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cdab" w14:paraId="c6ecdab" w:rsidRDefault="00483C63" w:rsidP="00483C63" w:rsidR="00483C6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C63" w:rsidP="00483C63" w:rsidR="00483C6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83C63" w:rsidP="00483C63" w:rsidR="00483C6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83C63" w:rsidP="00483C63" w:rsidR="00483C6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83C63" w:rsidP="00483C63" w:rsidR="00483C6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83C63" w:rsidP="00483C63" w:rsidR="00483C6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83C63" w:rsidP="00483C63" w:rsidR="00483C63">
      <w:pPr>
        <w:jc w:val="center"/>
        <w:rPr>
          <w:rFonts w:cs="Times New Roman" w:eastAsia="Times New Roman"/>
          <w:szCs w:val="24"/>
        </w:rPr>
      </w:pPr>
    </w:p>
    <w:p w:rsidRDefault="00483C63" w:rsidP="00483C63" w:rsidR="00483C6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MANUFACTURING V. D. d.o.o. Baderna – Mompaderno, Bonaci 26, OIB </w:t>
      </w:r>
      <w:r w:rsidRPr="00483C63">
        <w:rPr>
          <w:rFonts w:cs="Times New Roman" w:eastAsia="Times New Roman"/>
          <w:szCs w:val="24"/>
        </w:rPr>
        <w:t>99783717358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483C63">
          <w:rPr>
            <w:rFonts w:cs="Times New Roman" w:eastAsia="Times New Roman"/>
            <w:szCs w:val="24"/>
          </w:rPr>
          <w:t>130056049</w:t>
        </w:r>
      </w:hyperlink>
      <w:r w:rsidR="00FE540F">
        <w:rPr>
          <w:rFonts w:cs="Times New Roman" w:eastAsia="Times New Roman"/>
          <w:szCs w:val="24"/>
        </w:rPr>
        <w:t>, 2</w:t>
      </w:r>
      <w:r>
        <w:rPr>
          <w:rFonts w:cs="Times New Roman" w:eastAsia="Times New Roman"/>
          <w:szCs w:val="24"/>
        </w:rPr>
        <w:t xml:space="preserve">. </w:t>
      </w:r>
      <w:r w:rsidR="00FE540F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FE540F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MANUFACTURING V. D. d.o.o. Baderna – Mompaderno, Bonaci 26, OIB </w:t>
      </w:r>
      <w:r w:rsidRPr="00483C63">
        <w:rPr>
          <w:rFonts w:cs="Times New Roman" w:eastAsia="Times New Roman"/>
          <w:szCs w:val="24"/>
        </w:rPr>
        <w:t>99783717358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483C63">
          <w:rPr>
            <w:rFonts w:cs="Times New Roman" w:eastAsia="Times New Roman"/>
            <w:szCs w:val="24"/>
          </w:rPr>
          <w:t>130056049</w:t>
        </w:r>
      </w:hyperlink>
      <w:r>
        <w:rPr>
          <w:rFonts w:cs="Times New Roman" w:eastAsia="Times New Roman"/>
          <w:szCs w:val="24"/>
        </w:rPr>
        <w:t>.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</w:t>
      </w:r>
      <w:r w:rsidRPr="007F4836">
        <w:rPr>
          <w:rFonts w:cs="Times New Roman" w:eastAsia="Times New Roman"/>
          <w:szCs w:val="20"/>
        </w:rPr>
        <w:t xml:space="preserve">imenuje se </w:t>
      </w:r>
      <w:r w:rsidRPr="007F4836">
        <w:t>Lovorka Juranović iz Rijeke, Verdieva 6/III, OIB 83481633615.</w:t>
      </w:r>
    </w:p>
    <w:p w:rsidRDefault="00483C63" w:rsidP="00483C63" w:rsidR="00483C63">
      <w:pPr>
        <w:ind w:firstLine="708"/>
        <w:rPr>
          <w:rFonts w:cs="Times New Roman" w:eastAsia="Times New Roman"/>
          <w:szCs w:val="20"/>
        </w:rPr>
      </w:pPr>
    </w:p>
    <w:p w:rsidRDefault="00483C63" w:rsidP="00483C63" w:rsidR="00483C63" w:rsidRPr="00254BCC">
      <w:pPr>
        <w:ind w:firstLine="708"/>
        <w:rPr>
          <w:rFonts w:cs="Times New Roman" w:eastAsia="Times New Roman"/>
          <w:color w:val="FF0000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MANUFACTURING V. D. d.o.o. Baderna – Mompaderno, Bonaci 26, OIB </w:t>
      </w:r>
      <w:r w:rsidRPr="00483C63">
        <w:rPr>
          <w:rFonts w:cs="Times New Roman" w:eastAsia="Times New Roman"/>
          <w:szCs w:val="24"/>
        </w:rPr>
        <w:t>99783717358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483C63">
          <w:rPr>
            <w:rFonts w:cs="Times New Roman" w:eastAsia="Times New Roman"/>
            <w:szCs w:val="24"/>
          </w:rPr>
          <w:t>130056049</w:t>
        </w:r>
      </w:hyperlink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 xml:space="preserve">na račun suda, u Fond za namirenje troškova stečajnog </w:t>
      </w:r>
      <w:r w:rsidRPr="001C33F0">
        <w:rPr>
          <w:rFonts w:cs="Times New Roman" w:eastAsia="Times New Roman"/>
          <w:szCs w:val="20"/>
        </w:rPr>
        <w:t>postupka, HR 4323900011300029763, poziv na broj 3333-</w:t>
      </w:r>
      <w:r w:rsidR="00055025">
        <w:rPr>
          <w:rFonts w:cs="Times New Roman" w:eastAsia="Times New Roman"/>
          <w:szCs w:val="20"/>
        </w:rPr>
        <w:t>346</w:t>
      </w:r>
      <w:r w:rsidRPr="001C33F0">
        <w:rPr>
          <w:rFonts w:cs="Times New Roman" w:eastAsia="Times New Roman"/>
          <w:szCs w:val="20"/>
        </w:rPr>
        <w:t>-2018.</w:t>
      </w:r>
    </w:p>
    <w:p w:rsidRDefault="00483C63" w:rsidP="00483C63" w:rsidR="00483C63">
      <w:pPr>
        <w:rPr>
          <w:rFonts w:cs="Times New Roman" w:eastAsia="Times New Roman"/>
          <w:szCs w:val="20"/>
        </w:rPr>
      </w:pPr>
    </w:p>
    <w:p w:rsidRDefault="00483C63" w:rsidP="00483C63" w:rsidR="00483C6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MANUFACTURING V. D. d.o.o. Baderna – Mompaderno, Bonaci 26, OIB </w:t>
      </w:r>
      <w:r w:rsidRPr="00483C63">
        <w:rPr>
          <w:rFonts w:cs="Times New Roman" w:eastAsia="Times New Roman"/>
          <w:szCs w:val="24"/>
        </w:rPr>
        <w:t>99783717358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483C63">
          <w:rPr>
            <w:rFonts w:cs="Times New Roman" w:eastAsia="Times New Roman"/>
            <w:szCs w:val="24"/>
          </w:rPr>
          <w:t>130056049</w:t>
        </w:r>
      </w:hyperlink>
      <w:r>
        <w:rPr>
          <w:rFonts w:cs="Times New Roman" w:eastAsia="Times New Roman"/>
          <w:szCs w:val="24"/>
        </w:rPr>
        <w:t>.</w:t>
      </w:r>
    </w:p>
    <w:p w:rsidRDefault="00483C63" w:rsidP="00483C63" w:rsidR="00483C63">
      <w:pPr>
        <w:ind w:firstLine="709"/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MANUFACTURING V. D. d.o.o. Baderna – Mompaderno, Bonaci 26, OIB </w:t>
      </w:r>
      <w:r w:rsidRPr="00483C63">
        <w:rPr>
          <w:rFonts w:cs="Times New Roman" w:eastAsia="Times New Roman"/>
          <w:szCs w:val="24"/>
        </w:rPr>
        <w:t>99783717358</w:t>
      </w:r>
      <w:r>
        <w:rPr>
          <w:rFonts w:cs="Times New Roman" w:eastAsia="Times New Roman"/>
          <w:szCs w:val="24"/>
        </w:rPr>
        <w:t xml:space="preserve">, MBS </w:t>
      </w:r>
      <w:hyperlink r:id="rId13" w:history="true">
        <w:r w:rsidRPr="00483C63">
          <w:rPr>
            <w:rFonts w:cs="Times New Roman" w:eastAsia="Times New Roman"/>
            <w:szCs w:val="24"/>
          </w:rPr>
          <w:t>130056049</w:t>
        </w:r>
      </w:hyperlink>
      <w:r>
        <w:rPr>
          <w:rFonts w:cs="Times New Roman" w:eastAsia="Times New Roman"/>
          <w:szCs w:val="24"/>
        </w:rPr>
        <w:t>.</w:t>
      </w:r>
    </w:p>
    <w:p w:rsidRDefault="00483C63" w:rsidP="00483C63" w:rsidR="00483C63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14. rujna 2018., na temelju odredbe čl. 429. st. 1. Stečajnog zakona (Narodne novine br. 71/15, 104/17, nadalje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MANUFACTURING V. D. d.o.o. Baderna – Mompaderno.</w:t>
      </w:r>
    </w:p>
    <w:p w:rsidRDefault="00483C63" w:rsidP="00483C63" w:rsidR="00483C6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12. rujna 2018. imao neizvršene osnove za plaćanje u neprekinutom razdoblju od 120 dana u ukupnom iznosu 276.901,69 kn) i da za dužnika nisu ispunjene pretpostavke za pokretanje drugog postupka radi brisanja iz sudskog registra, što je utvrđeno uvidom u zahtjev Financijske agencije i </w:t>
      </w:r>
      <w:r>
        <w:lastRenderedPageBreak/>
        <w:t>izvadak iz sudskog registra za dužnika (listovi 1-4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St-346/2018-3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83C63" w:rsidP="00483C63" w:rsidR="00483C63" w:rsidRPr="001C33F0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  <w:r w:rsidRPr="001C33F0"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</w:t>
      </w:r>
      <w:r w:rsidR="00B2242C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492B13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 xml:space="preserve">. 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83C63" w:rsidP="00483C63" w:rsidR="00483C63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83C63" w:rsidP="00483C63" w:rsidR="00483C6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5C06C8">
        <w:rPr>
          <w:rFonts w:cs="Times New Roman" w:eastAsia="Times New Roman"/>
          <w:szCs w:val="24"/>
        </w:rPr>
        <w:t>, v.r.</w:t>
      </w:r>
    </w:p>
    <w:p w:rsidRDefault="00483C63" w:rsidP="00483C63" w:rsidR="00483C63">
      <w:pPr>
        <w:jc w:val="left"/>
        <w:rPr>
          <w:rFonts w:cs="Times New Roman" w:eastAsia="Times New Roman"/>
          <w:szCs w:val="24"/>
        </w:rPr>
      </w:pPr>
    </w:p>
    <w:p w:rsidRDefault="00483C63" w:rsidP="00483C63" w:rsidR="00483C63">
      <w:pPr>
        <w:jc w:val="left"/>
        <w:rPr>
          <w:rFonts w:cs="Times New Roman" w:eastAsia="Times New Roman"/>
          <w:szCs w:val="24"/>
        </w:rPr>
      </w:pPr>
    </w:p>
    <w:p w:rsidRDefault="00483C63" w:rsidP="00483C63" w:rsidR="00483C6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83C63" w:rsidP="00483C63" w:rsidR="00483C63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83C63" w:rsidP="00483C63" w:rsidR="00483C6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rPr>
          <w:rFonts w:cs="Times New Roman" w:eastAsia="Times New Roman"/>
          <w:szCs w:val="24"/>
        </w:rPr>
      </w:pPr>
    </w:p>
    <w:p w:rsidRDefault="00483C63" w:rsidP="00483C63" w:rsidR="00483C6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83C63" w:rsidP="00483C63" w:rsidR="00483C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83C63" w:rsidP="00483C63" w:rsidR="00483C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MANUFACTURING V. D. d.o.o. Baderna – Mompaderno, </w:t>
      </w:r>
    </w:p>
    <w:p w:rsidRDefault="00483C63" w:rsidP="00483C63" w:rsidR="00483C6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</w:p>
    <w:p w:rsidRDefault="00483C63" w:rsidP="00483C63" w:rsidR="00483C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483C63" w:rsidP="00483C63" w:rsidR="00483C6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Pr="007F4836">
        <w:t>Lovorka Juranović, Rijeka, Verdieva 6/III</w:t>
      </w:r>
      <w:r w:rsidRPr="007F4836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</w:t>
      </w:r>
    </w:p>
    <w:p w:rsidRDefault="00483C63" w:rsidP="00483C63" w:rsidR="00483C6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83C63" w:rsidP="00483C63" w:rsidR="00483C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83C63" w:rsidP="00483C63" w:rsidR="00483C6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83C63" w:rsidP="00483C63" w:rsidR="00483C63"/>
    <w:p w:rsidRDefault="00483C63" w:rsidP="00483C63" w:rsidR="00483C63"/>
    <w:p w:rsidRDefault="00CB5BBD" w:rsidR="00CB5BBD"/>
    <w:sectPr w:rsidSect="007E59BE" w:rsidR="00CB5BBD">
      <w:headerReference w:type="default" r:id="rId14"/>
      <w:head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C63" w:rsidP="00483C63" w:rsidR="00483C63">
      <w:r>
        <w:separator/>
      </w:r>
    </w:p>
  </w:endnote>
  <w:endnote w:id="0" w:type="continuationSeparator">
    <w:p w:rsidRDefault="00483C63" w:rsidP="00483C63" w:rsidR="00483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C63" w:rsidP="00483C63" w:rsidR="00483C63">
      <w:r>
        <w:separator/>
      </w:r>
    </w:p>
  </w:footnote>
  <w:footnote w:id="0" w:type="continuationSeparator">
    <w:p w:rsidRDefault="00483C63" w:rsidP="00483C63" w:rsidR="00483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C63" w:rsidP="007E59BE" w:rsidR="007E59BE">
    <w:pPr>
      <w:pStyle w:val="Zaglavlje"/>
      <w:jc w:val="left"/>
    </w:pPr>
    <w:r>
      <w:tab/>
    </w:r>
    <w:sdt>
      <w:sdtPr>
        <w:id w:val="5982277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06C8">
          <w:rPr>
            <w:noProof/>
          </w:rPr>
          <w:t>2</w:t>
        </w:r>
        <w:r>
          <w:fldChar w:fldCharType="end"/>
        </w:r>
      </w:sdtContent>
    </w:sdt>
    <w:r>
      <w:tab/>
      <w:t>9 St-346/2018</w:t>
    </w:r>
    <w:r w:rsidR="00B2242C">
      <w:t>-4</w:t>
    </w:r>
  </w:p>
  <w:p w:rsidRDefault="005C06C8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C63" w:rsidP="007E59BE" w:rsidR="00A6778E">
    <w:pPr>
      <w:pStyle w:val="Zaglavlje"/>
      <w:jc w:val="right"/>
    </w:pPr>
    <w:r>
      <w:t>9 St-346/2018</w:t>
    </w:r>
    <w:r w:rsidR="00B2242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3C63"/>
    <w:rsid w:val="00055025"/>
    <w:rsid w:val="00483C63"/>
    <w:rsid w:val="00492B13"/>
    <w:rsid w:val="005C06C8"/>
    <w:rsid w:val="007F4836"/>
    <w:rsid w:val="00B2242C"/>
    <w:rsid w:val="00CB5BBD"/>
    <w:rsid w:val="00FE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3C6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C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3C6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C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3C6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C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3C63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83C6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0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06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06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06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3C6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3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3C6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3C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3C6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3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3C63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83C6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C0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06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06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06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udreg.pravosudje.hr/registar/f?p=150:28:0::NO:28:P28_SBT_MBS:13005604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604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604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sudreg.pravosudje.hr/registar/f?p=150:28:0::NO:28:P28_SBT_MBS:13005604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6049" TargetMode="Externa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MANUFACTURING V. D. d.o.o. BADERNA</izvorni_sadrzaj>
    <derivirana_varijabla naziv="DomainObject.Predmet.ProtustrankaFormated_1">  MANUFACTURING V. D. d.o.o. BADERNA</derivirana_varijabla>
  </DomainObject.Predmet.ProtustrankaFormated>
  <DomainObject.Predmet.ProtustrankaFormatedOIB>
    <izvorni_sadrzaj>  MANUFACTURING V. D. d.o.o. BADERNA, OIB 99783717358</izvorni_sadrzaj>
    <derivirana_varijabla naziv="DomainObject.Predmet.ProtustrankaFormatedOIB_1">  MANUFACTURING V. D. d.o.o. BADERNA, OIB 99783717358</derivirana_varijabla>
  </DomainObject.Predmet.ProtustrankaFormatedOIB>
  <DomainObject.Predmet.ProtustrankaFormatedWithAdress>
    <izvorni_sadrzaj> MANUFACTURING V. D. d.o.o. BADERNA, Bonaci 26, 52445 Baderna</izvorni_sadrzaj>
    <derivirana_varijabla naziv="DomainObject.Predmet.ProtustrankaFormatedWithAdress_1"> MANUFACTURING V. D. d.o.o. BADERNA, Bonaci 26, 52445 Baderna</derivirana_varijabla>
  </DomainObject.Predmet.ProtustrankaFormatedWithAdress>
  <DomainObject.Predmet.ProtustrankaFormatedWithAdressOIB>
    <izvorni_sadrzaj> MANUFACTURING V. D. d.o.o. BADERNA, OIB 99783717358, Bonaci 26, 52445 Baderna</izvorni_sadrzaj>
    <derivirana_varijabla naziv="DomainObject.Predmet.ProtustrankaFormatedWithAdressOIB_1"> MANUFACTURING V. D. d.o.o. BADERNA, OIB 99783717358, Bonaci 26, 52445 Baderna</derivirana_varijabla>
  </DomainObject.Predmet.ProtustrankaFormatedWithAdressOIB>
  <DomainObject.Predmet.ProtustrankaWithAdress>
    <izvorni_sadrzaj>MANUFACTURING V. D. d.o.o. BADERNA Bonaci 26, 52445 Baderna</izvorni_sadrzaj>
    <derivirana_varijabla naziv="DomainObject.Predmet.ProtustrankaWithAdress_1">MANUFACTURING V. D. d.o.o. BADERNA Bonaci 26, 52445 Baderna</derivirana_varijabla>
  </DomainObject.Predmet.ProtustrankaWithAdress>
  <DomainObject.Predmet.ProtustrankaWithAdressOIB>
    <izvorni_sadrzaj>MANUFACTURING V. D. d.o.o. BADERNA, OIB 99783717358, Bonaci 26, 52445 Baderna</izvorni_sadrzaj>
    <derivirana_varijabla naziv="DomainObject.Predmet.ProtustrankaWithAdressOIB_1">MANUFACTURING V. D. d.o.o. BADERNA, OIB 99783717358, Bonaci 26, 52445 Baderna</derivirana_varijabla>
  </DomainObject.Predmet.ProtustrankaWithAdressOIB>
  <DomainObject.Predmet.ProtustrankaNazivFormated>
    <izvorni_sadrzaj>MANUFACTURING V. D. d.o.o. BADERNA</izvorni_sadrzaj>
    <derivirana_varijabla naziv="DomainObject.Predmet.ProtustrankaNazivFormated_1">MANUFACTURING V. D. d.o.o. BADERNA</derivirana_varijabla>
  </DomainObject.Predmet.ProtustrankaNazivFormated>
  <DomainObject.Predmet.ProtustrankaNazivFormatedOIB>
    <izvorni_sadrzaj>MANUFACTURING V. D. d.o.o. BADERNA, OIB 99783717358</izvorni_sadrzaj>
    <derivirana_varijabla naziv="DomainObject.Predmet.ProtustrankaNazivFormatedOIB_1">MANUFACTURING V. D. d.o.o. BADERNA, OIB 99783717358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276901.69</izvorni_sadrzaj>
    <derivirana_varijabla naziv="DomainObject.Predmet.TrenutnaVrijednost_1">276901.69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MANUFACTURING V. D. d.o.o. BADERNA</item>
    </izvorni_sadrzaj>
    <derivirana_varijabla naziv="DomainObject.Predmet.ProtuStrankaListFormated_1">
      <item>MANUFACTURING V. D. d.o.o. BADERNA</item>
    </derivirana_varijabla>
  </DomainObject.Predmet.ProtuStrankaListFormated>
  <DomainObject.Predmet.ProtuStrankaListFormatedOIB>
    <izvorni_sadrzaj>
      <item>MANUFACTURING V. D. d.o.o. BADERNA, OIB 99783717358</item>
    </izvorni_sadrzaj>
    <derivirana_varijabla naziv="DomainObject.Predmet.ProtuStrankaListFormatedOIB_1">
      <item>MANUFACTURING V. D. d.o.o. BADERNA, OIB 99783717358</item>
    </derivirana_varijabla>
  </DomainObject.Predmet.ProtuStrankaListFormatedOIB>
  <DomainObject.Predmet.ProtuStrankaListFormatedWithAdress>
    <izvorni_sadrzaj>
      <item>MANUFACTURING V. D. d.o.o. BADERNA, Bonaci 26, 52445 Baderna</item>
    </izvorni_sadrzaj>
    <derivirana_varijabla naziv="DomainObject.Predmet.ProtuStrankaListFormatedWithAdress_1">
      <item>MANUFACTURING V. D. d.o.o. BADERNA, Bonaci 26, 52445 Baderna</item>
    </derivirana_varijabla>
  </DomainObject.Predmet.ProtuStrankaListFormatedWithAdress>
  <DomainObject.Predmet.ProtuStrankaListFormatedWithAdressOIB>
    <izvorni_sadrzaj>
      <item>MANUFACTURING V. D. d.o.o. BADERNA, OIB 99783717358, Bonaci 26, 52445 Baderna</item>
    </izvorni_sadrzaj>
    <derivirana_varijabla naziv="DomainObject.Predmet.ProtuStrankaListFormatedWithAdressOIB_1">
      <item>MANUFACTURING V. D. d.o.o. BADERNA, OIB 99783717358, Bonaci 26, 52445 Baderna</item>
    </derivirana_varijabla>
  </DomainObject.Predmet.ProtuStrankaListFormatedWithAdressOIB>
  <DomainObject.Predmet.ProtuStrankaListNazivFormated>
    <izvorni_sadrzaj>
      <item>MANUFACTURING V. D. d.o.o. BADERNA</item>
    </izvorni_sadrzaj>
    <derivirana_varijabla naziv="DomainObject.Predmet.ProtuStrankaListNazivFormated_1">
      <item>MANUFACTURING V. D. d.o.o. BADERNA</item>
    </derivirana_varijabla>
  </DomainObject.Predmet.ProtuStrankaListNazivFormated>
  <DomainObject.Predmet.ProtuStrankaListNazivFormatedOIB>
    <izvorni_sadrzaj>
      <item>MANUFACTURING V. D. d.o.o. BADERNA, OIB 99783717358</item>
    </izvorni_sadrzaj>
    <derivirana_varijabla naziv="DomainObject.Predmet.ProtuStrankaListNazivFormatedOIB_1">
      <item>MANUFACTURING V. D. d.o.o. BADERNA, OIB 99783717358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MANUFACTURING V. D. d.o.o. BADERNA</izvorni_sadrzaj>
    <derivirana_varijabla naziv="DomainObject.Predmet.ProtustrankaIDrugi_1">MANUFACTURING V. D. d.o.o. BADERNA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MANUFACTURING V. D. d.o.o. BADERNA, OIB 99783717358, Bonaci 26, 52445 Baderna</izvorni_sadrzaj>
    <derivirana_varijabla naziv="DomainObject.Predmet.ProtustrankaIDrugiAdressOIB_1">MANUFACTURING V. D. d.o.o. BADERNA, OIB 99783717358, Bonaci 26, 52445 Baderna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MANUFACTURING V. D. d.o.o. BADERNA</item>
    </izvorni_sadrzaj>
    <derivirana_varijabla naziv="DomainObject.Predmet.SudioniciListNaziv_1">
      <item>FINANCIJSKA AGENCIJA, RC RIJEKA, PODRUŽNICA PULA, PULA</item>
      <item>MANUFACTURING V. D. d.o.o. BADERNA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MANUFACTURING V. D. d.o.o. BADERNA, OIB 99783717358, Bonaci 26,52445 Baderna</item>
    </izvorni_sadrzaj>
    <derivirana_varijabla naziv="DomainObject.Predmet.SudioniciListAdressOIB_1">
      <item>FINANCIJSKA AGENCIJA, RC RIJEKA, PODRUŽNICA PULA, PULA, OIB 85821130368, F.KURELCA 8,51000 Rijeka</item>
      <item>MANUFACTURING V. D. d.o.o. BADERNA, OIB 99783717358, Bonaci 26,52445 Baderna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99783717358</item>
    </izvorni_sadrzaj>
    <derivirana_varijabla naziv="DomainObject.Predmet.SudioniciListNazivOIB_1">
      <item>, OIB 85821130368</item>
      <item>, OIB 99783717358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4110</properties:Characters>
  <properties:Lines>96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2018-11-26T08:53:00Z</dcterms:created>
  <dc:creator>Ela Sošić</dc:creator>
  <cp:lastModifiedBy>Ana Jeromela</cp:lastModifiedBy>
  <cp:lastPrinted>2019-01-02T09:13:00Z</cp:lastPrinted>
  <dcterms:modified xmlns:xsi="http://www.w3.org/2001/XMLSchema-instance" xsi:type="dcterms:W3CDTF">2019-01-02T09:13:00Z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(St-346-18 MANUFACTURING V. D.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