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c115" w14:paraId="9c2c115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F74A12">
        <w:rPr>
          <w:rFonts w:hAnsi="Times New Roman" w:ascii="Times New Roman"/>
        </w:rPr>
        <w:t>48</w:t>
      </w:r>
      <w:r w:rsidR="0075076A">
        <w:rPr>
          <w:rFonts w:hAnsi="Times New Roman" w:ascii="Times New Roman"/>
        </w:rPr>
        <w:t>21</w:t>
      </w:r>
      <w:r w:rsidR="00F74A12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75076A" w:rsidP="00D53835" w:rsidR="0075076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MERIDA-USLUGE j.d.o.o. u likvidaciji</w:t>
      </w:r>
    </w:p>
    <w:p w:rsidRDefault="0075076A" w:rsidP="00D53835" w:rsidR="00F74A1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Velika Gorica, Emilija Laszowskog 35</w:t>
      </w:r>
    </w:p>
    <w:p w:rsidRDefault="0075076A" w:rsidP="00D53835" w:rsidR="0075076A">
      <w:pPr>
        <w:jc w:val="right"/>
        <w:rPr>
          <w:rFonts w:hAnsi="Times New Roman" w:ascii="Times New Roman"/>
        </w:rPr>
      </w:pPr>
    </w:p>
    <w:p w:rsidRDefault="00185225" w:rsidR="001852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75076A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JADRANKA VUKOVIĆ</w:t>
      </w:r>
    </w:p>
    <w:p w:rsidRDefault="0075076A" w:rsidP="0075076A" w:rsidR="0075076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Velika Gorica, Emilija Laszowskog 35</w:t>
      </w:r>
    </w:p>
    <w:p w:rsidRDefault="00F74A12" w:rsidP="001E1767" w:rsidR="00F74A12">
      <w:pPr>
        <w:jc w:val="right"/>
        <w:rPr>
          <w:rFonts w:hAnsi="Times New Roman" w:ascii="Times New Roman"/>
        </w:rPr>
      </w:pP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Ulica grada Vukovara 70 </w:t>
      </w:r>
    </w:p>
    <w:p w:rsidRDefault="00D47279" w:rsidP="001E1767" w:rsidR="00D47279">
      <w:pPr>
        <w:jc w:val="right"/>
        <w:rPr>
          <w:rFonts w:hAnsi="Times New Roman" w:ascii="Times New Roman"/>
        </w:rPr>
      </w:pP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75076A" w:rsidR="007507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75076A">
        <w:rPr>
          <w:rFonts w:hAnsi="Times New Roman" w:ascii="Times New Roman"/>
        </w:rPr>
        <w:t xml:space="preserve">MERIDA-USLUGE j.d.o.o. u likvidaciji, Velika Gorica, Emilija </w:t>
      </w:r>
    </w:p>
    <w:p w:rsidRDefault="0075076A" w:rsidP="0075076A" w:rsidR="00B854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Laszowskog 35, OIB 69093510068</w:t>
      </w:r>
    </w:p>
    <w:p w:rsidRDefault="0075076A" w:rsidP="0075076A" w:rsidR="0075076A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 radi rasprave o pretpostavkama za otvaranje stečajnog postupka nad dužnikom zakazano za dan</w:t>
      </w:r>
      <w:r w:rsidR="00B8540C">
        <w:rPr>
          <w:rFonts w:hAnsi="Times New Roman" w:ascii="Times New Roman"/>
        </w:rPr>
        <w:t xml:space="preserve"> </w:t>
      </w:r>
      <w:r w:rsidR="00D53835">
        <w:rPr>
          <w:rFonts w:hAnsi="Times New Roman" w:ascii="Times New Roman"/>
          <w:b/>
        </w:rPr>
        <w:t>1</w:t>
      </w:r>
      <w:r w:rsidR="00F74A12">
        <w:rPr>
          <w:rFonts w:hAnsi="Times New Roman" w:ascii="Times New Roman"/>
          <w:b/>
        </w:rPr>
        <w:t>8</w:t>
      </w:r>
      <w:r w:rsidR="00D53835">
        <w:rPr>
          <w:rFonts w:hAnsi="Times New Roman" w:ascii="Times New Roman"/>
          <w:b/>
        </w:rPr>
        <w:t>. srpnja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75076A">
        <w:rPr>
          <w:rFonts w:hAnsi="Times New Roman" w:ascii="Times New Roman"/>
          <w:b/>
        </w:rPr>
        <w:t>12</w:t>
      </w:r>
      <w:r w:rsidR="00F74A12">
        <w:rPr>
          <w:rFonts w:hAnsi="Times New Roman" w:ascii="Times New Roman"/>
          <w:b/>
        </w:rPr>
        <w:t>,50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F74A12">
        <w:rPr>
          <w:rFonts w:hAnsi="Times New Roman" w:ascii="Times New Roman"/>
        </w:rPr>
        <w:t>3. svibnja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75076A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85225"/>
    <w:rsid w:val="001A0EA0"/>
    <w:rsid w:val="001D3A21"/>
    <w:rsid w:val="001D56C6"/>
    <w:rsid w:val="001E1767"/>
    <w:rsid w:val="001F5DF5"/>
    <w:rsid w:val="00245D48"/>
    <w:rsid w:val="002532D0"/>
    <w:rsid w:val="002670A6"/>
    <w:rsid w:val="002B54C8"/>
    <w:rsid w:val="002E64E5"/>
    <w:rsid w:val="002F0ACC"/>
    <w:rsid w:val="00304004"/>
    <w:rsid w:val="00310E10"/>
    <w:rsid w:val="0031597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622D07"/>
    <w:rsid w:val="00637508"/>
    <w:rsid w:val="00674AE7"/>
    <w:rsid w:val="006C6DAE"/>
    <w:rsid w:val="006D14C1"/>
    <w:rsid w:val="0075076A"/>
    <w:rsid w:val="007552FD"/>
    <w:rsid w:val="007860FD"/>
    <w:rsid w:val="007A13E9"/>
    <w:rsid w:val="007B32C2"/>
    <w:rsid w:val="007C60EA"/>
    <w:rsid w:val="0080218C"/>
    <w:rsid w:val="00802CDB"/>
    <w:rsid w:val="00826A0F"/>
    <w:rsid w:val="00853C23"/>
    <w:rsid w:val="00884729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12760"/>
    <w:rsid w:val="00B26DB7"/>
    <w:rsid w:val="00B46B2C"/>
    <w:rsid w:val="00B60A70"/>
    <w:rsid w:val="00B8540C"/>
    <w:rsid w:val="00B86DDC"/>
    <w:rsid w:val="00BD4A84"/>
    <w:rsid w:val="00C179AA"/>
    <w:rsid w:val="00CA66F9"/>
    <w:rsid w:val="00CB7DBB"/>
    <w:rsid w:val="00CD7DA1"/>
    <w:rsid w:val="00D44EE2"/>
    <w:rsid w:val="00D47279"/>
    <w:rsid w:val="00D53835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74A12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74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A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74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A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4821</izvorni_sadrzaj>
    <derivirana_varijabla naziv="DomainObject.Predmet.Broj_1">4821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St-4821/2016</izvorni_sadrzaj>
    <derivirana_varijabla naziv="DomainObject.Predmet.OznakaBroj_1">St-4821/2016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MERIDA-USLUGE j.d.o.o zastupanog po punomoćniku Jadranka Vuković</izvorni_sadrzaj>
    <derivirana_varijabla naziv="DomainObject.Predmet.ProtustrankaFormated_1">  MERIDA-USLUGE j.d.o.o zastupanog po punomoćniku Jadranka Vuković</derivirana_varijabla>
  </DomainObject.Predmet.ProtustrankaFormated>
  <DomainObject.Predmet.ProtustrankaFormatedOIB>
    <izvorni_sadrzaj>  MERIDA-USLUGE j.d.o.o, OIB 69093510068 zastupanog po punomoćniku Jadranka Vuković</izvorni_sadrzaj>
    <derivirana_varijabla naziv="DomainObject.Predmet.ProtustrankaFormatedOIB_1">  MERIDA-USLUGE j.d.o.o, OIB 69093510068 zastupanog po punomoćniku Jadranka Vuković</derivirana_varijabla>
  </DomainObject.Predmet.ProtustrankaFormatedOIB>
  <DomainObject.Predmet.ProtustrankaFormatedWithAdress>
    <izvorni_sadrzaj> MERIDA-USLUGE j.d.o.o, Emilija Laszowskog 35, 10410 Velika Gorica zastupanog po punomoćniku Jadranka Vuković</izvorni_sadrzaj>
    <derivirana_varijabla naziv="DomainObject.Predmet.ProtustrankaFormatedWithAdress_1"> MERIDA-USLUGE j.d.o.o, Emilija Laszowskog 35, 10410 Velika Gorica zastupanog po punomoćniku Jadranka Vuković</derivirana_varijabla>
  </DomainObject.Predmet.ProtustrankaFormatedWithAdress>
  <DomainObject.Predmet.ProtustrankaFormatedWithAdressOIB>
    <izvorni_sadrzaj> MERIDA-USLUGE j.d.o.o, OIB 69093510068, Emilija Laszowskog 35, 10410 Velika Gorica zastupanog po punomoćniku Jadranka Vuković</izvorni_sadrzaj>
    <derivirana_varijabla naziv="DomainObject.Predmet.ProtustrankaFormatedWithAdressOIB_1"> MERIDA-USLUGE j.d.o.o, OIB 69093510068, Emilija Laszowskog 35, 10410 Velika Gorica zastupanog po punomoćniku Jadranka Vuković</derivirana_varijabla>
  </DomainObject.Predmet.ProtustrankaFormatedWithAdressOIB>
  <DomainObject.Predmet.ProtustrankaWithAdress>
    <izvorni_sadrzaj>MERIDA-USLUGE j.d.o.o Emilija Laszowskog 35, 10410 Velika Gorica</izvorni_sadrzaj>
    <derivirana_varijabla naziv="DomainObject.Predmet.ProtustrankaWithAdress_1">MERIDA-USLUGE j.d.o.o Emilija Laszowskog 35, 10410 Velika Gorica</derivirana_varijabla>
  </DomainObject.Predmet.ProtustrankaWithAdress>
  <DomainObject.Predmet.ProtustrankaWithAdressOIB>
    <izvorni_sadrzaj>MERIDA-USLUGE j.d.o.o, OIB 69093510068, Emilija Laszowskog 35, 10410 Velika Gorica</izvorni_sadrzaj>
    <derivirana_varijabla naziv="DomainObject.Predmet.ProtustrankaWithAdressOIB_1">MERIDA-USLUGE j.d.o.o, OIB 69093510068, Emilija Laszowskog 35, 10410 Velika Gorica</derivirana_varijabla>
  </DomainObject.Predmet.ProtustrankaWithAdressOIB>
  <DomainObject.Predmet.ProtustrankaNazivFormated>
    <izvorni_sadrzaj>MERIDA-USLUGE j.d.o.o</izvorni_sadrzaj>
    <derivirana_varijabla naziv="DomainObject.Predmet.ProtustrankaNazivFormated_1">MERIDA-USLUGE j.d.o.o</derivirana_varijabla>
  </DomainObject.Predmet.ProtustrankaNazivFormated>
  <DomainObject.Predmet.ProtustrankaNazivFormatedOIB>
    <izvorni_sadrzaj>MERIDA-USLUGE j.d.o.o, OIB 69093510068</izvorni_sadrzaj>
    <derivirana_varijabla naziv="DomainObject.Predmet.ProtustrankaNazivFormatedOIB_1">MERIDA-USLUGE j.d.o.o, OIB 69093510068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MERIDA-USLUGE j.d.o.o zastupanog po punomoćniku Jadranka Vuković</item>
    </izvorni_sadrzaj>
    <derivirana_varijabla naziv="DomainObject.Predmet.ProtuStrankaListFormated_1">
      <item>MERIDA-USLUGE j.d.o.o zastupanog po punomoćniku Jadranka Vuković</item>
    </derivirana_varijabla>
  </DomainObject.Predmet.ProtuStrankaListFormated>
  <DomainObject.Predmet.ProtuStrankaListFormatedOIB>
    <izvorni_sadrzaj>
      <item>MERIDA-USLUGE j.d.o.o, OIB 69093510068 zastupanog po punomoćniku Jadranka Vuković</item>
    </izvorni_sadrzaj>
    <derivirana_varijabla naziv="DomainObject.Predmet.ProtuStrankaListFormatedOIB_1">
      <item>MERIDA-USLUGE j.d.o.o, OIB 69093510068 zastupanog po punomoćniku Jadranka Vuković</item>
    </derivirana_varijabla>
  </DomainObject.Predmet.ProtuStrankaListFormatedOIB>
  <DomainObject.Predmet.ProtuStrankaListFormatedWithAdress>
    <izvorni_sadrzaj>
      <item>MERIDA-USLUGE j.d.o.o, Emilija Laszowskog 35, 10410 Velika Gorica zastupanog po punomoćniku Jadranka Vuković</item>
    </izvorni_sadrzaj>
    <derivirana_varijabla naziv="DomainObject.Predmet.ProtuStrankaListFormatedWithAdress_1">
      <item>MERIDA-USLUGE j.d.o.o, Emilija Laszowskog 35, 10410 Velika Gorica zastupanog po punomoćniku Jadranka Vuković</item>
    </derivirana_varijabla>
  </DomainObject.Predmet.ProtuStrankaListFormatedWithAdress>
  <DomainObject.Predmet.ProtuStrankaListFormatedWithAdressOIB>
    <izvorni_sadrzaj>
      <item>MERIDA-USLUGE j.d.o.o, OIB 69093510068, Emilija Laszowskog 35, 10410 Velika Gorica zastupanog po punomoćniku Jadranka Vuković</item>
    </izvorni_sadrzaj>
    <derivirana_varijabla naziv="DomainObject.Predmet.ProtuStrankaListFormatedWithAdressOIB_1">
      <item>MERIDA-USLUGE j.d.o.o, OIB 69093510068, Emilija Laszowskog 35, 10410 Velika Gorica zastupanog po punomoćniku Jadranka Vuković</item>
    </derivirana_varijabla>
  </DomainObject.Predmet.ProtuStrankaListFormatedWithAdressOIB>
  <DomainObject.Predmet.ProtuStrankaListNazivFormated>
    <izvorni_sadrzaj>
      <item>MERIDA-USLUGE j.d.o.o</item>
    </izvorni_sadrzaj>
    <derivirana_varijabla naziv="DomainObject.Predmet.ProtuStrankaListNazivFormated_1">
      <item>MERIDA-USLUGE j.d.o.o</item>
    </derivirana_varijabla>
  </DomainObject.Predmet.ProtuStrankaListNazivFormated>
  <DomainObject.Predmet.ProtuStrankaListNazivFormatedOIB>
    <izvorni_sadrzaj>
      <item>MERIDA-USLUGE j.d.o.o, OIB 69093510068</item>
    </izvorni_sadrzaj>
    <derivirana_varijabla naziv="DomainObject.Predmet.ProtuStrankaListNazivFormatedOIB_1">
      <item>MERIDA-USLUGE j.d.o.o, OIB 69093510068</item>
    </derivirana_varijabla>
  </DomainObject.Predmet.ProtuStrankaListNazivFormatedOIB>
  <DomainObject.Predmet.OstaliListFormated>
    <izvorni_sadrzaj>
      <item>Jadranka Vuković punomoćnik sudionika u postupku MERIDA-USLUGE j.d.o.o</item>
    </izvorni_sadrzaj>
    <derivirana_varijabla naziv="DomainObject.Predmet.OstaliListFormated_1">
      <item>Jadranka Vuković punomoćnik sudionika u postupku MERIDA-USLUGE j.d.o.o</item>
    </derivirana_varijabla>
  </DomainObject.Predmet.OstaliListFormated>
  <DomainObject.Predmet.OstaliListFormatedOIB>
    <izvorni_sadrzaj>
      <item>Jadranka Vuković, OIB 23419537854 punomoćnik sudionika u postupku MERIDA-USLUGE j.d.o.o</item>
    </izvorni_sadrzaj>
    <derivirana_varijabla naziv="DomainObject.Predmet.OstaliListFormatedOIB_1">
      <item>Jadranka Vuković, OIB 23419537854 punomoćnik sudionika u postupku MERIDA-USLUGE j.d.o.o</item>
    </derivirana_varijabla>
  </DomainObject.Predmet.OstaliListFormatedOIB>
  <DomainObject.Predmet.OstaliListFormatedWithAdress>
    <izvorni_sadrzaj>
      <item>Jadranka Vuković, Emilija Laszowskog 35, 10410 Velika Gorica punomoćnik sudionika u postupku MERIDA-USLUGE j.d.o.o</item>
    </izvorni_sadrzaj>
    <derivirana_varijabla naziv="DomainObject.Predmet.OstaliListFormatedWithAdress_1">
      <item>Jadranka Vuković, Emilija Laszowskog 35, 10410 Velika Gorica punomoćnik sudionika u postupku MERIDA-USLUGE j.d.o.o</item>
    </derivirana_varijabla>
  </DomainObject.Predmet.OstaliListFormatedWithAdress>
  <DomainObject.Predmet.OstaliListFormatedWithAdressOIB>
    <izvorni_sadrzaj>
      <item>Jadranka Vuković, OIB 23419537854, Emilija Laszowskog 35, 10410 Velika Gorica punomoćnik sudionika u postupku MERIDA-USLUGE j.d.o.o</item>
    </izvorni_sadrzaj>
    <derivirana_varijabla naziv="DomainObject.Predmet.OstaliListFormatedWithAdressOIB_1">
      <item>Jadranka Vuković, OIB 23419537854, Emilija Laszowskog 35, 10410 Velika Gorica punomoćnik sudionika u postupku MERIDA-USLUGE j.d.o.o</item>
    </derivirana_varijabla>
  </DomainObject.Predmet.OstaliListFormatedWithAdressOIB>
  <DomainObject.Predmet.OstaliListNazivFormated>
    <izvorni_sadrzaj>
      <item>Jadranka Vuković</item>
    </izvorni_sadrzaj>
    <derivirana_varijabla naziv="DomainObject.Predmet.OstaliListNazivFormated_1">
      <item>Jadranka Vuković</item>
    </derivirana_varijabla>
  </DomainObject.Predmet.OstaliListNazivFormated>
  <DomainObject.Predmet.OstaliListNazivFormatedOIB>
    <izvorni_sadrzaj>
      <item>Jadranka Vuković, OIB 23419537854</item>
    </izvorni_sadrzaj>
    <derivirana_varijabla naziv="DomainObject.Predmet.OstaliListNazivFormatedOIB_1">
      <item>Jadranka Vuković, OIB 23419537854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MERIDA-USLUGE j.d.o.o</izvorni_sadrzaj>
    <derivirana_varijabla naziv="DomainObject.Predmet.ProtustrankaIDrugi_1">MERIDA-USLUGE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MERIDA-USLUGE j.d.o.o, OIB 69093510068, Emilija Laszowskog 35, 10410 Velika Gorica</izvorni_sadrzaj>
    <derivirana_varijabla naziv="DomainObject.Predmet.ProtustrankaIDrugiAdressOIB_1">MERIDA-USLUGE j.d.o.o, OIB 69093510068, Emilija Laszowskog 35,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MERIDA-USLUGE j.d.o.o</item>
      <item>Jadranka Vuković</item>
    </izvorni_sadrzaj>
    <derivirana_varijabla naziv="DomainObject.Predmet.SudioniciListNaziv_1">
      <item>FINA Regionalni centar Zagreb</item>
      <item>MERIDA-USLUGE j.d.o.o</item>
      <item>Jadranka Vuković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MERIDA-USLUGE j.d.o.o, OIB 69093510068, Emilija Laszowskog 35,10410 Velika Gorica</item>
      <item>Jadranka Vuković, OIB 23419537854, Emilija Laszowskog 35,10410 Velika Gorica</item>
    </izvorni_sadrzaj>
    <derivirana_varijabla naziv="DomainObject.Predmet.SudioniciListAdressOIB_1">
      <item>FINA Regionalni centar Zagreb, OIB 85821130368, Trg svibanjskih žrtava 1995. 1,10000 Zagreb</item>
      <item>MERIDA-USLUGE j.d.o.o, OIB 69093510068, Emilija Laszowskog 35,10410 Velika Gorica</item>
      <item>Jadranka Vuković, OIB 23419537854, Emilija Laszowskog 35,10410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69093510068</item>
      <item>, OIB 23419537854</item>
    </izvorni_sadrzaj>
    <derivirana_varijabla naziv="DomainObject.Predmet.SudioniciListNazivOIB_1">
      <item>, OIB 85821130368</item>
      <item>, OIB 69093510068</item>
      <item>, OIB 23419537854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BA47B6-EACD-4C3C-8F6B-3C2A20B03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102</properties:Words>
  <properties:Characters>623</properties:Characters>
  <properties:Lines>37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2017-05-03T11:31:00Z</dcterms:created>
  <dc:creator>stecaj</dc:creator>
  <cp:lastModifiedBy>Gordana Grčić</cp:lastModifiedBy>
  <cp:lastPrinted>2017-05-03T11:31:00Z</cp:lastPrinted>
  <dcterms:modified xmlns:xsi="http://www.w3.org/2001/XMLSchema-instance" xsi:type="dcterms:W3CDTF">2017-05-03T11:32:00Z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