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38d5" w14:paraId="03338d5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U   I M </w:t>
      </w:r>
      <w:r w:rsidR="00575FDC">
        <w:rPr>
          <w:rFonts w:hAnsi="Times New Roman" w:ascii="Times New Roman"/>
          <w:szCs w:val="24"/>
          <w:lang w:val="hr-HR"/>
        </w:rPr>
        <w:t>E</w:t>
      </w:r>
      <w:r w:rsidRPr="00534010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C2528B">
        <w:rPr>
          <w:rFonts w:hAnsi="Times New Roman" w:ascii="Times New Roman"/>
          <w:szCs w:val="24"/>
          <w:lang w:val="hr-HR"/>
        </w:rPr>
        <w:t>DANIEL STUDIO j.d.o.o. za usluge, Zagreb, Posedarska 80, OIB 37252905466</w:t>
      </w:r>
      <w:r w:rsidR="005A0E3B">
        <w:rPr>
          <w:rFonts w:hAnsi="Times New Roman" w:ascii="Times New Roman"/>
          <w:szCs w:val="24"/>
          <w:lang w:val="hr-HR"/>
        </w:rPr>
        <w:t>,</w:t>
      </w:r>
      <w:r w:rsidR="00BB4D1F">
        <w:rPr>
          <w:rFonts w:hAnsi="Times New Roman" w:ascii="Times New Roman"/>
          <w:szCs w:val="24"/>
          <w:lang w:val="hr-HR"/>
        </w:rPr>
        <w:t xml:space="preserve">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5A0E3B">
        <w:rPr>
          <w:rFonts w:hAnsi="Times New Roman" w:ascii="Times New Roman"/>
          <w:szCs w:val="24"/>
          <w:lang w:val="hr-HR"/>
        </w:rPr>
        <w:t>1</w:t>
      </w:r>
      <w:r w:rsidR="009B4A14">
        <w:rPr>
          <w:rFonts w:hAnsi="Times New Roman" w:ascii="Times New Roman"/>
          <w:szCs w:val="24"/>
          <w:lang w:val="hr-HR"/>
        </w:rPr>
        <w:t>3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5A0E3B">
        <w:rPr>
          <w:rFonts w:hAnsi="Times New Roman" w:ascii="Times New Roman"/>
          <w:szCs w:val="24"/>
          <w:lang w:val="hr-HR"/>
        </w:rPr>
        <w:t>ožujka</w:t>
      </w:r>
      <w:r w:rsidR="007E390B">
        <w:rPr>
          <w:rFonts w:hAnsi="Times New Roman" w:ascii="Times New Roman"/>
          <w:szCs w:val="24"/>
          <w:lang w:val="hr-HR"/>
        </w:rPr>
        <w:t xml:space="preserve">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C2528B">
        <w:rPr>
          <w:rFonts w:hAnsi="Times New Roman" w:ascii="Times New Roman"/>
          <w:szCs w:val="24"/>
        </w:rPr>
        <w:t>DANIEL STUDIO j.d.o.o. za usluge, Zagreb, Posedarska 80, OIB 37252905466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5A0E3B">
        <w:rPr>
          <w:rFonts w:hAnsi="Times New Roman" w:ascii="Times New Roman"/>
          <w:szCs w:val="24"/>
        </w:rPr>
        <w:t>1</w:t>
      </w:r>
      <w:r w:rsidR="007E390B">
        <w:rPr>
          <w:rFonts w:hAnsi="Times New Roman" w:ascii="Times New Roman"/>
          <w:szCs w:val="24"/>
        </w:rPr>
        <w:t>3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5A0E3B">
        <w:rPr>
          <w:rFonts w:hAnsi="Times New Roman" w:ascii="Times New Roman"/>
          <w:szCs w:val="24"/>
        </w:rPr>
        <w:t>ožujka</w:t>
      </w:r>
      <w:r w:rsidR="007E390B">
        <w:rPr>
          <w:rFonts w:hAnsi="Times New Roman" w:ascii="Times New Roman"/>
          <w:szCs w:val="24"/>
        </w:rPr>
        <w:t xml:space="preserve">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C2528B">
        <w:rPr>
          <w:rFonts w:hAnsi="Times New Roman" w:ascii="Times New Roman"/>
          <w:szCs w:val="24"/>
        </w:rPr>
        <w:t>14,15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 w:rsidRPr="009B4A14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C2528B">
        <w:rPr>
          <w:rFonts w:hAnsi="Times New Roman" w:ascii="Times New Roman"/>
          <w:szCs w:val="24"/>
        </w:rPr>
        <w:t>PETRA GJURAŠIĆ, Zagreb, Petrinjska 28, OIB 42344632101</w:t>
      </w:r>
      <w:r w:rsidR="007E390B">
        <w:rPr>
          <w:rFonts w:hAnsi="Times New Roman" w:ascii="Times New Roman"/>
          <w:szCs w:val="24"/>
        </w:rPr>
        <w:t>.</w:t>
      </w:r>
    </w:p>
    <w:p w:rsidRDefault="00BB4D1F" w:rsidP="00BB4D1F" w:rsid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C2528B">
        <w:rPr>
          <w:rFonts w:hAnsi="Times New Roman" w:ascii="Times New Roman"/>
          <w:szCs w:val="24"/>
        </w:rPr>
        <w:t>DANIEL STUDIO j.d.o.o. za usluge, Zagreb, Posedarska 80, OIB 37252905466</w:t>
      </w:r>
      <w:r w:rsidR="007E390B">
        <w:rPr>
          <w:rFonts w:hAnsi="Times New Roman" w:ascii="Times New Roman"/>
          <w:szCs w:val="24"/>
        </w:rPr>
        <w:t>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</w:t>
      </w:r>
      <w:r w:rsidR="006E6517">
        <w:rPr>
          <w:rFonts w:hAnsi="Times New Roman" w:ascii="Times New Roman"/>
          <w:szCs w:val="24"/>
          <w:lang w:val="hr-HR"/>
        </w:rPr>
        <w:t>članka 429</w:t>
      </w:r>
      <w:r w:rsidR="009B4A14" w:rsidRPr="00A01576">
        <w:rPr>
          <w:rFonts w:hAnsi="Times New Roman" w:ascii="Times New Roman"/>
          <w:szCs w:val="24"/>
          <w:lang w:val="hr-HR"/>
        </w:rPr>
        <w:t xml:space="preserve">. stav </w:t>
      </w:r>
      <w:r w:rsidR="00BB4D1F" w:rsidRPr="00A01576">
        <w:rPr>
          <w:rFonts w:hAnsi="Times New Roman" w:ascii="Times New Roman"/>
          <w:szCs w:val="24"/>
          <w:lang w:val="hr-HR"/>
        </w:rPr>
        <w:t xml:space="preserve">1. </w:t>
      </w:r>
      <w:r w:rsidR="009B4A14" w:rsidRPr="00A01576">
        <w:rPr>
          <w:rFonts w:hAnsi="Times New Roman" w:ascii="Times New Roman"/>
          <w:lang w:val="hr-HR"/>
        </w:rPr>
        <w:t xml:space="preserve">Stečajnog </w:t>
      </w:r>
      <w:r w:rsidR="009B4A14">
        <w:rPr>
          <w:rFonts w:hAnsi="Times New Roman" w:ascii="Times New Roman"/>
          <w:lang w:val="hr-HR"/>
        </w:rPr>
        <w:t xml:space="preserve">zakona 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C2528B">
        <w:rPr>
          <w:rFonts w:hAnsi="Times New Roman" w:ascii="Times New Roman"/>
          <w:lang w:val="hr-HR"/>
        </w:rPr>
        <w:t>22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BB4D1F">
        <w:rPr>
          <w:rFonts w:hAnsi="Times New Roman" w:ascii="Times New Roman"/>
          <w:lang w:val="hr-HR"/>
        </w:rPr>
        <w:t>siječnja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C2528B">
        <w:rPr>
          <w:rFonts w:hAnsi="Times New Roman" w:ascii="Times New Roman"/>
          <w:lang w:val="hr-HR"/>
        </w:rPr>
        <w:t>22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C2528B">
        <w:rPr>
          <w:rFonts w:hAnsi="Times New Roman" w:ascii="Times New Roman"/>
          <w:lang w:val="hr-HR"/>
        </w:rPr>
        <w:t>22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A01576">
        <w:rPr>
          <w:rFonts w:hAnsi="Times New Roman" w:ascii="Times New Roman"/>
          <w:lang w:val="hr-HR"/>
        </w:rPr>
        <w:t>1</w:t>
      </w:r>
      <w:r w:rsidR="009B4A14">
        <w:rPr>
          <w:rFonts w:hAnsi="Times New Roman" w:ascii="Times New Roman"/>
          <w:lang w:val="hr-HR"/>
        </w:rPr>
        <w:t>3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A01576">
        <w:rPr>
          <w:rFonts w:hAnsi="Times New Roman" w:ascii="Times New Roman"/>
          <w:lang w:val="hr-HR"/>
        </w:rPr>
        <w:t>ožujka</w:t>
      </w:r>
      <w:r w:rsidR="00325928">
        <w:rPr>
          <w:rFonts w:hAnsi="Times New Roman" w:ascii="Times New Roman"/>
          <w:lang w:val="hr-HR"/>
        </w:rPr>
        <w:t xml:space="preserve">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="00575FDC">
        <w:rPr>
          <w:rFonts w:hAnsi="Times New Roman" w:ascii="Times New Roman"/>
          <w:lang w:val="hr-HR"/>
        </w:rPr>
        <w:t>SUDAC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F16CCD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16CCD" w:rsidP="00324504" w:rsidR="00F16CCD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16CCD" w:rsidP="00324504" w:rsidR="00F16CCD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16CCD" w:rsidR="00F16CCD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F16CCD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F16CC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16CCD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5928" w:rsidP="007062FE" w:rsidR="00D44D4F" w:rsidRPr="00F16CCD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F16CCD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F16CCD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C2528B" w:rsidRPr="00F16CCD">
        <w:rPr>
          <w:rFonts w:hAnsi="Times New Roman" w:ascii="Times New Roman"/>
          <w:color w:val="FFFFFF"/>
          <w:szCs w:val="24"/>
          <w:lang w:val="hr-HR"/>
        </w:rPr>
        <w:t xml:space="preserve"> FINA</w:t>
      </w:r>
    </w:p>
    <w:p w:rsidRDefault="00BB4D1F" w:rsidP="007062FE" w:rsidR="007062FE" w:rsidRPr="00F16CCD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F16CCD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9B4A14" w:rsidRPr="00F16CCD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C2528B" w:rsidRPr="00F16CCD">
        <w:rPr>
          <w:rFonts w:hAnsi="Times New Roman" w:ascii="Times New Roman"/>
          <w:color w:val="FFFFFF"/>
          <w:szCs w:val="24"/>
        </w:rPr>
        <w:t>PETRA GJURAŠIĆ</w:t>
      </w:r>
    </w:p>
    <w:p w:rsidRDefault="00532B71" w:rsidP="007062FE" w:rsidR="00C2528B" w:rsidRPr="00F16CCD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F16CCD">
        <w:rPr>
          <w:rFonts w:hAnsi="Times New Roman" w:ascii="Times New Roman"/>
          <w:color w:val="FFFFFF"/>
          <w:szCs w:val="24"/>
          <w:lang w:val="hr-HR"/>
        </w:rPr>
        <w:t>Dužnik</w:t>
      </w:r>
      <w:r w:rsidR="00BB4D1F" w:rsidRPr="00F16CCD">
        <w:rPr>
          <w:rFonts w:hAnsi="Times New Roman" w:ascii="Times New Roman"/>
          <w:color w:val="FFFFFF"/>
          <w:szCs w:val="24"/>
          <w:lang w:val="hr-HR"/>
        </w:rPr>
        <w:t>u</w:t>
      </w:r>
      <w:r w:rsidR="00A01576" w:rsidRPr="00F16CCD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C2528B" w:rsidRPr="00F16CCD">
        <w:rPr>
          <w:rFonts w:hAnsi="Times New Roman" w:ascii="Times New Roman"/>
          <w:color w:val="FFFFFF"/>
          <w:szCs w:val="24"/>
          <w:lang w:val="hr-HR"/>
        </w:rPr>
        <w:t>DANIEL STUDIO j.d.o.o. za usluge, Zagreb, Posedarska 80,</w:t>
      </w:r>
    </w:p>
    <w:p w:rsidRDefault="0017136E" w:rsidP="007062FE" w:rsidR="0017136E" w:rsidRPr="00F16CCD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F16CCD">
        <w:rPr>
          <w:rFonts w:hAnsi="Times New Roman" w:ascii="Times New Roman"/>
          <w:color w:val="FFFFFF"/>
          <w:szCs w:val="24"/>
          <w:lang w:val="hr-HR"/>
        </w:rPr>
        <w:t xml:space="preserve">zakonski zastupnik </w:t>
      </w:r>
      <w:r w:rsidR="00A01576" w:rsidRPr="00F16CCD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C2528B" w:rsidRPr="00F16CCD">
        <w:rPr>
          <w:rFonts w:hAnsi="Times New Roman" w:ascii="Times New Roman"/>
          <w:color w:val="FFFFFF"/>
          <w:szCs w:val="24"/>
          <w:lang w:val="hr-HR"/>
        </w:rPr>
        <w:t>Vedrana Grgić, Zagreb, Posedarska 80,</w:t>
      </w:r>
    </w:p>
    <w:p w:rsidRDefault="007062FE" w:rsidP="007062FE" w:rsidR="00867F16" w:rsidRPr="00F16CCD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F16CCD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F16CCD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F16CCD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F16CCD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F16CCD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BB4D1F" w:rsidP="007062FE" w:rsidR="007062FE" w:rsidRPr="00F16CCD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F16CCD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7062FE" w:rsidP="007062FE" w:rsidR="00867F16" w:rsidRPr="00F16CCD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F16CCD">
        <w:rPr>
          <w:rFonts w:hAnsi="Times New Roman" w:ascii="Times New Roman"/>
          <w:color w:val="FFFFFF"/>
          <w:szCs w:val="24"/>
          <w:lang w:val="hr-HR"/>
        </w:rPr>
        <w:t>Sudski regi</w:t>
      </w:r>
      <w:r w:rsidR="005A1648" w:rsidRPr="00F16CCD">
        <w:rPr>
          <w:rFonts w:hAnsi="Times New Roman" w:ascii="Times New Roman"/>
          <w:color w:val="FFFFFF"/>
          <w:szCs w:val="24"/>
          <w:lang w:val="hr-HR"/>
        </w:rPr>
        <w:t xml:space="preserve">star </w:t>
      </w:r>
      <w:r w:rsidRPr="00F16CCD">
        <w:rPr>
          <w:rFonts w:hAnsi="Times New Roman" w:ascii="Times New Roman"/>
          <w:color w:val="FFFFFF"/>
          <w:szCs w:val="24"/>
          <w:lang w:val="hr-HR"/>
        </w:rPr>
        <w:t>(</w:t>
      </w:r>
      <w:r w:rsidR="00DE6A7B" w:rsidRPr="00F16CCD">
        <w:rPr>
          <w:rFonts w:hAnsi="Times New Roman" w:ascii="Times New Roman"/>
          <w:color w:val="FFFFFF"/>
          <w:szCs w:val="24"/>
          <w:lang w:val="hr-HR"/>
        </w:rPr>
        <w:t>odmah elektronski, po pravomoćnosti elektronski i neposredno)</w:t>
      </w:r>
    </w:p>
    <w:p w:rsidRDefault="00D44D4F" w:rsidR="00D44D4F" w:rsidRPr="00F16CCD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F16CCD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16CC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C2528B">
      <w:rPr>
        <w:rFonts w:hAnsi="Times New Roman" w:ascii="Times New Roman"/>
        <w:lang w:val="hr-HR"/>
      </w:rPr>
      <w:t>9019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C2528B">
      <w:rPr>
        <w:rFonts w:hAnsi="Times New Roman" w:ascii="Times New Roman"/>
        <w:lang w:val="hr-HR"/>
      </w:rPr>
      <w:t>-9019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2C96"/>
    <w:rsid w:val="0017136E"/>
    <w:rsid w:val="00182088"/>
    <w:rsid w:val="00324EB2"/>
    <w:rsid w:val="00325928"/>
    <w:rsid w:val="0042162E"/>
    <w:rsid w:val="00532B71"/>
    <w:rsid w:val="00534010"/>
    <w:rsid w:val="00575FDC"/>
    <w:rsid w:val="005940E9"/>
    <w:rsid w:val="005A0E3B"/>
    <w:rsid w:val="005A1648"/>
    <w:rsid w:val="006066F6"/>
    <w:rsid w:val="006356C5"/>
    <w:rsid w:val="006E6517"/>
    <w:rsid w:val="006F1A6D"/>
    <w:rsid w:val="007062FE"/>
    <w:rsid w:val="00730EAB"/>
    <w:rsid w:val="007A29F9"/>
    <w:rsid w:val="007E390B"/>
    <w:rsid w:val="00817590"/>
    <w:rsid w:val="00840E3D"/>
    <w:rsid w:val="00855061"/>
    <w:rsid w:val="00867F16"/>
    <w:rsid w:val="008F6C33"/>
    <w:rsid w:val="00997BA9"/>
    <w:rsid w:val="009B4A14"/>
    <w:rsid w:val="009F5765"/>
    <w:rsid w:val="00A01576"/>
    <w:rsid w:val="00A861BB"/>
    <w:rsid w:val="00A95334"/>
    <w:rsid w:val="00AB7883"/>
    <w:rsid w:val="00AF40B4"/>
    <w:rsid w:val="00B03169"/>
    <w:rsid w:val="00B2463B"/>
    <w:rsid w:val="00BB4D1F"/>
    <w:rsid w:val="00C2528B"/>
    <w:rsid w:val="00C57CAF"/>
    <w:rsid w:val="00CF2939"/>
    <w:rsid w:val="00D44D4F"/>
    <w:rsid w:val="00D955F3"/>
    <w:rsid w:val="00DB29D2"/>
    <w:rsid w:val="00DB4528"/>
    <w:rsid w:val="00DB74A9"/>
    <w:rsid w:val="00DE6A7B"/>
    <w:rsid w:val="00EA21A9"/>
    <w:rsid w:val="00EE5750"/>
    <w:rsid w:val="00EE69E5"/>
    <w:rsid w:val="00F16CC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65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5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5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5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5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65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5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5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5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5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9019</izvorni_sadrzaj>
    <derivirana_varijabla naziv="DomainObject.Predmet.Broj_1">9019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St-9019/2015</izvorni_sadrzaj>
    <derivirana_varijabla naziv="DomainObject.Predmet.OznakaBroj_1">St-9019/2015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DANIEL STUDIO jednostavno društvo s ograničenom odgovornošću za usluge zastupanog po punomoćniku Vedrana Grgić</izvorni_sadrzaj>
    <derivirana_varijabla naziv="DomainObject.Predmet.ProtustrankaFormated_1">  DANIEL STUDIO jednostavno društvo s ograničenom odgovornošću za usluge zastupanog po punomoćniku Vedrana Grgić</derivirana_varijabla>
  </DomainObject.Predmet.ProtustrankaFormated>
  <DomainObject.Predmet.ProtustrankaFormatedOIB>
    <izvorni_sadrzaj>  DANIEL STUDIO jednostavno društvo s ograničenom odgovornošću za usluge, OIB 37252905466 zastupanog po punomoćniku Vedrana Grgić</izvorni_sadrzaj>
    <derivirana_varijabla naziv="DomainObject.Predmet.ProtustrankaFormatedOIB_1">  DANIEL STUDIO jednostavno društvo s ograničenom odgovornošću za usluge, OIB 37252905466 zastupanog po punomoćniku Vedrana Grgić</derivirana_varijabla>
  </DomainObject.Predmet.ProtustrankaFormatedOIB>
  <DomainObject.Predmet.ProtustrankaFormatedWithAdress>
    <izvorni_sadrzaj> DANIEL STUDIO jednostavno društvo s ograničenom odgovornošću za usluge, Posedarska 80, 10000 Zagreb zastupanog po punomoćniku Vedrana Grgić</izvorni_sadrzaj>
    <derivirana_varijabla naziv="DomainObject.Predmet.ProtustrankaFormatedWithAdress_1"> DANIEL STUDIO jednostavno društvo s ograničenom odgovornošću za usluge, Posedarska 80, 10000 Zagreb zastupanog po punomoćniku Vedrana Grgić</derivirana_varijabla>
  </DomainObject.Predmet.ProtustrankaFormatedWithAdress>
  <DomainObject.Predmet.ProtustrankaFormatedWithAdressOIB>
    <izvorni_sadrzaj> DANIEL STUDIO jednostavno društvo s ograničenom odgovornošću za usluge, OIB 37252905466, Posedarska 80, 10000 Zagreb zastupanog po punomoćniku Vedrana Grgić</izvorni_sadrzaj>
    <derivirana_varijabla naziv="DomainObject.Predmet.ProtustrankaFormatedWithAdressOIB_1"> DANIEL STUDIO jednostavno društvo s ograničenom odgovornošću za usluge, OIB 37252905466, Posedarska 80, 10000 Zagreb zastupanog po punomoćniku Vedrana Grgić</derivirana_varijabla>
  </DomainObject.Predmet.ProtustrankaFormatedWithAdressOIB>
  <DomainObject.Predmet.ProtustrankaWithAdress>
    <izvorni_sadrzaj>DANIEL STUDIO jednostavno društvo s ograničenom odgovornošću za usluge Posedarska 80, 10000 Zagreb</izvorni_sadrzaj>
    <derivirana_varijabla naziv="DomainObject.Predmet.ProtustrankaWithAdress_1">DANIEL STUDIO jednostavno društvo s ograničenom odgovornošću za usluge Posedarska 80, 10000 Zagreb</derivirana_varijabla>
  </DomainObject.Predmet.ProtustrankaWithAdress>
  <DomainObject.Predmet.ProtustrankaWithAdressOIB>
    <izvorni_sadrzaj>DANIEL STUDIO jednostavno društvo s ograničenom odgovornošću za usluge, OIB 37252905466, Posedarska 80, 10000 Zagreb</izvorni_sadrzaj>
    <derivirana_varijabla naziv="DomainObject.Predmet.ProtustrankaWithAdressOIB_1">DANIEL STUDIO jednostavno društvo s ograničenom odgovornošću za usluge, OIB 37252905466, Posedarska 80, 10000 Zagreb</derivirana_varijabla>
  </DomainObject.Predmet.ProtustrankaWithAdressOIB>
  <DomainObject.Predmet.ProtustrankaNazivFormated>
    <izvorni_sadrzaj>DANIEL STUDIO jednostavno društvo s ograničenom odgovornošću za usluge</izvorni_sadrzaj>
    <derivirana_varijabla naziv="DomainObject.Predmet.ProtustrankaNazivFormated_1">DANIEL STUDIO jednostavno društvo s ograničenom odgovornošću za usluge</derivirana_varijabla>
  </DomainObject.Predmet.ProtustrankaNazivFormated>
  <DomainObject.Predmet.ProtustrankaNazivFormatedOIB>
    <izvorni_sadrzaj>DANIEL STUDIO jednostavno društvo s ograničenom odgovornošću za usluge, OIB 37252905466</izvorni_sadrzaj>
    <derivirana_varijabla naziv="DomainObject.Predmet.ProtustrankaNazivFormatedOIB_1">DANIEL STUDIO jednostavno društvo s ograničenom odgovornošću za usluge, OIB 37252905466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DANIEL STUDIO jednostavno društvo s ograničenom odgovornošću za usluge zastupanog po punomoćniku Vedrana Grgić</item>
    </izvorni_sadrzaj>
    <derivirana_varijabla naziv="DomainObject.Predmet.ProtuStrankaListFormated_1">
      <item>DANIEL STUDIO jednostavno društvo s ograničenom odgovornošću za usluge zastupanog po punomoćniku Vedrana Grgić</item>
    </derivirana_varijabla>
  </DomainObject.Predmet.ProtuStrankaListFormated>
  <DomainObject.Predmet.ProtuStrankaListFormatedOIB>
    <izvorni_sadrzaj>
      <item>DANIEL STUDIO jednostavno društvo s ograničenom odgovornošću za usluge, OIB 37252905466 zastupanog po punomoćniku Vedrana Grgić</item>
    </izvorni_sadrzaj>
    <derivirana_varijabla naziv="DomainObject.Predmet.ProtuStrankaListFormatedOIB_1">
      <item>DANIEL STUDIO jednostavno društvo s ograničenom odgovornošću za usluge, OIB 37252905466 zastupanog po punomoćniku Vedrana Grgić</item>
    </derivirana_varijabla>
  </DomainObject.Predmet.ProtuStrankaListFormatedOIB>
  <DomainObject.Predmet.ProtuStrankaListFormatedWithAdress>
    <izvorni_sadrzaj>
      <item>DANIEL STUDIO jednostavno društvo s ograničenom odgovornošću za usluge, Posedarska 80, 10000 Zagreb zastupanog po punomoćniku Vedrana Grgić</item>
    </izvorni_sadrzaj>
    <derivirana_varijabla naziv="DomainObject.Predmet.ProtuStrankaListFormatedWithAdress_1">
      <item>DANIEL STUDIO jednostavno društvo s ograničenom odgovornošću za usluge, Posedarska 80, 10000 Zagreb zastupanog po punomoćniku Vedrana Grgić</item>
    </derivirana_varijabla>
  </DomainObject.Predmet.ProtuStrankaListFormatedWithAdress>
  <DomainObject.Predmet.ProtuStrankaListFormatedWithAdressOIB>
    <izvorni_sadrzaj>
      <item>DANIEL STUDIO jednostavno društvo s ograničenom odgovornošću za usluge, OIB 37252905466, Posedarska 80, 10000 Zagreb zastupanog po punomoćniku Vedrana Grgić</item>
    </izvorni_sadrzaj>
    <derivirana_varijabla naziv="DomainObject.Predmet.ProtuStrankaListFormatedWithAdressOIB_1">
      <item>DANIEL STUDIO jednostavno društvo s ograničenom odgovornošću za usluge, OIB 37252905466, Posedarska 80, 10000 Zagreb zastupanog po punomoćniku Vedrana Grgić</item>
    </derivirana_varijabla>
  </DomainObject.Predmet.ProtuStrankaListFormatedWithAdressOIB>
  <DomainObject.Predmet.ProtuStrankaListNazivFormated>
    <izvorni_sadrzaj>
      <item>DANIEL STUDIO jednostavno društvo s ograničenom odgovornošću za usluge</item>
    </izvorni_sadrzaj>
    <derivirana_varijabla naziv="DomainObject.Predmet.ProtuStrankaListNazivFormated_1">
      <item>DANIEL STUDIO jednostavno društvo s ograničenom odgovornošću za usluge</item>
    </derivirana_varijabla>
  </DomainObject.Predmet.ProtuStrankaListNazivFormated>
  <DomainObject.Predmet.ProtuStrankaListNazivFormatedOIB>
    <izvorni_sadrzaj>
      <item>DANIEL STUDIO jednostavno društvo s ograničenom odgovornošću za usluge, OIB 37252905466</item>
    </izvorni_sadrzaj>
    <derivirana_varijabla naziv="DomainObject.Predmet.ProtuStrankaListNazivFormatedOIB_1">
      <item>DANIEL STUDIO jednostavno društvo s ograničenom odgovornošću za usluge, OIB 37252905466</item>
    </derivirana_varijabla>
  </DomainObject.Predmet.ProtuStrankaListNazivFormatedOIB>
  <DomainObject.Predmet.OstaliListFormated>
    <izvorni_sadrzaj>
      <item>Vedrana Grgić punomoćnik sudionika u postupku DANIEL STUDIO jednostavno društvo s ograničenom odgovornošću za usluge</item>
    </izvorni_sadrzaj>
    <derivirana_varijabla naziv="DomainObject.Predmet.OstaliListFormated_1">
      <item>Vedrana Grgić punomoćnik sudionika u postupku DANIEL STUDIO jednostavno društvo s ograničenom odgovornošću za usluge</item>
    </derivirana_varijabla>
  </DomainObject.Predmet.OstaliListFormated>
  <DomainObject.Predmet.OstaliListFormatedOIB>
    <izvorni_sadrzaj>
      <item>Vedrana Grgić, OIB 22348259750 punomoćnik sudionika u postupku DANIEL STUDIO jednostavno društvo s ograničenom odgovornošću za usluge</item>
    </izvorni_sadrzaj>
    <derivirana_varijabla naziv="DomainObject.Predmet.OstaliListFormatedOIB_1">
      <item>Vedrana Grgić, OIB 22348259750 punomoćnik sudionika u postupku DANIEL STUDIO jednostavno društvo s ograničenom odgovornošću za usluge</item>
    </derivirana_varijabla>
  </DomainObject.Predmet.OstaliListFormatedOIB>
  <DomainObject.Predmet.OstaliListFormatedWithAdress>
    <izvorni_sadrzaj>
      <item>Vedrana Grgić, Posedarska Ulica 80, 10000 Zagreb punomoćnik sudionika u postupku DANIEL STUDIO jednostavno društvo s ograničenom odgovornošću za usluge</item>
    </izvorni_sadrzaj>
    <derivirana_varijabla naziv="DomainObject.Predmet.OstaliListFormatedWithAdress_1">
      <item>Vedrana Grgić, Posedarska Ulica 80, 10000 Zagreb punomoćnik sudionika u postupku DANIEL STUDIO jednostavno društvo s ograničenom odgovornošću za usluge</item>
    </derivirana_varijabla>
  </DomainObject.Predmet.OstaliListFormatedWithAdress>
  <DomainObject.Predmet.OstaliListFormatedWithAdressOIB>
    <izvorni_sadrzaj>
      <item>Vedrana Grgić, OIB 22348259750, Posedarska Ulica 80, 10000 Zagreb punomoćnik sudionika u postupku DANIEL STUDIO jednostavno društvo s ograničenom odgovornošću za usluge</item>
    </izvorni_sadrzaj>
    <derivirana_varijabla naziv="DomainObject.Predmet.OstaliListFormatedWithAdressOIB_1">
      <item>Vedrana Grgić, OIB 22348259750, Posedarska Ulica 80, 10000 Zagreb punomoćnik sudionika u postupku DANIEL STUDIO jednostavno društvo s ograničenom odgovornošću za usluge</item>
    </derivirana_varijabla>
  </DomainObject.Predmet.OstaliListFormatedWithAdressOIB>
  <DomainObject.Predmet.OstaliListNazivFormated>
    <izvorni_sadrzaj>
      <item>Vedrana Grgić</item>
    </izvorni_sadrzaj>
    <derivirana_varijabla naziv="DomainObject.Predmet.OstaliListNazivFormated_1">
      <item>Vedrana Grgić</item>
    </derivirana_varijabla>
  </DomainObject.Predmet.OstaliListNazivFormated>
  <DomainObject.Predmet.OstaliListNazivFormatedOIB>
    <izvorni_sadrzaj>
      <item>Vedrana Grgić, OIB 22348259750</item>
    </izvorni_sadrzaj>
    <derivirana_varijabla naziv="DomainObject.Predmet.OstaliListNazivFormatedOIB_1">
      <item>Vedrana Grgić, OIB 22348259750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DANIEL STUDIO jednostavno društvo s ograničenom odgovornošću za usluge</izvorni_sadrzaj>
    <derivirana_varijabla naziv="DomainObject.Predmet.ProtustrankaIDrugi_1">DANIEL STUDIO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DANIEL STUDIO jednostavno društvo s ograničenom odgovornošću za usluge, OIB 37252905466, Posedarska 80, 10000 Zagreb</izvorni_sadrzaj>
    <derivirana_varijabla naziv="DomainObject.Predmet.ProtustrankaIDrugiAdressOIB_1">DANIEL STUDIO jednostavno društvo s ograničenom odgovornošću za usluge, OIB 37252905466, Posedarska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DANIEL STUDIO jednostavno društvo s ograničenom odgovornošću za usluge</item>
      <item>Vedrana Grgić</item>
    </izvorni_sadrzaj>
    <derivirana_varijabla naziv="DomainObject.Predmet.SudioniciListNaziv_1">
      <item>FINA Regionalni centar Zagreb</item>
      <item>DANIEL STUDIO jednostavno društvo s ograničenom odgovornošću za usluge</item>
      <item>Vedrana Grgić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DANIEL STUDIO jednostavno društvo s ograničenom odgovornošću za usluge, OIB 37252905466, Posedarska 80,10000 Zagreb</item>
      <item>Vedrana Grgić, OIB 22348259750, Posedarska Ulica 80,10000 Zagreb</item>
    </izvorni_sadrzaj>
    <derivirana_varijabla naziv="DomainObject.Predmet.SudioniciListAdressOIB_1">
      <item>FINA Regionalni centar Zagreb, OIB 85821130368, Trg svibanjskih žrtava 1995. br.,10000 Zagreb</item>
      <item>DANIEL STUDIO jednostavno društvo s ograničenom odgovornošću za usluge, OIB 37252905466, Posedarska 80,10000 Zagreb</item>
      <item>Vedrana Grgić, OIB 22348259750, Posedarska Ulica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37252905466</item>
      <item>, OIB 22348259750</item>
    </izvorni_sadrzaj>
    <derivirana_varijabla naziv="DomainObject.Predmet.SudioniciListNazivOIB_1">
      <item>, OIB 85821130368</item>
      <item>, OIB 37252905466</item>
      <item>, OIB 22348259750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558</properties:Words>
  <properties:Characters>2999</properties:Characters>
  <properties:Lines>83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2017-03-13T13:15:00Z</dcterms:created>
  <dc:creator>Sudsko vijeæe</dc:creator>
  <cp:lastModifiedBy>Monika Grbac</cp:lastModifiedBy>
  <cp:lastPrinted>2017-03-13T13:21:00Z</cp:lastPrinted>
  <dcterms:modified xmlns:xsi="http://www.w3.org/2001/XMLSchema-instance" xsi:type="dcterms:W3CDTF">2017-03-13T13:21:00Z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