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7c5d1" w14:paraId="b27c5d1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6C7C1B" w:rsidP="006C7C1B" w:rsidR="006C7C1B" w:rsidRPr="00144375">
      <w:pPr>
        <w:rPr>
          <w:rFonts w:hAnsi="Times New Roman" w:ascii="Times New Roman"/>
          <w:b/>
        </w:rPr>
      </w:pPr>
    </w:p>
    <w:p w:rsidRDefault="006C7C1B" w:rsidP="006C7C1B" w:rsidR="006C7C1B" w:rsidRPr="00144375">
      <w:pPr>
        <w:jc w:val="both"/>
        <w:rPr>
          <w:rFonts w:hAnsi="Times New Roman" w:ascii="Times New Roman"/>
        </w:rPr>
      </w:pPr>
      <w:r w:rsidRPr="00144375">
        <w:rPr>
          <w:rFonts w:hAnsi="Times New Roman" w:ascii="Times New Roman"/>
          <w:lang w:val="pl-PL"/>
        </w:rPr>
        <w:t>Nadle</w:t>
      </w:r>
      <w:r w:rsidRPr="00144375">
        <w:rPr>
          <w:rFonts w:hAnsi="Times New Roman" w:ascii="Times New Roman"/>
        </w:rPr>
        <w:t>ž</w:t>
      </w:r>
      <w:r w:rsidRPr="00144375">
        <w:rPr>
          <w:rFonts w:hAnsi="Times New Roman" w:ascii="Times New Roman"/>
          <w:lang w:val="pl-PL"/>
        </w:rPr>
        <w:t>ni</w:t>
      </w:r>
      <w:r w:rsidRPr="00144375">
        <w:rPr>
          <w:rFonts w:hAnsi="Times New Roman" w:ascii="Times New Roman"/>
        </w:rPr>
        <w:t xml:space="preserve"> </w:t>
      </w:r>
      <w:r w:rsidRPr="00144375">
        <w:rPr>
          <w:rFonts w:hAnsi="Times New Roman" w:ascii="Times New Roman"/>
          <w:lang w:val="pl-PL"/>
        </w:rPr>
        <w:t>trgova</w:t>
      </w:r>
      <w:r w:rsidRPr="00144375">
        <w:rPr>
          <w:rFonts w:hAnsi="Times New Roman" w:ascii="Times New Roman"/>
        </w:rPr>
        <w:t>č</w:t>
      </w:r>
      <w:r w:rsidRPr="00144375">
        <w:rPr>
          <w:rFonts w:hAnsi="Times New Roman" w:ascii="Times New Roman"/>
          <w:lang w:val="pl-PL"/>
        </w:rPr>
        <w:t>ki</w:t>
      </w:r>
      <w:r w:rsidRPr="00144375">
        <w:rPr>
          <w:rFonts w:hAnsi="Times New Roman" w:ascii="Times New Roman"/>
        </w:rPr>
        <w:t xml:space="preserve"> </w:t>
      </w:r>
      <w:r>
        <w:rPr>
          <w:rFonts w:hAnsi="Times New Roman" w:ascii="Times New Roman"/>
          <w:lang w:val="pl-PL"/>
        </w:rPr>
        <w:t>sud:</w:t>
      </w:r>
      <w:r w:rsidRPr="00144375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Trgovački sud u Zagrebu</w:t>
      </w:r>
    </w:p>
    <w:p w:rsidRDefault="006C7C1B" w:rsidP="006C7C1B" w:rsidR="006C7C1B" w:rsidRPr="00144375">
      <w:pPr>
        <w:jc w:val="both"/>
        <w:rPr>
          <w:rFonts w:hAnsi="Times New Roman" w:ascii="Times New Roman"/>
          <w:lang w:val="pl-PL"/>
        </w:rPr>
      </w:pPr>
      <w:r w:rsidRPr="00144375">
        <w:rPr>
          <w:rFonts w:hAnsi="Times New Roman" w:ascii="Times New Roman"/>
          <w:lang w:val="pl-PL"/>
        </w:rPr>
        <w:t>Poslovni broj spisa</w:t>
      </w:r>
      <w:r w:rsidR="00F730ED">
        <w:rPr>
          <w:rFonts w:hAnsi="Times New Roman" w:ascii="Times New Roman"/>
          <w:lang w:val="pl-PL"/>
        </w:rPr>
        <w:t xml:space="preserve"> St-2196/2017</w:t>
      </w:r>
    </w:p>
    <w:p w:rsidRDefault="00F730ED" w:rsidP="006C7C1B" w:rsidR="006C7C1B" w:rsidRPr="00144375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LEVANTE GRADNJA  d.o.o.  u stečaju, Božjakovina</w:t>
      </w:r>
      <w:r w:rsidR="006C7C1B" w:rsidRPr="00144375">
        <w:rPr>
          <w:rFonts w:hAnsi="Times New Roman" w:ascii="Times New Roman"/>
          <w:lang w:val="pl-PL"/>
        </w:rPr>
        <w:t xml:space="preserve">, </w:t>
      </w:r>
      <w:r>
        <w:rPr>
          <w:rFonts w:hAnsi="Times New Roman" w:ascii="Times New Roman"/>
          <w:lang w:val="pl-PL"/>
        </w:rPr>
        <w:t xml:space="preserve">Božjakovečka 8, </w:t>
      </w:r>
      <w:r w:rsidRPr="000F2A90">
        <w:rPr>
          <w:rFonts w:hAnsi="Times New Roman" w:ascii="Times New Roman"/>
          <w:lang w:val="pl-PL"/>
        </w:rPr>
        <w:t>OIB: 33809614362</w:t>
      </w:r>
      <w:r w:rsidR="00C2534D">
        <w:rPr>
          <w:rFonts w:hAnsi="Times New Roman" w:ascii="Times New Roman"/>
          <w:lang w:val="pl-PL"/>
        </w:rPr>
        <w:t>, koga zastupa Alma Klepac, stečajna upraviteljica iz Zagreba, Drage Gervaisa 4</w:t>
      </w:r>
    </w:p>
    <w:p w:rsidRDefault="00702487" w:rsidP="00702487" w:rsidR="007024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171937" w:rsidP="00702487" w:rsidR="0017193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6C7C1B" w:rsidP="00AA6BE8" w:rsidR="00196634" w:rsidRPr="00AA6BE8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TABLICA PRIJAVLJENIH</w:t>
      </w:r>
      <w:r w:rsidR="00313AF9">
        <w:rPr>
          <w:rFonts w:hAnsi="Times New Roman" w:ascii="Times New Roman"/>
          <w:b/>
          <w:sz w:val="24"/>
          <w:szCs w:val="24"/>
        </w:rPr>
        <w:t xml:space="preserve"> TRAŽBINA</w:t>
      </w:r>
    </w:p>
    <w:p w:rsidRDefault="006C7C1B" w:rsidP="006C7C1B" w:rsidR="006C7C1B" w:rsidRPr="005F1F66">
      <w:pPr>
        <w:pStyle w:val="Bezproreda"/>
        <w:rPr>
          <w:rFonts w:hAnsi="Times New Roman" w:ascii="Times New Roman"/>
          <w:b/>
        </w:rPr>
      </w:pPr>
      <w:r w:rsidRPr="005F1F66">
        <w:rPr>
          <w:rFonts w:hAnsi="Times New Roman" w:ascii="Times New Roman"/>
          <w:b/>
        </w:rPr>
        <w:t>I viši isplatni red</w:t>
      </w:r>
    </w:p>
    <w:tbl>
      <w:tblPr>
        <w:tblpPr w:tblpY="1" w:tblpXSpec="center" w:vertAnchor="text" w:rightFromText="180" w:leftFromText="180"/>
        <w:tblOverlap w:val="never"/>
        <w:tblW w:type="pct" w:w="481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61"/>
        <w:gridCol w:w="2692"/>
        <w:gridCol w:w="1984"/>
        <w:gridCol w:w="2941"/>
        <w:gridCol w:w="1562"/>
        <w:gridCol w:w="1699"/>
        <w:gridCol w:w="1841"/>
      </w:tblGrid>
      <w:tr w:rsidTr="00AA6BE8" w:rsidR="00AA6BE8" w:rsidRPr="005F1F66">
        <w:trPr>
          <w:jc w:val="center"/>
        </w:trPr>
        <w:tc>
          <w:tcPr>
            <w:tcW w:type="pct" w:w="351"/>
            <w:vAlign w:val="center"/>
          </w:tcPr>
          <w:p w:rsidRDefault="007B13FE" w:rsidP="00B91CBC" w:rsidR="007B13FE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Redni broj prijavljene tražbine</w:t>
            </w:r>
          </w:p>
        </w:tc>
        <w:tc>
          <w:tcPr>
            <w:tcW w:type="pct" w:w="984"/>
            <w:vAlign w:val="center"/>
          </w:tcPr>
          <w:p w:rsidRDefault="007B13FE" w:rsidP="00196634" w:rsidR="007B13FE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Ime i prezime </w:t>
            </w:r>
          </w:p>
        </w:tc>
        <w:tc>
          <w:tcPr>
            <w:tcW w:type="pct" w:w="725"/>
            <w:vAlign w:val="center"/>
          </w:tcPr>
          <w:p w:rsidRDefault="007B13FE" w:rsidP="00B91CBC" w:rsidR="007B13FE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OIB vjerovnika </w:t>
            </w:r>
          </w:p>
        </w:tc>
        <w:tc>
          <w:tcPr>
            <w:tcW w:type="pct" w:w="1075"/>
            <w:vAlign w:val="center"/>
          </w:tcPr>
          <w:p w:rsidRDefault="007B13FE" w:rsidP="00196634" w:rsidR="007B13FE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Adresa </w:t>
            </w:r>
          </w:p>
        </w:tc>
        <w:tc>
          <w:tcPr>
            <w:tcW w:type="pct" w:w="571"/>
            <w:vAlign w:val="center"/>
          </w:tcPr>
          <w:p w:rsidRDefault="007B13FE" w:rsidP="00B91CBC" w:rsidR="007B13FE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Pravna osnova prijavljene tražbine</w:t>
            </w:r>
          </w:p>
        </w:tc>
        <w:tc>
          <w:tcPr>
            <w:tcW w:type="pct" w:w="621"/>
            <w:vAlign w:val="center"/>
          </w:tcPr>
          <w:p w:rsidRDefault="007B13FE" w:rsidP="00DB0D9E" w:rsidR="007B13FE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Iznos priznate tražbine neto</w:t>
            </w:r>
          </w:p>
          <w:p w:rsidRDefault="007B13FE" w:rsidP="00DB0D9E" w:rsidR="007B13FE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673"/>
            <w:vAlign w:val="center"/>
          </w:tcPr>
          <w:p w:rsidRDefault="007B13FE" w:rsidP="00196634" w:rsidR="007B13FE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Iznos priznate tražbine bruto   (kn)</w:t>
            </w:r>
          </w:p>
        </w:tc>
      </w:tr>
      <w:tr w:rsidTr="00AA6BE8" w:rsidR="00AA6BE8" w:rsidRPr="005F1F66">
        <w:trPr>
          <w:jc w:val="center"/>
        </w:trPr>
        <w:tc>
          <w:tcPr>
            <w:tcW w:type="pct" w:w="351"/>
          </w:tcPr>
          <w:p w:rsidRDefault="00F730ED" w:rsidP="00F730ED" w:rsidR="00AA6BE8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</w:t>
            </w:r>
          </w:p>
        </w:tc>
        <w:tc>
          <w:tcPr>
            <w:tcW w:type="pct" w:w="984"/>
          </w:tcPr>
          <w:p w:rsidRDefault="00AA6BE8" w:rsidP="00930437" w:rsidR="00AA6BE8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725"/>
          </w:tcPr>
          <w:p w:rsidRDefault="00AA6BE8" w:rsidP="00930437" w:rsidR="00AA6BE8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075"/>
          </w:tcPr>
          <w:p w:rsidRDefault="00AA6BE8" w:rsidP="00CE6CB0" w:rsidR="00AA6BE8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71"/>
          </w:tcPr>
          <w:p w:rsidRDefault="00AA6BE8" w:rsidP="00C1160C" w:rsidR="00AA6BE8" w:rsidRPr="005F1F66">
            <w:pPr>
              <w:rPr>
                <w:rFonts w:hAnsi="Times New Roman" w:ascii="Times New Roman"/>
              </w:rPr>
            </w:pPr>
          </w:p>
        </w:tc>
        <w:tc>
          <w:tcPr>
            <w:tcW w:type="pct" w:w="621"/>
          </w:tcPr>
          <w:p w:rsidRDefault="00AA6BE8" w:rsidP="00B91CBC" w:rsidR="00AA6BE8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73"/>
          </w:tcPr>
          <w:p w:rsidRDefault="00AA6BE8" w:rsidP="00B91CBC" w:rsidR="00AA6BE8" w:rsidRPr="005F1F66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DB22FA" w:rsidR="00DB22FA" w:rsidRPr="005F1F66">
        <w:trPr>
          <w:jc w:val="center"/>
        </w:trPr>
        <w:tc>
          <w:tcPr>
            <w:tcW w:type="pct" w:w="4327"/>
            <w:gridSpan w:val="6"/>
          </w:tcPr>
          <w:p w:rsidRDefault="00DB22FA" w:rsidP="00B91CBC" w:rsidR="00DB22FA" w:rsidRPr="005F1F6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SVEUKUPNO </w:t>
            </w:r>
          </w:p>
        </w:tc>
        <w:tc>
          <w:tcPr>
            <w:tcW w:type="pct" w:w="673"/>
          </w:tcPr>
          <w:p w:rsidRDefault="00DB22FA" w:rsidP="00B91CBC" w:rsidR="00DB22FA" w:rsidRPr="005F1F66">
            <w:pPr>
              <w:pStyle w:val="Bezproreda"/>
              <w:rPr>
                <w:rFonts w:hAnsi="Times New Roman" w:ascii="Times New Roman"/>
              </w:rPr>
            </w:pPr>
          </w:p>
        </w:tc>
      </w:tr>
    </w:tbl>
    <w:p w:rsidRDefault="00DB0D9E" w:rsidP="006C7C1B" w:rsidR="00DB0D9E" w:rsidRPr="005F1F66">
      <w:pPr>
        <w:pStyle w:val="Bezproreda"/>
        <w:rPr>
          <w:rFonts w:hAnsi="Times New Roman" w:ascii="Times New Roman"/>
          <w:b/>
        </w:rPr>
      </w:pPr>
    </w:p>
    <w:p w:rsidRDefault="00DB0D9E" w:rsidP="006C7C1B" w:rsidR="00DB0D9E" w:rsidRPr="005F1F66">
      <w:pPr>
        <w:pStyle w:val="Bezproreda"/>
        <w:rPr>
          <w:rFonts w:hAnsi="Times New Roman" w:ascii="Times New Roman"/>
          <w:b/>
        </w:rPr>
      </w:pPr>
    </w:p>
    <w:p w:rsidRDefault="00DB0D9E" w:rsidP="006C7C1B" w:rsidR="00DB0D9E" w:rsidRPr="005F1F66">
      <w:pPr>
        <w:pStyle w:val="Bezproreda"/>
        <w:rPr>
          <w:rFonts w:hAnsi="Times New Roman" w:ascii="Times New Roman"/>
          <w:b/>
        </w:rPr>
      </w:pPr>
    </w:p>
    <w:p w:rsidRDefault="00693234" w:rsidP="006C7C1B" w:rsidR="00693234" w:rsidRPr="005F1F66">
      <w:pPr>
        <w:pStyle w:val="Bezproreda"/>
        <w:rPr>
          <w:rFonts w:hAnsi="Times New Roman" w:ascii="Times New Roman"/>
          <w:b/>
        </w:rPr>
      </w:pPr>
    </w:p>
    <w:p w:rsidRDefault="00693234" w:rsidP="006C7C1B" w:rsidR="00693234">
      <w:pPr>
        <w:pStyle w:val="Bezproreda"/>
        <w:rPr>
          <w:rFonts w:hAnsi="Times New Roman" w:ascii="Times New Roman"/>
          <w:b/>
        </w:rPr>
      </w:pPr>
    </w:p>
    <w:p w:rsidRDefault="005F1F66" w:rsidP="006C7C1B" w:rsidR="005F1F66">
      <w:pPr>
        <w:pStyle w:val="Bezproreda"/>
        <w:rPr>
          <w:rFonts w:hAnsi="Times New Roman" w:ascii="Times New Roman"/>
          <w:b/>
        </w:rPr>
      </w:pPr>
    </w:p>
    <w:p w:rsidRDefault="005F1F66" w:rsidP="006C7C1B" w:rsidR="005F1F66">
      <w:pPr>
        <w:pStyle w:val="Bezproreda"/>
        <w:rPr>
          <w:rFonts w:hAnsi="Times New Roman" w:ascii="Times New Roman"/>
          <w:b/>
        </w:rPr>
      </w:pPr>
    </w:p>
    <w:p w:rsidRDefault="005F1F66" w:rsidP="006C7C1B" w:rsidR="005F1F66" w:rsidRPr="005F1F66">
      <w:pPr>
        <w:pStyle w:val="Bezproreda"/>
        <w:rPr>
          <w:rFonts w:hAnsi="Times New Roman" w:ascii="Times New Roman"/>
          <w:b/>
        </w:rPr>
      </w:pPr>
    </w:p>
    <w:p w:rsidRDefault="00AA6BE8" w:rsidP="006C7C1B" w:rsidR="00AA6BE8" w:rsidRPr="005F1F66">
      <w:pPr>
        <w:pStyle w:val="Bezproreda"/>
        <w:rPr>
          <w:rFonts w:hAnsi="Times New Roman" w:ascii="Times New Roman"/>
          <w:b/>
        </w:rPr>
      </w:pPr>
    </w:p>
    <w:p w:rsidRDefault="006C7C1B" w:rsidP="006C7C1B" w:rsidR="006C7C1B" w:rsidRPr="005F1F66">
      <w:pPr>
        <w:pStyle w:val="Bezproreda"/>
        <w:rPr>
          <w:rFonts w:hAnsi="Times New Roman" w:ascii="Times New Roman"/>
          <w:b/>
        </w:rPr>
      </w:pPr>
      <w:r w:rsidRPr="005F1F66">
        <w:rPr>
          <w:rFonts w:hAnsi="Times New Roman" w:ascii="Times New Roman"/>
          <w:b/>
        </w:rPr>
        <w:lastRenderedPageBreak/>
        <w:t>II viši isplatni red</w:t>
      </w:r>
    </w:p>
    <w:tbl>
      <w:tblPr>
        <w:tblpPr w:tblpY="1" w:tblpXSpec="center" w:vertAnchor="text" w:rightFromText="180" w:leftFromText="180"/>
        <w:tblOverlap w:val="never"/>
        <w:tblW w:type="pct" w:w="497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5"/>
        <w:gridCol w:w="2407"/>
        <w:gridCol w:w="1702"/>
        <w:gridCol w:w="1275"/>
        <w:gridCol w:w="1844"/>
        <w:gridCol w:w="2409"/>
        <w:gridCol w:w="1844"/>
        <w:gridCol w:w="993"/>
        <w:gridCol w:w="1131"/>
      </w:tblGrid>
      <w:tr w:rsidTr="00365849" w:rsidR="00365849" w:rsidRPr="005F1F66">
        <w:trPr>
          <w:jc w:val="center"/>
        </w:trPr>
        <w:tc>
          <w:tcPr>
            <w:tcW w:type="pct" w:w="189"/>
            <w:vAlign w:val="center"/>
          </w:tcPr>
          <w:p w:rsidRDefault="00FD1E99" w:rsidP="00FD1E99" w:rsidR="00FD1E99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65FBF">
              <w:rPr>
                <w:rFonts w:hAnsi="Times New Roman" w:ascii="Times New Roman"/>
              </w:rPr>
              <w:t xml:space="preserve">Red. </w:t>
            </w:r>
            <w:proofErr w:type="spellStart"/>
            <w:r w:rsidRPr="00A65FBF">
              <w:rPr>
                <w:rFonts w:hAnsi="Times New Roman" w:ascii="Times New Roman"/>
              </w:rPr>
              <w:t>br</w:t>
            </w:r>
            <w:proofErr w:type="spellEnd"/>
          </w:p>
        </w:tc>
        <w:tc>
          <w:tcPr>
            <w:tcW w:type="pct" w:w="851"/>
            <w:vAlign w:val="center"/>
          </w:tcPr>
          <w:p w:rsidRDefault="00FD1E99" w:rsidP="00B91CBC" w:rsidR="00FD1E99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65FBF"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pct" w:w="602"/>
            <w:vAlign w:val="center"/>
          </w:tcPr>
          <w:p w:rsidRDefault="00FD1E99" w:rsidP="00B91CBC" w:rsidR="00FD1E99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65FBF">
              <w:rPr>
                <w:rFonts w:hAnsi="Times New Roman" w:ascii="Times New Roman"/>
              </w:rPr>
              <w:t xml:space="preserve">OIB vjerovnika </w:t>
            </w:r>
          </w:p>
        </w:tc>
        <w:tc>
          <w:tcPr>
            <w:tcW w:type="pct" w:w="451"/>
            <w:vAlign w:val="center"/>
          </w:tcPr>
          <w:p w:rsidRDefault="00FD1E99" w:rsidP="00B91CBC" w:rsidR="00FD1E99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65FBF">
              <w:rPr>
                <w:rFonts w:hAnsi="Times New Roman" w:ascii="Times New Roman"/>
              </w:rPr>
              <w:t>Adresa / sjedište vjerovnika</w:t>
            </w:r>
          </w:p>
        </w:tc>
        <w:tc>
          <w:tcPr>
            <w:tcW w:type="pct" w:w="652"/>
            <w:vAlign w:val="center"/>
          </w:tcPr>
          <w:p w:rsidRDefault="00FD1E99" w:rsidP="00B91CBC" w:rsidR="00FD1E99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65FBF">
              <w:rPr>
                <w:rFonts w:hAnsi="Times New Roman" w:ascii="Times New Roman"/>
              </w:rPr>
              <w:t>Iznos prijavljene tražbine (kn)</w:t>
            </w:r>
            <w:r w:rsidRPr="00A65FBF">
              <w:rPr>
                <w:rStyle w:val="Referencafusnote"/>
                <w:rFonts w:hAnsi="Times New Roman" w:ascii="Times New Roman"/>
              </w:rPr>
              <w:footnoteReference w:id="1"/>
            </w:r>
          </w:p>
        </w:tc>
        <w:tc>
          <w:tcPr>
            <w:tcW w:type="pct" w:w="852"/>
            <w:vAlign w:val="center"/>
          </w:tcPr>
          <w:p w:rsidRDefault="00FD1E99" w:rsidP="00B91CBC" w:rsidR="00FD1E99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65FBF">
              <w:rPr>
                <w:rFonts w:hAnsi="Times New Roman" w:ascii="Times New Roman"/>
              </w:rPr>
              <w:t>Pravna osnova prijavljene tražbine</w:t>
            </w:r>
          </w:p>
        </w:tc>
        <w:tc>
          <w:tcPr>
            <w:tcW w:type="pct" w:w="652"/>
            <w:vAlign w:val="center"/>
          </w:tcPr>
          <w:p w:rsidRDefault="00FD1E99" w:rsidP="00B91CBC" w:rsidR="00FD1E99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65FBF">
              <w:rPr>
                <w:rFonts w:hAnsi="Times New Roman" w:ascii="Times New Roman"/>
              </w:rPr>
              <w:t>Iznos priznate tražbine</w:t>
            </w:r>
          </w:p>
          <w:p w:rsidRDefault="00FD1E99" w:rsidP="00B91CBC" w:rsidR="00FD1E99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65FBF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351"/>
            <w:vAlign w:val="center"/>
          </w:tcPr>
          <w:p w:rsidRDefault="00FD1E99" w:rsidP="00FD1E99" w:rsidR="00FD1E99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65FBF">
              <w:rPr>
                <w:rFonts w:hAnsi="Times New Roman" w:ascii="Times New Roman"/>
              </w:rPr>
              <w:t>Iznos osporene tražbine</w:t>
            </w:r>
          </w:p>
          <w:p w:rsidRDefault="00FD1E99" w:rsidP="00FD1E99" w:rsidR="00FD1E99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65FBF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400"/>
          </w:tcPr>
          <w:p w:rsidRDefault="00FD1E99" w:rsidP="00B91CBC" w:rsidR="00FD1E99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FD1E99" w:rsidP="00FD1E99" w:rsidR="00FD1E99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65FBF">
              <w:rPr>
                <w:rFonts w:hAnsi="Times New Roman" w:ascii="Times New Roman"/>
              </w:rPr>
              <w:t>Razlog osporavanja</w:t>
            </w:r>
          </w:p>
        </w:tc>
      </w:tr>
      <w:tr w:rsidTr="00365849" w:rsidR="00365849" w:rsidRPr="005F1F66">
        <w:trPr>
          <w:trHeight w:val="2243"/>
          <w:jc w:val="center"/>
        </w:trPr>
        <w:tc>
          <w:tcPr>
            <w:tcW w:type="pct" w:w="189"/>
          </w:tcPr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  <w:r w:rsidRPr="00A65FBF">
              <w:rPr>
                <w:rFonts w:hAnsi="Times New Roman" w:ascii="Times New Roman"/>
              </w:rPr>
              <w:t>1.</w:t>
            </w:r>
          </w:p>
        </w:tc>
        <w:tc>
          <w:tcPr>
            <w:tcW w:type="pct" w:w="851"/>
          </w:tcPr>
          <w:p w:rsidRDefault="00FD2668" w:rsidP="00287206" w:rsidR="00FD1E99" w:rsidRPr="00A65FB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VENETO BANKA d.d.</w:t>
            </w:r>
            <w:r w:rsidR="009D7B92" w:rsidRPr="00A65FBF">
              <w:rPr>
                <w:rFonts w:hAnsi="Times New Roman" w:ascii="Times New Roman"/>
              </w:rPr>
              <w:t xml:space="preserve"> </w:t>
            </w:r>
          </w:p>
        </w:tc>
        <w:tc>
          <w:tcPr>
            <w:tcW w:type="pct" w:w="602"/>
          </w:tcPr>
          <w:p w:rsidRDefault="0036584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  <w:r w:rsidRPr="00A65FBF">
              <w:rPr>
                <w:rFonts w:hAnsi="Times New Roman" w:ascii="Times New Roman"/>
              </w:rPr>
              <w:t>81712716992</w:t>
            </w: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51"/>
          </w:tcPr>
          <w:p w:rsidRDefault="0036584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A65FBF">
              <w:rPr>
                <w:rFonts w:hAnsi="Times New Roman" w:ascii="Times New Roman"/>
              </w:rPr>
              <w:t>Draškovićeva</w:t>
            </w:r>
            <w:proofErr w:type="spellEnd"/>
            <w:r w:rsidRPr="00A65FBF">
              <w:rPr>
                <w:rFonts w:hAnsi="Times New Roman" w:ascii="Times New Roman"/>
              </w:rPr>
              <w:t xml:space="preserve"> 58, Zagreb</w:t>
            </w: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52"/>
          </w:tcPr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365849" w:rsidP="00365849" w:rsidR="00365849" w:rsidRPr="00A65FBF">
            <w:pPr>
              <w:pStyle w:val="Bezproreda"/>
              <w:rPr>
                <w:rFonts w:hAnsi="Times New Roman" w:ascii="Times New Roman"/>
              </w:rPr>
            </w:pPr>
            <w:r w:rsidRPr="00A65FBF">
              <w:rPr>
                <w:rFonts w:hAnsi="Times New Roman" w:ascii="Times New Roman"/>
              </w:rPr>
              <w:t>18.563.401,84 kn</w:t>
            </w: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852"/>
          </w:tcPr>
          <w:p w:rsidRDefault="0036584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  <w:r w:rsidRPr="00A65FBF">
              <w:rPr>
                <w:rFonts w:hAnsi="Times New Roman" w:ascii="Times New Roman"/>
              </w:rPr>
              <w:t xml:space="preserve">Ugovor o kratkoročnom kreditu broj KS-209-2013  od 12.12.2013. godine, aneksom br. 3. od 30.06.2015. godine i aneksom br. 4. od 30.9.2015.godine, Izvadak iz poslovnih knjiga, Sporazum o zasnivanju založnog prava na nekretninama radi osiguranja novčane tražbine od dana 12.12.2013.godine </w:t>
            </w:r>
            <w:proofErr w:type="spellStart"/>
            <w:r w:rsidRPr="00A65FBF">
              <w:rPr>
                <w:rFonts w:hAnsi="Times New Roman" w:ascii="Times New Roman"/>
              </w:rPr>
              <w:t>solemniziranog</w:t>
            </w:r>
            <w:proofErr w:type="spellEnd"/>
            <w:r w:rsidRPr="00A65FBF">
              <w:rPr>
                <w:rFonts w:hAnsi="Times New Roman" w:ascii="Times New Roman"/>
              </w:rPr>
              <w:t xml:space="preserve"> kod javnog bilježnika </w:t>
            </w:r>
            <w:proofErr w:type="spellStart"/>
            <w:r w:rsidRPr="00A65FBF">
              <w:rPr>
                <w:rFonts w:hAnsi="Times New Roman" w:ascii="Times New Roman"/>
              </w:rPr>
              <w:t>Ilinke</w:t>
            </w:r>
            <w:proofErr w:type="spellEnd"/>
            <w:r w:rsidRPr="00A65FBF">
              <w:rPr>
                <w:rFonts w:hAnsi="Times New Roman" w:ascii="Times New Roman"/>
              </w:rPr>
              <w:t xml:space="preserve"> </w:t>
            </w:r>
            <w:proofErr w:type="spellStart"/>
            <w:r w:rsidRPr="00A65FBF">
              <w:rPr>
                <w:rFonts w:hAnsi="Times New Roman" w:ascii="Times New Roman"/>
              </w:rPr>
              <w:t>Lisonek</w:t>
            </w:r>
            <w:proofErr w:type="spellEnd"/>
            <w:r w:rsidRPr="00A65FBF">
              <w:rPr>
                <w:rFonts w:hAnsi="Times New Roman" w:ascii="Times New Roman"/>
              </w:rPr>
              <w:t xml:space="preserve"> iz Zagreba dana 17.12.2013. godine pod </w:t>
            </w:r>
            <w:proofErr w:type="spellStart"/>
            <w:r w:rsidRPr="00A65FBF">
              <w:rPr>
                <w:rFonts w:hAnsi="Times New Roman" w:ascii="Times New Roman"/>
              </w:rPr>
              <w:t>poslonim</w:t>
            </w:r>
            <w:proofErr w:type="spellEnd"/>
            <w:r w:rsidRPr="00A65FBF">
              <w:rPr>
                <w:rFonts w:hAnsi="Times New Roman" w:ascii="Times New Roman"/>
              </w:rPr>
              <w:t xml:space="preserve"> brojem OV-13572/2013</w:t>
            </w:r>
          </w:p>
        </w:tc>
        <w:tc>
          <w:tcPr>
            <w:tcW w:type="pct" w:w="652"/>
          </w:tcPr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36584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  <w:r w:rsidRPr="00A65FBF">
              <w:rPr>
                <w:rFonts w:hAnsi="Times New Roman" w:ascii="Times New Roman"/>
              </w:rPr>
              <w:t>18.563.401,84 kn</w:t>
            </w: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351"/>
          </w:tcPr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FD1E99" w:rsidR="00FD1E99" w:rsidRPr="00A65FB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00"/>
          </w:tcPr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365849" w:rsidR="00FD2668" w:rsidRPr="005F1F66">
        <w:trPr>
          <w:trHeight w:val="2243"/>
          <w:jc w:val="center"/>
        </w:trPr>
        <w:tc>
          <w:tcPr>
            <w:tcW w:type="pct" w:w="189"/>
          </w:tcPr>
          <w:p w:rsidRDefault="00FD2668" w:rsidP="00B91CBC" w:rsidR="00FD2668" w:rsidRPr="00A65FB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2.</w:t>
            </w:r>
          </w:p>
        </w:tc>
        <w:tc>
          <w:tcPr>
            <w:tcW w:type="pct" w:w="851"/>
          </w:tcPr>
          <w:p w:rsidRDefault="00FD2668" w:rsidP="00FD2668" w:rsidR="00FD2668" w:rsidRPr="00A65FB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REPUBLIKA HRVATSKA, Ministarstvo financija, Porezna uprava zastupana po Županijskom </w:t>
            </w:r>
            <w:proofErr w:type="spellStart"/>
            <w:r>
              <w:rPr>
                <w:rFonts w:hAnsi="Times New Roman" w:ascii="Times New Roman"/>
              </w:rPr>
              <w:t>dražavnom</w:t>
            </w:r>
            <w:proofErr w:type="spellEnd"/>
            <w:r>
              <w:rPr>
                <w:rFonts w:hAnsi="Times New Roman" w:ascii="Times New Roman"/>
              </w:rPr>
              <w:t xml:space="preserve"> </w:t>
            </w:r>
            <w:proofErr w:type="spellStart"/>
            <w:r>
              <w:rPr>
                <w:rFonts w:hAnsi="Times New Roman" w:ascii="Times New Roman"/>
              </w:rPr>
              <w:t>odjvetništvu</w:t>
            </w:r>
            <w:proofErr w:type="spellEnd"/>
            <w:r>
              <w:rPr>
                <w:rFonts w:hAnsi="Times New Roman" w:ascii="Times New Roman"/>
              </w:rPr>
              <w:t xml:space="preserve"> u Velikoj Gorici</w:t>
            </w:r>
          </w:p>
        </w:tc>
        <w:tc>
          <w:tcPr>
            <w:tcW w:type="pct" w:w="602"/>
          </w:tcPr>
          <w:p w:rsidRDefault="00FD2668" w:rsidP="00B91CBC" w:rsidR="00FD2668" w:rsidRPr="00A65FB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18683136487</w:t>
            </w:r>
          </w:p>
        </w:tc>
        <w:tc>
          <w:tcPr>
            <w:tcW w:type="pct" w:w="451"/>
          </w:tcPr>
          <w:p w:rsidRDefault="00FD2668" w:rsidP="00B91CBC" w:rsidR="00FD2668" w:rsidRPr="00A65FB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52"/>
          </w:tcPr>
          <w:p w:rsidRDefault="00FD2668" w:rsidP="00FD2668" w:rsidR="00FD2668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3.473,23 kn</w:t>
            </w:r>
          </w:p>
        </w:tc>
        <w:tc>
          <w:tcPr>
            <w:tcW w:type="pct" w:w="852"/>
          </w:tcPr>
          <w:p w:rsidRDefault="00FD2668" w:rsidP="00B91CBC" w:rsidR="00FD2668" w:rsidRPr="00A65FB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Uvid u stanje računa po</w:t>
            </w:r>
            <w:r w:rsidR="00F0232C">
              <w:rPr>
                <w:rFonts w:hAnsi="Times New Roman" w:ascii="Times New Roman"/>
              </w:rPr>
              <w:t>reznog obveznika po računu 5262-članarina Hrvatskoj gospodarskoj korovi,</w:t>
            </w:r>
            <w:r>
              <w:rPr>
                <w:rFonts w:hAnsi="Times New Roman" w:ascii="Times New Roman"/>
              </w:rPr>
              <w:t xml:space="preserve"> uvid u stanje računa poreznog obveznika po računu 4251</w:t>
            </w:r>
            <w:r w:rsidR="00F0232C">
              <w:rPr>
                <w:rFonts w:hAnsi="Times New Roman" w:ascii="Times New Roman"/>
              </w:rPr>
              <w:t xml:space="preserve">- troškovi postupka prisilne naplate koju provodi Porezna uprava </w:t>
            </w:r>
          </w:p>
        </w:tc>
        <w:tc>
          <w:tcPr>
            <w:tcW w:type="pct" w:w="652"/>
          </w:tcPr>
          <w:p w:rsidRDefault="00F0232C" w:rsidP="00F0232C" w:rsidR="00FD2668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3.473,23 kn</w:t>
            </w:r>
          </w:p>
        </w:tc>
        <w:tc>
          <w:tcPr>
            <w:tcW w:type="pct" w:w="351"/>
          </w:tcPr>
          <w:p w:rsidRDefault="00FD2668" w:rsidP="00B91CBC" w:rsidR="00FD2668" w:rsidRPr="00A65FB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00"/>
          </w:tcPr>
          <w:p w:rsidRDefault="00FD2668" w:rsidP="00B91CBC" w:rsidR="00FD2668" w:rsidRPr="00A65FBF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365849" w:rsidR="005955CD" w:rsidRPr="005F1F66">
        <w:trPr>
          <w:jc w:val="center"/>
        </w:trPr>
        <w:tc>
          <w:tcPr>
            <w:tcW w:type="pct" w:w="3597"/>
            <w:gridSpan w:val="6"/>
          </w:tcPr>
          <w:p w:rsidRDefault="005955CD" w:rsidP="000126A0" w:rsidR="005955CD" w:rsidRPr="00395B63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UKUPNO</w:t>
            </w:r>
          </w:p>
        </w:tc>
        <w:tc>
          <w:tcPr>
            <w:tcW w:type="pct" w:w="652"/>
          </w:tcPr>
          <w:p w:rsidRDefault="000F2A90" w:rsidP="000126A0" w:rsidR="005955C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18.</w:t>
            </w:r>
            <w:r w:rsidR="00F0232C">
              <w:rPr>
                <w:rFonts w:hAnsi="Times New Roman" w:ascii="Times New Roman"/>
              </w:rPr>
              <w:t>566.875,07</w:t>
            </w:r>
            <w:r>
              <w:rPr>
                <w:rFonts w:hAnsi="Times New Roman" w:ascii="Times New Roman"/>
              </w:rPr>
              <w:t xml:space="preserve"> </w:t>
            </w:r>
            <w:r w:rsidR="005955CD">
              <w:rPr>
                <w:rFonts w:hAnsi="Times New Roman" w:ascii="Times New Roman"/>
              </w:rPr>
              <w:t>kn</w:t>
            </w:r>
          </w:p>
        </w:tc>
        <w:tc>
          <w:tcPr>
            <w:tcW w:type="pct" w:w="351"/>
          </w:tcPr>
          <w:p w:rsidRDefault="005955CD" w:rsidP="000126A0" w:rsidR="005955CD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00"/>
          </w:tcPr>
          <w:p w:rsidRDefault="005955CD" w:rsidP="000126A0" w:rsidR="005955CD" w:rsidRPr="005F1F66">
            <w:pPr>
              <w:pStyle w:val="Bezproreda"/>
              <w:rPr>
                <w:rFonts w:hAnsi="Times New Roman" w:ascii="Times New Roman"/>
              </w:rPr>
            </w:pPr>
          </w:p>
        </w:tc>
      </w:tr>
    </w:tbl>
    <w:p w:rsidRDefault="006C7C1B" w:rsidP="006C7C1B" w:rsidR="006C7C1B" w:rsidRPr="005F1F66">
      <w:pPr>
        <w:pStyle w:val="Bezproreda"/>
        <w:rPr>
          <w:rFonts w:hAnsi="Times New Roman" w:ascii="Times New Roman"/>
        </w:rPr>
      </w:pPr>
    </w:p>
    <w:p w:rsidRDefault="008D2115" w:rsidP="00702487" w:rsidR="008D2115">
      <w:pPr>
        <w:pStyle w:val="Bezproreda"/>
        <w:rPr>
          <w:rFonts w:hAnsi="Times New Roman" w:ascii="Times New Roman"/>
        </w:rPr>
      </w:pPr>
    </w:p>
    <w:p w:rsidRDefault="00F0232C" w:rsidP="00702487" w:rsidR="00F0232C">
      <w:pPr>
        <w:pStyle w:val="Bezproreda"/>
        <w:rPr>
          <w:rFonts w:hAnsi="Times New Roman" w:ascii="Times New Roman"/>
        </w:rPr>
      </w:pPr>
    </w:p>
    <w:p w:rsidRDefault="00F0232C" w:rsidP="00702487" w:rsidR="00F0232C">
      <w:pPr>
        <w:pStyle w:val="Bezproreda"/>
        <w:rPr>
          <w:rFonts w:hAnsi="Times New Roman" w:ascii="Times New Roman"/>
        </w:rPr>
      </w:pPr>
    </w:p>
    <w:p w:rsidRDefault="00F0232C" w:rsidP="00702487" w:rsidR="00F0232C">
      <w:pPr>
        <w:pStyle w:val="Bezproreda"/>
        <w:rPr>
          <w:rFonts w:hAnsi="Times New Roman" w:ascii="Times New Roman"/>
        </w:rPr>
      </w:pPr>
    </w:p>
    <w:p w:rsidRDefault="00F0232C" w:rsidP="00702487" w:rsidR="00F0232C">
      <w:pPr>
        <w:pStyle w:val="Bezproreda"/>
        <w:rPr>
          <w:rFonts w:hAnsi="Times New Roman" w:ascii="Times New Roman"/>
        </w:rPr>
      </w:pPr>
    </w:p>
    <w:p w:rsidRDefault="00F0232C" w:rsidP="00702487" w:rsidR="00F0232C">
      <w:pPr>
        <w:pStyle w:val="Bezproreda"/>
        <w:rPr>
          <w:rFonts w:hAnsi="Times New Roman" w:ascii="Times New Roman"/>
        </w:rPr>
      </w:pPr>
    </w:p>
    <w:p w:rsidRDefault="00F0232C" w:rsidP="00702487" w:rsidR="00F0232C">
      <w:pPr>
        <w:pStyle w:val="Bezproreda"/>
        <w:rPr>
          <w:rFonts w:hAnsi="Times New Roman" w:ascii="Times New Roman"/>
        </w:rPr>
      </w:pPr>
    </w:p>
    <w:p w:rsidRDefault="00F0232C" w:rsidP="00702487" w:rsidR="00F0232C">
      <w:pPr>
        <w:pStyle w:val="Bezproreda"/>
        <w:rPr>
          <w:rFonts w:hAnsi="Times New Roman" w:ascii="Times New Roman"/>
        </w:rPr>
      </w:pPr>
    </w:p>
    <w:p w:rsidRDefault="00F0232C" w:rsidP="00702487" w:rsidR="00F0232C">
      <w:pPr>
        <w:pStyle w:val="Bezproreda"/>
        <w:rPr>
          <w:rFonts w:hAnsi="Times New Roman" w:ascii="Times New Roman"/>
        </w:rPr>
      </w:pPr>
    </w:p>
    <w:p w:rsidRDefault="00F0232C" w:rsidP="00702487" w:rsidR="00F0232C">
      <w:pPr>
        <w:pStyle w:val="Bezproreda"/>
        <w:rPr>
          <w:rFonts w:hAnsi="Times New Roman" w:ascii="Times New Roman"/>
        </w:rPr>
      </w:pPr>
    </w:p>
    <w:p w:rsidRDefault="00F0232C" w:rsidP="00702487" w:rsidR="00F0232C">
      <w:pPr>
        <w:pStyle w:val="Bezproreda"/>
        <w:rPr>
          <w:rFonts w:hAnsi="Times New Roman" w:ascii="Times New Roman"/>
        </w:rPr>
      </w:pPr>
    </w:p>
    <w:p w:rsidRDefault="00F0232C" w:rsidP="00702487" w:rsidR="00F0232C">
      <w:pPr>
        <w:pStyle w:val="Bezproreda"/>
        <w:rPr>
          <w:rFonts w:hAnsi="Times New Roman" w:ascii="Times New Roman"/>
        </w:rPr>
      </w:pPr>
    </w:p>
    <w:p w:rsidRDefault="00F0232C" w:rsidP="00702487" w:rsidR="00F0232C">
      <w:pPr>
        <w:pStyle w:val="Bezproreda"/>
        <w:rPr>
          <w:rFonts w:hAnsi="Times New Roman" w:ascii="Times New Roman"/>
        </w:rPr>
      </w:pPr>
    </w:p>
    <w:p w:rsidRDefault="00F0232C" w:rsidP="00702487" w:rsidR="00F0232C">
      <w:pPr>
        <w:pStyle w:val="Bezproreda"/>
        <w:rPr>
          <w:rFonts w:hAnsi="Times New Roman" w:ascii="Times New Roman"/>
        </w:rPr>
      </w:pPr>
    </w:p>
    <w:p w:rsidRDefault="00F0232C" w:rsidP="00702487" w:rsidR="00F0232C">
      <w:pPr>
        <w:pStyle w:val="Bezproreda"/>
        <w:rPr>
          <w:rFonts w:hAnsi="Times New Roman" w:ascii="Times New Roman"/>
        </w:rPr>
      </w:pPr>
    </w:p>
    <w:p w:rsidRDefault="00F0232C" w:rsidP="00702487" w:rsidR="00F0232C">
      <w:pPr>
        <w:pStyle w:val="Bezproreda"/>
        <w:rPr>
          <w:rFonts w:hAnsi="Times New Roman" w:ascii="Times New Roman"/>
        </w:rPr>
      </w:pPr>
    </w:p>
    <w:p w:rsidRDefault="008D2115" w:rsidP="00702487" w:rsidR="008D2115" w:rsidRPr="005F1F66">
      <w:pPr>
        <w:pStyle w:val="Bezproreda"/>
        <w:rPr>
          <w:rFonts w:hAnsi="Times New Roman" w:ascii="Times New Roman"/>
        </w:rPr>
      </w:pPr>
    </w:p>
    <w:p w:rsidRDefault="00702487" w:rsidP="00702487" w:rsidR="00702487" w:rsidRPr="005F1F66">
      <w:pPr>
        <w:jc w:val="center"/>
        <w:rPr>
          <w:rFonts w:hAnsi="Times New Roman" w:ascii="Times New Roman"/>
          <w:b/>
        </w:rPr>
      </w:pPr>
      <w:r w:rsidRPr="005F1F66">
        <w:rPr>
          <w:rFonts w:hAnsi="Times New Roman" w:ascii="Times New Roman"/>
          <w:b/>
        </w:rPr>
        <w:lastRenderedPageBreak/>
        <w:t>II. TABLICA RAZLUČNIH PRAVA</w:t>
      </w:r>
    </w:p>
    <w:p w:rsidRDefault="00702487" w:rsidP="00702487" w:rsidR="00702487" w:rsidRPr="005F1F66">
      <w:pPr>
        <w:jc w:val="center"/>
        <w:rPr>
          <w:rFonts w:hAnsi="Times New Roman" w:ascii="Times New Roman"/>
        </w:rPr>
      </w:pPr>
    </w:p>
    <w:tbl>
      <w:tblPr>
        <w:tblpPr w:tblpY="1" w:tblpXSpec="center" w:vertAnchor="text" w:rightFromText="180" w:leftFromText="180"/>
        <w:tblOverlap w:val="never"/>
        <w:tblW w:type="pct" w:w="505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6"/>
        <w:gridCol w:w="1559"/>
        <w:gridCol w:w="1841"/>
        <w:gridCol w:w="1700"/>
        <w:gridCol w:w="1703"/>
        <w:gridCol w:w="1700"/>
        <w:gridCol w:w="2980"/>
        <w:gridCol w:w="2223"/>
      </w:tblGrid>
      <w:tr w:rsidTr="0077673A" w:rsidR="0077673A" w:rsidRPr="005F1F66">
        <w:trPr>
          <w:jc w:val="center"/>
        </w:trPr>
        <w:tc>
          <w:tcPr>
            <w:tcW w:type="pct" w:w="235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Redni broj </w:t>
            </w:r>
          </w:p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542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Ime i prezime /  tvrtka ili naziv </w:t>
            </w:r>
            <w:proofErr w:type="spellStart"/>
            <w:r w:rsidRPr="005F1F66">
              <w:rPr>
                <w:rFonts w:hAnsi="Times New Roman" w:ascii="Times New Roman"/>
              </w:rPr>
              <w:t>razlučnog</w:t>
            </w:r>
            <w:proofErr w:type="spellEnd"/>
            <w:r w:rsidRPr="005F1F66">
              <w:rPr>
                <w:rFonts w:hAnsi="Times New Roman" w:ascii="Times New Roman"/>
              </w:rPr>
              <w:t xml:space="preserve"> vjerovnika</w:t>
            </w:r>
          </w:p>
        </w:tc>
        <w:tc>
          <w:tcPr>
            <w:tcW w:type="pct" w:w="640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OIB </w:t>
            </w:r>
            <w:proofErr w:type="spellStart"/>
            <w:r w:rsidRPr="005F1F66">
              <w:rPr>
                <w:rFonts w:hAnsi="Times New Roman" w:ascii="Times New Roman"/>
              </w:rPr>
              <w:t>razlučnog</w:t>
            </w:r>
            <w:proofErr w:type="spellEnd"/>
            <w:r w:rsidRPr="005F1F66">
              <w:rPr>
                <w:rFonts w:hAnsi="Times New Roman" w:ascii="Times New Roman"/>
              </w:rPr>
              <w:t xml:space="preserve"> vjerovnika </w:t>
            </w:r>
          </w:p>
        </w:tc>
        <w:tc>
          <w:tcPr>
            <w:tcW w:type="pct" w:w="591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Adresa / sjedište </w:t>
            </w:r>
            <w:proofErr w:type="spellStart"/>
            <w:r w:rsidRPr="005F1F66">
              <w:rPr>
                <w:rFonts w:hAnsi="Times New Roman" w:ascii="Times New Roman"/>
              </w:rPr>
              <w:t>razlučnog</w:t>
            </w:r>
            <w:proofErr w:type="spellEnd"/>
            <w:r w:rsidRPr="005F1F66">
              <w:rPr>
                <w:rFonts w:hAnsi="Times New Roman" w:ascii="Times New Roman"/>
              </w:rPr>
              <w:t xml:space="preserve"> vjerovnika</w:t>
            </w:r>
          </w:p>
        </w:tc>
        <w:tc>
          <w:tcPr>
            <w:tcW w:type="pct" w:w="592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Javna knjiga u koju je </w:t>
            </w:r>
            <w:proofErr w:type="spellStart"/>
            <w:r w:rsidRPr="005F1F66">
              <w:rPr>
                <w:rFonts w:hAnsi="Times New Roman" w:ascii="Times New Roman"/>
              </w:rPr>
              <w:t>razlučno</w:t>
            </w:r>
            <w:proofErr w:type="spellEnd"/>
            <w:r w:rsidRPr="005F1F66">
              <w:rPr>
                <w:rFonts w:hAnsi="Times New Roman" w:ascii="Times New Roman"/>
              </w:rPr>
              <w:t xml:space="preserve"> pravo upisano</w:t>
            </w:r>
          </w:p>
        </w:tc>
        <w:tc>
          <w:tcPr>
            <w:tcW w:type="pct" w:w="591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Iznos tražbine osigurane </w:t>
            </w:r>
            <w:proofErr w:type="spellStart"/>
            <w:r w:rsidRPr="005F1F66">
              <w:rPr>
                <w:rFonts w:hAnsi="Times New Roman" w:ascii="Times New Roman"/>
              </w:rPr>
              <w:t>razlučnim</w:t>
            </w:r>
            <w:proofErr w:type="spellEnd"/>
            <w:r w:rsidRPr="005F1F66">
              <w:rPr>
                <w:rFonts w:hAnsi="Times New Roman" w:ascii="Times New Roman"/>
              </w:rPr>
              <w:t xml:space="preserve"> pravom</w:t>
            </w:r>
          </w:p>
        </w:tc>
        <w:tc>
          <w:tcPr>
            <w:tcW w:type="pct" w:w="1036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Pravnu osnovu tražbine osigurane </w:t>
            </w:r>
            <w:proofErr w:type="spellStart"/>
            <w:r w:rsidRPr="005F1F66">
              <w:rPr>
                <w:rFonts w:hAnsi="Times New Roman" w:ascii="Times New Roman"/>
              </w:rPr>
              <w:t>razlučnim</w:t>
            </w:r>
            <w:proofErr w:type="spellEnd"/>
            <w:r w:rsidRPr="005F1F66">
              <w:rPr>
                <w:rFonts w:hAnsi="Times New Roman" w:ascii="Times New Roman"/>
              </w:rPr>
              <w:t xml:space="preserve"> pravom</w:t>
            </w:r>
          </w:p>
        </w:tc>
        <w:tc>
          <w:tcPr>
            <w:tcW w:type="pct" w:w="773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Dio imovine na koji se odnosi </w:t>
            </w:r>
            <w:proofErr w:type="spellStart"/>
            <w:r w:rsidRPr="005F1F66">
              <w:rPr>
                <w:rFonts w:hAnsi="Times New Roman" w:ascii="Times New Roman"/>
              </w:rPr>
              <w:t>razlučno</w:t>
            </w:r>
            <w:proofErr w:type="spellEnd"/>
            <w:r w:rsidRPr="005F1F66">
              <w:rPr>
                <w:rFonts w:hAnsi="Times New Roman" w:ascii="Times New Roman"/>
              </w:rPr>
              <w:t xml:space="preserve"> pravo</w:t>
            </w:r>
          </w:p>
        </w:tc>
      </w:tr>
      <w:tr w:rsidTr="0077673A" w:rsidR="0077673A" w:rsidRPr="005F1F66">
        <w:trPr>
          <w:jc w:val="center"/>
        </w:trPr>
        <w:tc>
          <w:tcPr>
            <w:tcW w:type="pct" w:w="235"/>
          </w:tcPr>
          <w:p w:rsidRDefault="00BB14DE" w:rsidP="00E44461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</w:t>
            </w:r>
          </w:p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42"/>
          </w:tcPr>
          <w:p w:rsidRDefault="006A02D1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DABINOVIĆ BOGDAN</w:t>
            </w:r>
          </w:p>
        </w:tc>
        <w:tc>
          <w:tcPr>
            <w:tcW w:type="pct" w:w="640"/>
          </w:tcPr>
          <w:p w:rsidRDefault="0077673A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04815228743</w:t>
            </w:r>
          </w:p>
        </w:tc>
        <w:tc>
          <w:tcPr>
            <w:tcW w:type="pct" w:w="591"/>
          </w:tcPr>
          <w:p w:rsidRDefault="0077673A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Ivana </w:t>
            </w:r>
            <w:proofErr w:type="spellStart"/>
            <w:r>
              <w:rPr>
                <w:rFonts w:hAnsi="Times New Roman" w:ascii="Times New Roman"/>
              </w:rPr>
              <w:t>Peštaja</w:t>
            </w:r>
            <w:proofErr w:type="spellEnd"/>
            <w:r>
              <w:rPr>
                <w:rFonts w:hAnsi="Times New Roman" w:ascii="Times New Roman"/>
              </w:rPr>
              <w:t xml:space="preserve"> 1a, Donja Stubica</w:t>
            </w:r>
          </w:p>
        </w:tc>
        <w:tc>
          <w:tcPr>
            <w:tcW w:type="pct" w:w="592"/>
          </w:tcPr>
          <w:p w:rsidRDefault="00BB14DE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cs="Calibri"/>
              </w:rPr>
              <w:t>Zemljišne knjige</w:t>
            </w:r>
            <w:r w:rsidRPr="0008251E">
              <w:rPr>
                <w:rFonts w:cs="Calibri"/>
              </w:rPr>
              <w:t xml:space="preserve"> Općinskog građanskog suda u Zagrebu</w:t>
            </w:r>
            <w:r w:rsidR="0077673A">
              <w:rPr>
                <w:rFonts w:cs="Calibri"/>
              </w:rPr>
              <w:t>, ZK odjel Dugo Selo</w:t>
            </w:r>
          </w:p>
        </w:tc>
        <w:tc>
          <w:tcPr>
            <w:tcW w:type="pct" w:w="591"/>
          </w:tcPr>
          <w:p w:rsidRDefault="0077673A" w:rsidP="00DA28A5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200.000,00 eura</w:t>
            </w:r>
          </w:p>
        </w:tc>
        <w:tc>
          <w:tcPr>
            <w:tcW w:type="pct" w:w="1036"/>
          </w:tcPr>
          <w:p w:rsidRDefault="0077673A" w:rsidP="00B91CBC" w:rsidR="0070248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Založno pravo temeljem </w:t>
            </w:r>
            <w:proofErr w:type="spellStart"/>
            <w:r>
              <w:rPr>
                <w:rFonts w:hAnsi="Times New Roman" w:ascii="Times New Roman"/>
              </w:rPr>
              <w:t>tabularnog</w:t>
            </w:r>
            <w:proofErr w:type="spellEnd"/>
            <w:r>
              <w:rPr>
                <w:rFonts w:hAnsi="Times New Roman" w:ascii="Times New Roman"/>
              </w:rPr>
              <w:t xml:space="preserve"> očitovanja od 04.06.2013. ovjeren kod JB Alemke Gajski iz Zagreba, dana 12.06.2013.g. pod posl.br. OV-8507/2013.g., u iznosu od 200.000,00 eura plativo u kunama prema srednjem tečaju HNB-a na dan plaćanja uz kamatu od 8% koja teče od 02.01.2008.g. a sve to prema Ugovoru o zajmu od 02.01.2008.g., ovjeren kod JB Marije </w:t>
            </w:r>
            <w:proofErr w:type="spellStart"/>
            <w:r>
              <w:rPr>
                <w:rFonts w:hAnsi="Times New Roman" w:ascii="Times New Roman"/>
              </w:rPr>
              <w:t>Cividini</w:t>
            </w:r>
            <w:proofErr w:type="spellEnd"/>
            <w:r>
              <w:rPr>
                <w:rFonts w:hAnsi="Times New Roman" w:ascii="Times New Roman"/>
              </w:rPr>
              <w:t xml:space="preserve"> pod OV-2335/08, te </w:t>
            </w:r>
            <w:proofErr w:type="spellStart"/>
            <w:r>
              <w:rPr>
                <w:rFonts w:hAnsi="Times New Roman" w:ascii="Times New Roman"/>
              </w:rPr>
              <w:t>Anex</w:t>
            </w:r>
            <w:proofErr w:type="spellEnd"/>
            <w:r>
              <w:rPr>
                <w:rFonts w:hAnsi="Times New Roman" w:ascii="Times New Roman"/>
              </w:rPr>
              <w:t xml:space="preserve">- ugovora od 01.09.2011. g., ovjerenog kod JB Marije </w:t>
            </w:r>
            <w:proofErr w:type="spellStart"/>
            <w:r>
              <w:rPr>
                <w:rFonts w:hAnsi="Times New Roman" w:ascii="Times New Roman"/>
              </w:rPr>
              <w:t>Cividini</w:t>
            </w:r>
            <w:proofErr w:type="spellEnd"/>
            <w:r>
              <w:rPr>
                <w:rFonts w:hAnsi="Times New Roman" w:ascii="Times New Roman"/>
              </w:rPr>
              <w:t xml:space="preserve"> pod OV-4039/11  </w:t>
            </w:r>
          </w:p>
          <w:p w:rsidRDefault="00DA28A5" w:rsidP="00B91CBC" w:rsidR="00DA28A5">
            <w:pPr>
              <w:pStyle w:val="Bezproreda"/>
              <w:rPr>
                <w:rFonts w:hAnsi="Times New Roman" w:ascii="Times New Roman"/>
              </w:rPr>
            </w:pPr>
          </w:p>
          <w:p w:rsidRDefault="00DA28A5" w:rsidP="00B91CBC" w:rsidR="00DA28A5">
            <w:pPr>
              <w:pStyle w:val="Bezproreda"/>
              <w:rPr>
                <w:rFonts w:hAnsi="Times New Roman" w:ascii="Times New Roman"/>
              </w:rPr>
            </w:pPr>
          </w:p>
          <w:p w:rsidRDefault="00DA28A5" w:rsidP="00B91CBC" w:rsidR="00DA28A5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773"/>
          </w:tcPr>
          <w:p w:rsidRDefault="0008251E" w:rsidP="0008251E" w:rsidR="00E44461">
            <w:pPr>
              <w:spacing w:after="0"/>
              <w:jc w:val="both"/>
              <w:rPr>
                <w:rFonts w:cs="Calibri" w:eastAsia="Times New Roman"/>
              </w:rPr>
            </w:pPr>
            <w:r w:rsidRPr="0008251E">
              <w:rPr>
                <w:rFonts w:cs="Calibri" w:eastAsia="Times New Roman"/>
              </w:rPr>
              <w:t>-</w:t>
            </w:r>
            <w:r w:rsidR="00BB14DE">
              <w:rPr>
                <w:rFonts w:cs="Calibri" w:eastAsia="Times New Roman"/>
              </w:rPr>
              <w:t xml:space="preserve">k.č.br. </w:t>
            </w:r>
            <w:r w:rsidR="0077673A">
              <w:rPr>
                <w:rFonts w:cs="Calibri" w:eastAsia="Times New Roman"/>
              </w:rPr>
              <w:t>3818/5</w:t>
            </w:r>
            <w:r w:rsidRPr="0008251E">
              <w:rPr>
                <w:rFonts w:cs="Calibri" w:eastAsia="Times New Roman"/>
              </w:rPr>
              <w:t>,</w:t>
            </w:r>
            <w:r w:rsidR="0077673A">
              <w:rPr>
                <w:rFonts w:cs="Calibri" w:eastAsia="Times New Roman"/>
              </w:rPr>
              <w:t xml:space="preserve"> oranica, </w:t>
            </w:r>
            <w:proofErr w:type="spellStart"/>
            <w:r w:rsidR="0077673A">
              <w:rPr>
                <w:rFonts w:cs="Calibri" w:eastAsia="Times New Roman"/>
              </w:rPr>
              <w:t>Andrilovečka</w:t>
            </w:r>
            <w:proofErr w:type="spellEnd"/>
            <w:r w:rsidR="0077673A">
              <w:rPr>
                <w:rFonts w:cs="Calibri" w:eastAsia="Times New Roman"/>
              </w:rPr>
              <w:t xml:space="preserve"> cesta ukupne p</w:t>
            </w:r>
            <w:r w:rsidR="00E44461">
              <w:rPr>
                <w:rFonts w:cs="Calibri" w:eastAsia="Times New Roman"/>
              </w:rPr>
              <w:t>ovršine 15591 m2, zk.ul.br. 3889;</w:t>
            </w:r>
          </w:p>
          <w:p w:rsidRDefault="00E44461" w:rsidP="0008251E" w:rsidR="00E44461">
            <w:pPr>
              <w:spacing w:after="0"/>
              <w:jc w:val="both"/>
              <w:rPr>
                <w:rFonts w:cs="Calibri" w:eastAsia="Times New Roman"/>
              </w:rPr>
            </w:pPr>
            <w:r>
              <w:rPr>
                <w:rFonts w:cs="Calibri" w:eastAsia="Times New Roman"/>
              </w:rPr>
              <w:t xml:space="preserve">-k.č.br. 3818/6, oranica, </w:t>
            </w:r>
            <w:proofErr w:type="spellStart"/>
            <w:r>
              <w:rPr>
                <w:rFonts w:cs="Calibri" w:eastAsia="Times New Roman"/>
              </w:rPr>
              <w:t>Andrilovečka</w:t>
            </w:r>
            <w:proofErr w:type="spellEnd"/>
            <w:r>
              <w:rPr>
                <w:rFonts w:cs="Calibri" w:eastAsia="Times New Roman"/>
              </w:rPr>
              <w:t xml:space="preserve"> cesta ukupne površine 959 m2, zk.ul.br. 3890;</w:t>
            </w:r>
          </w:p>
          <w:p w:rsidRDefault="00E44461" w:rsidP="0008251E" w:rsidR="00E44461">
            <w:pPr>
              <w:spacing w:after="0"/>
              <w:jc w:val="both"/>
              <w:rPr>
                <w:rFonts w:cs="Calibri" w:eastAsia="Times New Roman"/>
              </w:rPr>
            </w:pPr>
            <w:r>
              <w:rPr>
                <w:rFonts w:cs="Calibri" w:eastAsia="Times New Roman"/>
              </w:rPr>
              <w:t xml:space="preserve">-k.č.br. 3818/4, oranica, </w:t>
            </w:r>
            <w:proofErr w:type="spellStart"/>
            <w:r>
              <w:rPr>
                <w:rFonts w:cs="Calibri" w:eastAsia="Times New Roman"/>
              </w:rPr>
              <w:t>Andrilovečka</w:t>
            </w:r>
            <w:proofErr w:type="spellEnd"/>
            <w:r>
              <w:rPr>
                <w:rFonts w:cs="Calibri" w:eastAsia="Times New Roman"/>
              </w:rPr>
              <w:t xml:space="preserve"> cesta ukupne površine 8241 m2,  zk.ul.br. 3888;</w:t>
            </w:r>
          </w:p>
          <w:p w:rsidRDefault="00E44461" w:rsidP="0008251E" w:rsidR="0008251E" w:rsidRPr="0008251E">
            <w:pPr>
              <w:spacing w:after="0"/>
              <w:jc w:val="both"/>
              <w:rPr>
                <w:rFonts w:cs="Calibri" w:eastAsia="Times New Roman"/>
              </w:rPr>
            </w:pPr>
            <w:r>
              <w:rPr>
                <w:rFonts w:cs="Calibri" w:eastAsia="Times New Roman"/>
              </w:rPr>
              <w:t xml:space="preserve">sve upisano u </w:t>
            </w:r>
            <w:r w:rsidR="0008251E" w:rsidRPr="0008251E">
              <w:rPr>
                <w:rFonts w:cs="Calibri" w:eastAsia="Times New Roman"/>
              </w:rPr>
              <w:t xml:space="preserve">k.o. </w:t>
            </w:r>
            <w:proofErr w:type="spellStart"/>
            <w:r w:rsidR="0077673A">
              <w:rPr>
                <w:rFonts w:cs="Calibri" w:eastAsia="Times New Roman"/>
              </w:rPr>
              <w:t>Brckovljani</w:t>
            </w:r>
            <w:proofErr w:type="spellEnd"/>
            <w:r w:rsidR="0077673A">
              <w:rPr>
                <w:rFonts w:cs="Calibri" w:eastAsia="Times New Roman"/>
              </w:rPr>
              <w:t xml:space="preserve">, </w:t>
            </w:r>
            <w:r w:rsidR="0008251E" w:rsidRPr="0008251E">
              <w:rPr>
                <w:rFonts w:cs="Calibri" w:eastAsia="Times New Roman"/>
              </w:rPr>
              <w:t>u zemljišnim knjigama Općin</w:t>
            </w:r>
            <w:r w:rsidR="0077673A">
              <w:rPr>
                <w:rFonts w:cs="Calibri" w:eastAsia="Times New Roman"/>
              </w:rPr>
              <w:t>skog građanskog suda u Zagrebu, ZK odjel Dugo Selo</w:t>
            </w:r>
          </w:p>
          <w:p w:rsidRDefault="00442EA3" w:rsidP="00B91CBC" w:rsidR="00442EA3">
            <w:pPr>
              <w:pStyle w:val="Bezproreda"/>
              <w:rPr>
                <w:rFonts w:hAnsi="Times New Roman" w:ascii="Times New Roman"/>
              </w:rPr>
            </w:pPr>
          </w:p>
          <w:p w:rsidRDefault="00C2534D" w:rsidP="00B91CBC" w:rsidR="00C2534D">
            <w:pPr>
              <w:pStyle w:val="Bezproreda"/>
              <w:rPr>
                <w:rFonts w:hAnsi="Times New Roman" w:ascii="Times New Roman"/>
              </w:rPr>
            </w:pPr>
          </w:p>
          <w:p w:rsidRDefault="00C2534D" w:rsidP="00B91CBC" w:rsidR="00C2534D" w:rsidRPr="005F1F66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77673A" w:rsidR="0077673A" w:rsidRPr="005F1F66">
        <w:trPr>
          <w:jc w:val="center"/>
        </w:trPr>
        <w:tc>
          <w:tcPr>
            <w:tcW w:type="pct" w:w="235"/>
          </w:tcPr>
          <w:p w:rsidRDefault="00E44461" w:rsidP="00E44461" w:rsidR="0077673A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2.</w:t>
            </w:r>
          </w:p>
        </w:tc>
        <w:tc>
          <w:tcPr>
            <w:tcW w:type="pct" w:w="542"/>
          </w:tcPr>
          <w:p w:rsidRDefault="00E44461" w:rsidP="00B91CBC" w:rsidR="0077673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VENETO BANKA d.d. </w:t>
            </w:r>
          </w:p>
        </w:tc>
        <w:tc>
          <w:tcPr>
            <w:tcW w:type="pct" w:w="640"/>
          </w:tcPr>
          <w:p w:rsidRDefault="00E44461" w:rsidP="00B91CBC" w:rsidR="0077673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81712716992</w:t>
            </w:r>
          </w:p>
        </w:tc>
        <w:tc>
          <w:tcPr>
            <w:tcW w:type="pct" w:w="591"/>
          </w:tcPr>
          <w:p w:rsidRDefault="00E44461" w:rsidP="00B91CBC" w:rsidR="0077673A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Draškovićeva</w:t>
            </w:r>
            <w:proofErr w:type="spellEnd"/>
            <w:r>
              <w:rPr>
                <w:rFonts w:hAnsi="Times New Roman" w:ascii="Times New Roman"/>
              </w:rPr>
              <w:t xml:space="preserve"> 58, Zagreb</w:t>
            </w:r>
          </w:p>
        </w:tc>
        <w:tc>
          <w:tcPr>
            <w:tcW w:type="pct" w:w="592"/>
          </w:tcPr>
          <w:p w:rsidRDefault="00E44461" w:rsidP="00B91CBC" w:rsidR="0077673A">
            <w:pPr>
              <w:pStyle w:val="Bezproreda"/>
              <w:rPr>
                <w:rFonts w:cs="Calibri"/>
              </w:rPr>
            </w:pPr>
            <w:r>
              <w:rPr>
                <w:rFonts w:cs="Calibri"/>
              </w:rPr>
              <w:t>Zemljišne knjige</w:t>
            </w:r>
            <w:r w:rsidRPr="0008251E">
              <w:rPr>
                <w:rFonts w:cs="Calibri"/>
              </w:rPr>
              <w:t xml:space="preserve"> Općinskog građanskog suda u Zagrebu</w:t>
            </w:r>
            <w:r>
              <w:rPr>
                <w:rFonts w:cs="Calibri"/>
              </w:rPr>
              <w:t>, ZK odjel Dugo Selo</w:t>
            </w:r>
          </w:p>
        </w:tc>
        <w:tc>
          <w:tcPr>
            <w:tcW w:type="pct" w:w="591"/>
          </w:tcPr>
          <w:p w:rsidRDefault="00A65FBF" w:rsidP="00DA28A5" w:rsidR="0077673A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18.563.401,84 kuna</w:t>
            </w:r>
          </w:p>
        </w:tc>
        <w:tc>
          <w:tcPr>
            <w:tcW w:type="pct" w:w="1036"/>
          </w:tcPr>
          <w:p w:rsidRDefault="00E44461" w:rsidP="00B91CBC" w:rsidR="0077673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Sporazum o zasnivanju založnog prava na nekretninama radi osiguranja novčane tražbine </w:t>
            </w:r>
            <w:proofErr w:type="spellStart"/>
            <w:r w:rsidR="00A65FBF">
              <w:rPr>
                <w:rFonts w:hAnsi="Times New Roman" w:ascii="Times New Roman"/>
              </w:rPr>
              <w:t>solemniziran</w:t>
            </w:r>
            <w:proofErr w:type="spellEnd"/>
            <w:r w:rsidR="00A65FBF">
              <w:rPr>
                <w:rFonts w:hAnsi="Times New Roman" w:ascii="Times New Roman"/>
              </w:rPr>
              <w:t xml:space="preserve"> dana 27. veljače 2015</w:t>
            </w:r>
            <w:r>
              <w:rPr>
                <w:rFonts w:hAnsi="Times New Roman" w:ascii="Times New Roman"/>
              </w:rPr>
              <w:t>.g.,</w:t>
            </w:r>
            <w:r w:rsidR="00A65FBF">
              <w:rPr>
                <w:rFonts w:hAnsi="Times New Roman" w:ascii="Times New Roman"/>
              </w:rPr>
              <w:t xml:space="preserve"> kod javnog bilježnika Duško Sudar iz Zagreba pod poslovnim brojem OV-1676/15. </w:t>
            </w:r>
            <w:r>
              <w:rPr>
                <w:rFonts w:hAnsi="Times New Roman" w:ascii="Times New Roman"/>
              </w:rPr>
              <w:t xml:space="preserve"> </w:t>
            </w:r>
          </w:p>
        </w:tc>
        <w:tc>
          <w:tcPr>
            <w:tcW w:type="pct" w:w="773"/>
          </w:tcPr>
          <w:p w:rsidRDefault="00C2534D" w:rsidP="00C2534D" w:rsidR="00C2534D">
            <w:pPr>
              <w:spacing w:after="0"/>
              <w:jc w:val="both"/>
              <w:rPr>
                <w:rFonts w:cs="Calibri" w:eastAsia="Times New Roman"/>
              </w:rPr>
            </w:pPr>
            <w:r w:rsidRPr="0008251E">
              <w:rPr>
                <w:rFonts w:cs="Calibri" w:eastAsia="Times New Roman"/>
              </w:rPr>
              <w:t>-</w:t>
            </w:r>
            <w:r>
              <w:rPr>
                <w:rFonts w:cs="Calibri" w:eastAsia="Times New Roman"/>
              </w:rPr>
              <w:t>k.č.br. 3818/5</w:t>
            </w:r>
            <w:r w:rsidRPr="0008251E">
              <w:rPr>
                <w:rFonts w:cs="Calibri" w:eastAsia="Times New Roman"/>
              </w:rPr>
              <w:t>,</w:t>
            </w:r>
            <w:r>
              <w:rPr>
                <w:rFonts w:cs="Calibri" w:eastAsia="Times New Roman"/>
              </w:rPr>
              <w:t xml:space="preserve"> oranica, </w:t>
            </w:r>
            <w:proofErr w:type="spellStart"/>
            <w:r>
              <w:rPr>
                <w:rFonts w:cs="Calibri" w:eastAsia="Times New Roman"/>
              </w:rPr>
              <w:t>Andrilovečka</w:t>
            </w:r>
            <w:proofErr w:type="spellEnd"/>
            <w:r>
              <w:rPr>
                <w:rFonts w:cs="Calibri" w:eastAsia="Times New Roman"/>
              </w:rPr>
              <w:t xml:space="preserve"> cesta ukupne površine 15591 m2, zk.ul.br. 3889;</w:t>
            </w:r>
          </w:p>
          <w:p w:rsidRDefault="00C2534D" w:rsidP="00C2534D" w:rsidR="00C2534D">
            <w:pPr>
              <w:spacing w:after="0"/>
              <w:jc w:val="both"/>
              <w:rPr>
                <w:rFonts w:cs="Calibri" w:eastAsia="Times New Roman"/>
              </w:rPr>
            </w:pPr>
            <w:r>
              <w:rPr>
                <w:rFonts w:cs="Calibri" w:eastAsia="Times New Roman"/>
              </w:rPr>
              <w:t xml:space="preserve">-k.č.br. 3818/6, oranica, </w:t>
            </w:r>
            <w:proofErr w:type="spellStart"/>
            <w:r>
              <w:rPr>
                <w:rFonts w:cs="Calibri" w:eastAsia="Times New Roman"/>
              </w:rPr>
              <w:t>Andrilovečka</w:t>
            </w:r>
            <w:proofErr w:type="spellEnd"/>
            <w:r>
              <w:rPr>
                <w:rFonts w:cs="Calibri" w:eastAsia="Times New Roman"/>
              </w:rPr>
              <w:t xml:space="preserve"> cesta ukupne površine 959 m2, zk.ul.br. 3890;</w:t>
            </w:r>
          </w:p>
          <w:p w:rsidRDefault="00C2534D" w:rsidP="00C2534D" w:rsidR="00C2534D">
            <w:pPr>
              <w:spacing w:after="0"/>
              <w:jc w:val="both"/>
              <w:rPr>
                <w:rFonts w:cs="Calibri" w:eastAsia="Times New Roman"/>
              </w:rPr>
            </w:pPr>
            <w:r>
              <w:rPr>
                <w:rFonts w:cs="Calibri" w:eastAsia="Times New Roman"/>
              </w:rPr>
              <w:t xml:space="preserve">-k.č.br. 3818/4, oranica, </w:t>
            </w:r>
            <w:proofErr w:type="spellStart"/>
            <w:r>
              <w:rPr>
                <w:rFonts w:cs="Calibri" w:eastAsia="Times New Roman"/>
              </w:rPr>
              <w:t>Andrilovečka</w:t>
            </w:r>
            <w:proofErr w:type="spellEnd"/>
            <w:r>
              <w:rPr>
                <w:rFonts w:cs="Calibri" w:eastAsia="Times New Roman"/>
              </w:rPr>
              <w:t xml:space="preserve"> cesta ukupne površine 8241 m2,  zk.ul.br. 3888;</w:t>
            </w:r>
          </w:p>
          <w:p w:rsidRDefault="00A65FBF" w:rsidP="00A65FBF" w:rsidR="00A65FBF">
            <w:pPr>
              <w:spacing w:after="0"/>
              <w:jc w:val="both"/>
              <w:rPr>
                <w:rFonts w:cs="Calibri" w:eastAsia="Times New Roman"/>
              </w:rPr>
            </w:pPr>
            <w:r>
              <w:rPr>
                <w:rFonts w:cs="Calibri" w:eastAsia="Times New Roman"/>
              </w:rPr>
              <w:t xml:space="preserve">-k.č.br. 3818/3, oranica, </w:t>
            </w:r>
            <w:proofErr w:type="spellStart"/>
            <w:r>
              <w:rPr>
                <w:rFonts w:cs="Calibri" w:eastAsia="Times New Roman"/>
              </w:rPr>
              <w:t>Andrilovečka</w:t>
            </w:r>
            <w:proofErr w:type="spellEnd"/>
            <w:r>
              <w:rPr>
                <w:rFonts w:cs="Calibri" w:eastAsia="Times New Roman"/>
              </w:rPr>
              <w:t xml:space="preserve"> cesta ukupne površine 8419 m2,  zk.ul.br. 3887;</w:t>
            </w:r>
          </w:p>
          <w:p w:rsidRDefault="00A65FBF" w:rsidP="00A65FBF" w:rsidR="00A65FBF">
            <w:pPr>
              <w:spacing w:after="0"/>
              <w:jc w:val="both"/>
              <w:rPr>
                <w:rFonts w:cs="Calibri" w:eastAsia="Times New Roman"/>
              </w:rPr>
            </w:pPr>
            <w:r>
              <w:rPr>
                <w:rFonts w:cs="Calibri" w:eastAsia="Times New Roman"/>
              </w:rPr>
              <w:t xml:space="preserve">-k.č.br. 3817, oranica, </w:t>
            </w:r>
            <w:proofErr w:type="spellStart"/>
            <w:r>
              <w:rPr>
                <w:rFonts w:cs="Calibri" w:eastAsia="Times New Roman"/>
              </w:rPr>
              <w:t>Andrilovečka</w:t>
            </w:r>
            <w:proofErr w:type="spellEnd"/>
            <w:r>
              <w:rPr>
                <w:rFonts w:cs="Calibri" w:eastAsia="Times New Roman"/>
              </w:rPr>
              <w:t xml:space="preserve"> cesta ukupne površine 10277 m2,  zk.ul.br. 3893;</w:t>
            </w:r>
          </w:p>
          <w:p w:rsidRDefault="00C2534D" w:rsidP="00C2534D" w:rsidR="00C2534D" w:rsidRPr="0008251E">
            <w:pPr>
              <w:spacing w:after="0"/>
              <w:jc w:val="both"/>
              <w:rPr>
                <w:rFonts w:cs="Calibri" w:eastAsia="Times New Roman"/>
              </w:rPr>
            </w:pPr>
            <w:r>
              <w:rPr>
                <w:rFonts w:cs="Calibri" w:eastAsia="Times New Roman"/>
              </w:rPr>
              <w:t xml:space="preserve">sve upisano u </w:t>
            </w:r>
            <w:r w:rsidRPr="0008251E">
              <w:rPr>
                <w:rFonts w:cs="Calibri" w:eastAsia="Times New Roman"/>
              </w:rPr>
              <w:t xml:space="preserve">k.o. </w:t>
            </w:r>
            <w:proofErr w:type="spellStart"/>
            <w:r>
              <w:rPr>
                <w:rFonts w:cs="Calibri" w:eastAsia="Times New Roman"/>
              </w:rPr>
              <w:t>Brckovljani</w:t>
            </w:r>
            <w:proofErr w:type="spellEnd"/>
            <w:r>
              <w:rPr>
                <w:rFonts w:cs="Calibri" w:eastAsia="Times New Roman"/>
              </w:rPr>
              <w:t xml:space="preserve">, </w:t>
            </w:r>
            <w:r w:rsidRPr="0008251E">
              <w:rPr>
                <w:rFonts w:cs="Calibri" w:eastAsia="Times New Roman"/>
              </w:rPr>
              <w:t>u zemljišnim knjigama Općin</w:t>
            </w:r>
            <w:r>
              <w:rPr>
                <w:rFonts w:cs="Calibri" w:eastAsia="Times New Roman"/>
              </w:rPr>
              <w:t>skog građanskog suda u Zagrebu, ZK odjel Dugo Selo</w:t>
            </w:r>
          </w:p>
          <w:p w:rsidRDefault="0077673A" w:rsidP="0008251E" w:rsidR="0077673A" w:rsidRPr="0008251E">
            <w:pPr>
              <w:spacing w:after="0"/>
              <w:jc w:val="both"/>
              <w:rPr>
                <w:rFonts w:cs="Calibri" w:eastAsia="Times New Roman"/>
              </w:rPr>
            </w:pPr>
          </w:p>
        </w:tc>
      </w:tr>
    </w:tbl>
    <w:p w:rsidRDefault="00442EA3" w:rsidP="000F2A90" w:rsidR="00442EA3">
      <w:pPr>
        <w:rPr>
          <w:rFonts w:hAnsi="Times New Roman" w:ascii="Times New Roman"/>
          <w:b/>
        </w:rPr>
      </w:pPr>
    </w:p>
    <w:p w:rsidRDefault="00442EA3" w:rsidP="00C2534D" w:rsidR="00442EA3">
      <w:pPr>
        <w:rPr>
          <w:rFonts w:hAnsi="Times New Roman" w:ascii="Times New Roman"/>
          <w:b/>
        </w:rPr>
      </w:pPr>
    </w:p>
    <w:p w:rsidRDefault="00442EA3" w:rsidP="00702487" w:rsidR="00442EA3" w:rsidRPr="00DA28A5">
      <w:pPr>
        <w:jc w:val="center"/>
        <w:rPr>
          <w:rFonts w:hAnsi="Times New Roman" w:ascii="Times New Roman"/>
          <w:b/>
        </w:rPr>
      </w:pPr>
    </w:p>
    <w:p w:rsidRDefault="00B61B98" w:rsidP="00702487" w:rsidR="00B61B98" w:rsidRPr="00DA28A5">
      <w:pPr>
        <w:jc w:val="center"/>
        <w:rPr>
          <w:rFonts w:hAnsi="Times New Roman" w:ascii="Times New Roman"/>
          <w:b/>
        </w:rPr>
      </w:pPr>
    </w:p>
    <w:p w:rsidRDefault="00702487" w:rsidP="00702487" w:rsidR="00702487" w:rsidRPr="005F1F66">
      <w:pPr>
        <w:jc w:val="center"/>
        <w:rPr>
          <w:rFonts w:hAnsi="Times New Roman" w:ascii="Times New Roman"/>
          <w:b/>
        </w:rPr>
      </w:pPr>
      <w:r w:rsidRPr="005F1F66">
        <w:rPr>
          <w:rFonts w:hAnsi="Times New Roman" w:ascii="Times New Roman"/>
          <w:b/>
        </w:rPr>
        <w:t>III. TABLICA IZLUČNIH PRAVA</w:t>
      </w:r>
    </w:p>
    <w:p w:rsidRDefault="00702487" w:rsidP="00702487" w:rsidR="00702487" w:rsidRPr="005F1F66">
      <w:pPr>
        <w:jc w:val="center"/>
        <w:rPr>
          <w:rFonts w:hAnsi="Times New Roman" w:ascii="Times New Roman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8"/>
        <w:gridCol w:w="3254"/>
        <w:gridCol w:w="2421"/>
        <w:gridCol w:w="2577"/>
        <w:gridCol w:w="1902"/>
        <w:gridCol w:w="1902"/>
      </w:tblGrid>
      <w:tr w:rsidTr="00B91CBC" w:rsidR="00702487" w:rsidRPr="005F1F66">
        <w:trPr>
          <w:jc w:val="center"/>
        </w:trPr>
        <w:tc>
          <w:tcPr>
            <w:tcW w:type="pct" w:w="747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Redni broj </w:t>
            </w:r>
          </w:p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1148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Ime i prezime /  tvrtka ili naziv </w:t>
            </w:r>
            <w:proofErr w:type="spellStart"/>
            <w:r w:rsidRPr="005F1F66">
              <w:rPr>
                <w:rFonts w:hAnsi="Times New Roman" w:ascii="Times New Roman"/>
              </w:rPr>
              <w:t>razlučnog</w:t>
            </w:r>
            <w:proofErr w:type="spellEnd"/>
            <w:r w:rsidRPr="005F1F66">
              <w:rPr>
                <w:rFonts w:hAnsi="Times New Roman" w:ascii="Times New Roman"/>
              </w:rPr>
              <w:t xml:space="preserve"> vjerovnika</w:t>
            </w:r>
          </w:p>
        </w:tc>
        <w:tc>
          <w:tcPr>
            <w:tcW w:type="pct" w:w="854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OIB </w:t>
            </w:r>
            <w:proofErr w:type="spellStart"/>
            <w:r w:rsidRPr="005F1F66">
              <w:rPr>
                <w:rFonts w:hAnsi="Times New Roman" w:ascii="Times New Roman"/>
              </w:rPr>
              <w:t>razlučnog</w:t>
            </w:r>
            <w:proofErr w:type="spellEnd"/>
            <w:r w:rsidRPr="005F1F66">
              <w:rPr>
                <w:rFonts w:hAnsi="Times New Roman" w:ascii="Times New Roman"/>
              </w:rPr>
              <w:t xml:space="preserve"> vjerovnika </w:t>
            </w:r>
          </w:p>
        </w:tc>
        <w:tc>
          <w:tcPr>
            <w:tcW w:type="pct" w:w="909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Adresa / sjedište </w:t>
            </w:r>
            <w:proofErr w:type="spellStart"/>
            <w:r w:rsidRPr="005F1F66">
              <w:rPr>
                <w:rFonts w:hAnsi="Times New Roman" w:ascii="Times New Roman"/>
              </w:rPr>
              <w:t>razlučnog</w:t>
            </w:r>
            <w:proofErr w:type="spellEnd"/>
            <w:r w:rsidRPr="005F1F66">
              <w:rPr>
                <w:rFonts w:hAnsi="Times New Roman" w:ascii="Times New Roman"/>
              </w:rPr>
              <w:t xml:space="preserve"> vjerovnika</w:t>
            </w:r>
          </w:p>
        </w:tc>
        <w:tc>
          <w:tcPr>
            <w:tcW w:type="pct" w:w="671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Predmet izlučnog prava</w:t>
            </w:r>
          </w:p>
        </w:tc>
      </w:tr>
      <w:tr w:rsidTr="00B91CBC" w:rsidR="00702487" w:rsidRPr="005F1F66">
        <w:trPr>
          <w:jc w:val="center"/>
        </w:trPr>
        <w:tc>
          <w:tcPr>
            <w:tcW w:type="pct" w:w="747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148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854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909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71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71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B91CBC" w:rsidR="00702487" w:rsidRPr="005F1F66">
        <w:trPr>
          <w:jc w:val="center"/>
        </w:trPr>
        <w:tc>
          <w:tcPr>
            <w:tcW w:type="pct" w:w="747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148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854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909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71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71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</w:tr>
    </w:tbl>
    <w:p w:rsidRDefault="00702487" w:rsidP="00702487" w:rsidR="00702487" w:rsidRPr="005F1F66">
      <w:pPr>
        <w:jc w:val="center"/>
        <w:rPr>
          <w:rFonts w:hAnsi="Times New Roman" w:ascii="Times New Roman"/>
        </w:rPr>
      </w:pPr>
    </w:p>
    <w:p w:rsidRDefault="00F730ED" w:rsidP="00702487" w:rsidR="00702487" w:rsidRPr="005F1F6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Mjesto i datum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C2534D">
        <w:rPr>
          <w:rFonts w:hAnsi="Times New Roman" w:ascii="Times New Roman"/>
        </w:rPr>
        <w:tab/>
      </w:r>
      <w:r w:rsidR="00C2534D">
        <w:rPr>
          <w:rFonts w:hAnsi="Times New Roman" w:ascii="Times New Roman"/>
        </w:rPr>
        <w:tab/>
      </w:r>
      <w:r w:rsidR="00C2534D">
        <w:rPr>
          <w:rFonts w:hAnsi="Times New Roman" w:ascii="Times New Roman"/>
        </w:rPr>
        <w:tab/>
      </w:r>
      <w:r w:rsidR="00C2534D">
        <w:rPr>
          <w:rFonts w:hAnsi="Times New Roman" w:ascii="Times New Roman"/>
        </w:rPr>
        <w:tab/>
      </w:r>
      <w:r w:rsidR="00C2534D">
        <w:rPr>
          <w:rFonts w:hAnsi="Times New Roman" w:ascii="Times New Roman"/>
        </w:rPr>
        <w:tab/>
      </w:r>
      <w:r>
        <w:rPr>
          <w:rFonts w:hAnsi="Times New Roman" w:ascii="Times New Roman"/>
        </w:rPr>
        <w:t>Stečajna</w:t>
      </w:r>
      <w:r w:rsidR="00702487" w:rsidRPr="005F1F66">
        <w:rPr>
          <w:rFonts w:hAnsi="Times New Roman" w:ascii="Times New Roman"/>
        </w:rPr>
        <w:t xml:space="preserve"> upravitelj</w:t>
      </w:r>
      <w:r>
        <w:rPr>
          <w:rFonts w:hAnsi="Times New Roman" w:ascii="Times New Roman"/>
        </w:rPr>
        <w:t>ica</w:t>
      </w:r>
    </w:p>
    <w:p w:rsidRDefault="00693234" w:rsidP="00702487" w:rsidR="00702487" w:rsidRPr="005F1F66">
      <w:pPr>
        <w:rPr>
          <w:rFonts w:hAnsi="Times New Roman" w:ascii="Times New Roman"/>
        </w:rPr>
      </w:pPr>
      <w:r w:rsidRPr="005F1F66">
        <w:rPr>
          <w:rFonts w:hAnsi="Times New Roman" w:ascii="Times New Roman"/>
        </w:rPr>
        <w:t xml:space="preserve">Zagreb, </w:t>
      </w:r>
      <w:r w:rsidR="00F0232C">
        <w:rPr>
          <w:rFonts w:hAnsi="Times New Roman" w:ascii="Times New Roman"/>
        </w:rPr>
        <w:t>15</w:t>
      </w:r>
      <w:r w:rsidR="00F730ED">
        <w:rPr>
          <w:rFonts w:hAnsi="Times New Roman" w:ascii="Times New Roman"/>
        </w:rPr>
        <w:t>. studenog</w:t>
      </w:r>
      <w:r w:rsidR="00BB14DE">
        <w:rPr>
          <w:rFonts w:hAnsi="Times New Roman" w:ascii="Times New Roman"/>
        </w:rPr>
        <w:t xml:space="preserve"> 2017. godine</w:t>
      </w:r>
      <w:r w:rsidR="00BB14DE">
        <w:rPr>
          <w:rFonts w:hAnsi="Times New Roman" w:ascii="Times New Roman"/>
        </w:rPr>
        <w:tab/>
      </w:r>
      <w:r w:rsidR="00BB14DE">
        <w:rPr>
          <w:rFonts w:hAnsi="Times New Roman" w:ascii="Times New Roman"/>
        </w:rPr>
        <w:tab/>
      </w:r>
      <w:r w:rsidR="00BB14DE">
        <w:rPr>
          <w:rFonts w:hAnsi="Times New Roman" w:ascii="Times New Roman"/>
        </w:rPr>
        <w:tab/>
      </w:r>
      <w:r w:rsidR="00C2534D">
        <w:rPr>
          <w:rFonts w:hAnsi="Times New Roman" w:ascii="Times New Roman"/>
        </w:rPr>
        <w:tab/>
      </w:r>
      <w:r w:rsidR="00C2534D">
        <w:rPr>
          <w:rFonts w:hAnsi="Times New Roman" w:ascii="Times New Roman"/>
        </w:rPr>
        <w:tab/>
      </w:r>
      <w:r w:rsidR="00C2534D">
        <w:rPr>
          <w:rFonts w:hAnsi="Times New Roman" w:ascii="Times New Roman"/>
        </w:rPr>
        <w:tab/>
      </w:r>
      <w:r w:rsidR="00C2534D">
        <w:rPr>
          <w:rFonts w:hAnsi="Times New Roman" w:ascii="Times New Roman"/>
        </w:rPr>
        <w:tab/>
      </w:r>
      <w:r w:rsidR="00C2534D">
        <w:rPr>
          <w:rFonts w:hAnsi="Times New Roman" w:ascii="Times New Roman"/>
        </w:rPr>
        <w:tab/>
      </w:r>
      <w:r w:rsidR="00BB14DE">
        <w:rPr>
          <w:rFonts w:hAnsi="Times New Roman" w:ascii="Times New Roman"/>
        </w:rPr>
        <w:tab/>
      </w:r>
      <w:r w:rsidR="00F730ED">
        <w:rPr>
          <w:rFonts w:hAnsi="Times New Roman" w:ascii="Times New Roman"/>
        </w:rPr>
        <w:t xml:space="preserve">Alma </w:t>
      </w:r>
      <w:proofErr w:type="spellStart"/>
      <w:r w:rsidR="00F730ED">
        <w:rPr>
          <w:rFonts w:hAnsi="Times New Roman" w:ascii="Times New Roman"/>
        </w:rPr>
        <w:t>Klepac</w:t>
      </w:r>
      <w:proofErr w:type="spellEnd"/>
    </w:p>
    <w:p w:rsidRDefault="00C61F72" w:rsidR="00C61F72" w:rsidRPr="005F1F66">
      <w:pPr>
        <w:rPr>
          <w:rFonts w:hAnsi="Times New Roman" w:ascii="Times New Roman"/>
        </w:rPr>
      </w:pPr>
    </w:p>
    <w:sectPr w:rsidSect="00DB0D9E" w:rsidR="00C61F72" w:rsidRPr="005F1F66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09C" w:rsidP="00702487" w:rsidR="00FC609C">
      <w:pPr>
        <w:spacing w:after="0"/>
      </w:pPr>
      <w:r>
        <w:separator/>
      </w:r>
    </w:p>
  </w:endnote>
  <w:endnote w:id="0" w:type="continuationSeparator">
    <w:p w:rsidRDefault="00FC609C" w:rsidP="00702487" w:rsidR="00FC609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09C" w:rsidP="00702487" w:rsidR="00FC609C">
      <w:pPr>
        <w:spacing w:after="0"/>
      </w:pPr>
      <w:r>
        <w:separator/>
      </w:r>
    </w:p>
  </w:footnote>
  <w:footnote w:id="0" w:type="continuationSeparator">
    <w:p w:rsidRDefault="00FC609C" w:rsidP="00702487" w:rsidR="00FC609C">
      <w:pPr>
        <w:spacing w:after="0"/>
      </w:pPr>
      <w:r>
        <w:continuationSeparator/>
      </w:r>
    </w:p>
  </w:footnote>
  <w:footnote w:id="1">
    <w:p w:rsidRDefault="00B91CBC" w:rsidP="006C7C1B" w:rsidR="00B91CBC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10FE2"/>
    <w:rsid w:val="0008251E"/>
    <w:rsid w:val="000A0FAA"/>
    <w:rsid w:val="000E70BE"/>
    <w:rsid w:val="000F2A90"/>
    <w:rsid w:val="00110D74"/>
    <w:rsid w:val="00143937"/>
    <w:rsid w:val="00171937"/>
    <w:rsid w:val="001768C0"/>
    <w:rsid w:val="00196634"/>
    <w:rsid w:val="001967A7"/>
    <w:rsid w:val="001D0338"/>
    <w:rsid w:val="001E503C"/>
    <w:rsid w:val="00225B34"/>
    <w:rsid w:val="0023218B"/>
    <w:rsid w:val="00287206"/>
    <w:rsid w:val="00313AF9"/>
    <w:rsid w:val="003569B3"/>
    <w:rsid w:val="00365849"/>
    <w:rsid w:val="0036611C"/>
    <w:rsid w:val="00374705"/>
    <w:rsid w:val="00395B63"/>
    <w:rsid w:val="003D6C81"/>
    <w:rsid w:val="00421932"/>
    <w:rsid w:val="00442EA3"/>
    <w:rsid w:val="004B20A2"/>
    <w:rsid w:val="00516FA0"/>
    <w:rsid w:val="005624F5"/>
    <w:rsid w:val="005955CD"/>
    <w:rsid w:val="005B6AE1"/>
    <w:rsid w:val="005D2085"/>
    <w:rsid w:val="005E126E"/>
    <w:rsid w:val="005F1F66"/>
    <w:rsid w:val="00603E6D"/>
    <w:rsid w:val="00605DC1"/>
    <w:rsid w:val="00693234"/>
    <w:rsid w:val="006A02D1"/>
    <w:rsid w:val="006A5FFA"/>
    <w:rsid w:val="006B335C"/>
    <w:rsid w:val="006C7C1B"/>
    <w:rsid w:val="006D1E2F"/>
    <w:rsid w:val="00702487"/>
    <w:rsid w:val="00712153"/>
    <w:rsid w:val="00721E6D"/>
    <w:rsid w:val="0077673A"/>
    <w:rsid w:val="007842D4"/>
    <w:rsid w:val="007B0E43"/>
    <w:rsid w:val="007B13FE"/>
    <w:rsid w:val="0081342B"/>
    <w:rsid w:val="0082203A"/>
    <w:rsid w:val="008243CA"/>
    <w:rsid w:val="00840FB7"/>
    <w:rsid w:val="008512FB"/>
    <w:rsid w:val="00852A9E"/>
    <w:rsid w:val="00856825"/>
    <w:rsid w:val="00874BCD"/>
    <w:rsid w:val="00881B1F"/>
    <w:rsid w:val="008B5C46"/>
    <w:rsid w:val="008C41E7"/>
    <w:rsid w:val="008C6E08"/>
    <w:rsid w:val="008D2115"/>
    <w:rsid w:val="008F439D"/>
    <w:rsid w:val="00930437"/>
    <w:rsid w:val="009D7B92"/>
    <w:rsid w:val="00A067E1"/>
    <w:rsid w:val="00A60142"/>
    <w:rsid w:val="00A65FBF"/>
    <w:rsid w:val="00A67224"/>
    <w:rsid w:val="00A9359D"/>
    <w:rsid w:val="00AA494C"/>
    <w:rsid w:val="00AA6BE8"/>
    <w:rsid w:val="00AD6490"/>
    <w:rsid w:val="00AE3A5C"/>
    <w:rsid w:val="00AF0FCC"/>
    <w:rsid w:val="00B2065B"/>
    <w:rsid w:val="00B23F69"/>
    <w:rsid w:val="00B24234"/>
    <w:rsid w:val="00B61B98"/>
    <w:rsid w:val="00B63B6F"/>
    <w:rsid w:val="00B736F3"/>
    <w:rsid w:val="00B76D67"/>
    <w:rsid w:val="00B91CBC"/>
    <w:rsid w:val="00B95842"/>
    <w:rsid w:val="00BA41C2"/>
    <w:rsid w:val="00BB14DE"/>
    <w:rsid w:val="00BD19CD"/>
    <w:rsid w:val="00BD657D"/>
    <w:rsid w:val="00C1160C"/>
    <w:rsid w:val="00C15B0B"/>
    <w:rsid w:val="00C2534D"/>
    <w:rsid w:val="00C61F72"/>
    <w:rsid w:val="00C778CE"/>
    <w:rsid w:val="00CD33F9"/>
    <w:rsid w:val="00CE6CB0"/>
    <w:rsid w:val="00CF04C8"/>
    <w:rsid w:val="00CF2ECB"/>
    <w:rsid w:val="00D33D58"/>
    <w:rsid w:val="00D473AE"/>
    <w:rsid w:val="00DA09C3"/>
    <w:rsid w:val="00DA28A5"/>
    <w:rsid w:val="00DB0D9E"/>
    <w:rsid w:val="00DB22FA"/>
    <w:rsid w:val="00DE2D45"/>
    <w:rsid w:val="00DF00FB"/>
    <w:rsid w:val="00E0198A"/>
    <w:rsid w:val="00E17E4A"/>
    <w:rsid w:val="00E44461"/>
    <w:rsid w:val="00E45803"/>
    <w:rsid w:val="00E626B3"/>
    <w:rsid w:val="00E828BB"/>
    <w:rsid w:val="00EA2680"/>
    <w:rsid w:val="00EC7F11"/>
    <w:rsid w:val="00F0232C"/>
    <w:rsid w:val="00F730ED"/>
    <w:rsid w:val="00FC0F05"/>
    <w:rsid w:val="00FC609C"/>
    <w:rsid w:val="00FD1E99"/>
    <w:rsid w:val="00FD2668"/>
    <w:rsid w:val="00FD5CF1"/>
    <w:rsid w:val="00FD7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2A90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2A90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10D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D7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D7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D7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D7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2A90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2A90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10D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D7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D7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D7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D7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0182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2196</izvorni_sadrzaj>
    <derivirana_varijabla naziv="DomainObject.Predmet.Broj_1">2196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St-2196/2017</izvorni_sadrzaj>
    <derivirana_varijabla naziv="DomainObject.Predmet.OznakaBroj_1">St-2196/2017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iza LEVANTE GRADNJA d.o.o.</izvorni_sadrzaj>
    <derivirana_varijabla naziv="DomainObject.Predmet.ProtustrankaFormated_1">  Likvidacijska masa iza LEVANTE GRADNJA d.o.o.</derivirana_varijabla>
  </DomainObject.Predmet.ProtustrankaFormated>
  <DomainObject.Predmet.ProtustrankaFormatedOIB>
    <izvorni_sadrzaj>  Likvidacijska masa iza LEVANTE GRADNJA d.o.o., OIB 33809614362</izvorni_sadrzaj>
    <derivirana_varijabla naziv="DomainObject.Predmet.ProtustrankaFormatedOIB_1">  Likvidacijska masa iza LEVANTE GRADNJA d.o.o., OIB 33809614362</derivirana_varijabla>
  </DomainObject.Predmet.ProtustrankaFormatedOIB>
  <DomainObject.Predmet.ProtustrankaFormatedWithAdress>
    <izvorni_sadrzaj> Likvidacijska masa iza LEVANTE GRADNJA d.o.o., Božjakovečka 8, 10370 Božjakovina</izvorni_sadrzaj>
    <derivirana_varijabla naziv="DomainObject.Predmet.ProtustrankaFormatedWithAdress_1"> Likvidacijska masa iza LEVANTE GRADNJA d.o.o., Božjakovečka 8, 10370 Božjakovina</derivirana_varijabla>
  </DomainObject.Predmet.ProtustrankaFormatedWithAdress>
  <DomainObject.Predmet.ProtustrankaFormatedWithAdressOIB>
    <izvorni_sadrzaj> Likvidacijska masa iza LEVANTE GRADNJA d.o.o., OIB 33809614362, Božjakovečka 8, 10370 Božjakovina</izvorni_sadrzaj>
    <derivirana_varijabla naziv="DomainObject.Predmet.ProtustrankaFormatedWithAdressOIB_1"> Likvidacijska masa iza LEVANTE GRADNJA d.o.o., OIB 33809614362, Božjakovečka 8, 10370 Božjakovina</derivirana_varijabla>
  </DomainObject.Predmet.ProtustrankaFormatedWithAdressOIB>
  <DomainObject.Predmet.ProtustrankaWithAdress>
    <izvorni_sadrzaj>Likvidacijska masa iza LEVANTE GRADNJA d.o.o. Božjakovečka 8, 10370 Božjakovina</izvorni_sadrzaj>
    <derivirana_varijabla naziv="DomainObject.Predmet.ProtustrankaWithAdress_1">Likvidacijska masa iza LEVANTE GRADNJA d.o.o. Božjakovečka 8, 10370 Božjakovina</derivirana_varijabla>
  </DomainObject.Predmet.ProtustrankaWithAdress>
  <DomainObject.Predmet.ProtustrankaWithAdressOIB>
    <izvorni_sadrzaj>Likvidacijska masa iza LEVANTE GRADNJA d.o.o., OIB 33809614362, Božjakovečka 8, 10370 Božjakovina</izvorni_sadrzaj>
    <derivirana_varijabla naziv="DomainObject.Predmet.ProtustrankaWithAdressOIB_1">Likvidacijska masa iza LEVANTE GRADNJA d.o.o., OIB 33809614362, Božjakovečka 8, 10370 Božjakovina</derivirana_varijabla>
  </DomainObject.Predmet.ProtustrankaWithAdressOIB>
  <DomainObject.Predmet.ProtustrankaNazivFormated>
    <izvorni_sadrzaj>Likvidacijska masa iza LEVANTE GRADNJA d.o.o.</izvorni_sadrzaj>
    <derivirana_varijabla naziv="DomainObject.Predmet.ProtustrankaNazivFormated_1">Likvidacijska masa iza LEVANTE GRADNJA d.o.o.</derivirana_varijabla>
  </DomainObject.Predmet.ProtustrankaNazivFormated>
  <DomainObject.Predmet.ProtustrankaNazivFormatedOIB>
    <izvorni_sadrzaj>Likvidacijska masa iza LEVANTE GRADNJA d.o.o., OIB 33809614362</izvorni_sadrzaj>
    <derivirana_varijabla naziv="DomainObject.Predmet.ProtustrankaNazivFormatedOIB_1">Likvidacijska masa iza LEVANTE GRADNJA d.o.o., OIB 33809614362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Rajka Jagmarević</izvorni_sadrzaj>
    <derivirana_varijabla naziv="DomainObject.Predmet.StrankaFormated_1">  Rajka Jagmarević</derivirana_varijabla>
  </DomainObject.Predmet.StrankaFormated>
  <DomainObject.Predmet.StrankaFormatedOIB>
    <izvorni_sadrzaj>  Rajka Jagmarević, OIB 54873974132</izvorni_sadrzaj>
    <derivirana_varijabla naziv="DomainObject.Predmet.StrankaFormatedOIB_1">  Rajka Jagmarević, OIB 54873974132</derivirana_varijabla>
  </DomainObject.Predmet.StrankaFormatedOIB>
  <DomainObject.Predmet.StrankaFormatedWithAdress>
    <izvorni_sadrzaj> Rajka Jagmarević, Brešćenskoga 12, 10000 Zagreb</izvorni_sadrzaj>
    <derivirana_varijabla naziv="DomainObject.Predmet.StrankaFormatedWithAdress_1"> Rajka Jagmarević, Brešćenskoga 12, 10000 Zagreb</derivirana_varijabla>
  </DomainObject.Predmet.StrankaFormatedWithAdress>
  <DomainObject.Predmet.StrankaFormatedWithAdressOIB>
    <izvorni_sadrzaj> Rajka Jagmarević, OIB 54873974132, Brešćenskoga 12, 10000 Zagreb</izvorni_sadrzaj>
    <derivirana_varijabla naziv="DomainObject.Predmet.StrankaFormatedWithAdressOIB_1"> Rajka Jagmarević, OIB 54873974132, Brešćenskoga 12, 10000 Zagreb</derivirana_varijabla>
  </DomainObject.Predmet.StrankaFormatedWithAdressOIB>
  <DomainObject.Predmet.StrankaWithAdress>
    <izvorni_sadrzaj>Rajka Jagmarević Brešćenskoga 12,10000 Zagreb</izvorni_sadrzaj>
    <derivirana_varijabla naziv="DomainObject.Predmet.StrankaWithAdress_1">Rajka Jagmarević Brešćenskoga 12,10000 Zagreb</derivirana_varijabla>
  </DomainObject.Predmet.StrankaWithAdress>
  <DomainObject.Predmet.StrankaWithAdressOIB>
    <izvorni_sadrzaj>Rajka Jagmarević, OIB 54873974132, Brešćenskoga 12,10000 Zagreb</izvorni_sadrzaj>
    <derivirana_varijabla naziv="DomainObject.Predmet.StrankaWithAdressOIB_1">Rajka Jagmarević, OIB 54873974132, Brešćenskoga 12,10000 Zagreb</derivirana_varijabla>
  </DomainObject.Predmet.StrankaWithAdressOIB>
  <DomainObject.Predmet.StrankaNazivFormated>
    <izvorni_sadrzaj>Rajka Jagmarević</izvorni_sadrzaj>
    <derivirana_varijabla naziv="DomainObject.Predmet.StrankaNazivFormated_1">Rajka Jagmarević</derivirana_varijabla>
  </DomainObject.Predmet.StrankaNazivFormated>
  <DomainObject.Predmet.StrankaNazivFormatedOIB>
    <izvorni_sadrzaj>Rajka Jagmarević, OIB 54873974132</izvorni_sadrzaj>
    <derivirana_varijabla naziv="DomainObject.Predmet.StrankaNazivFormatedOIB_1">Rajka Jagmarević, OIB 54873974132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Rajka Jagmarević</item>
    </izvorni_sadrzaj>
    <derivirana_varijabla naziv="DomainObject.Predmet.StrankaListFormated_1">
      <item>Rajka Jagmarević</item>
    </derivirana_varijabla>
  </DomainObject.Predmet.StrankaListFormated>
  <DomainObject.Predmet.StrankaListFormatedOIB>
    <izvorni_sadrzaj>
      <item>Rajka Jagmarević, OIB 54873974132</item>
    </izvorni_sadrzaj>
    <derivirana_varijabla naziv="DomainObject.Predmet.StrankaListFormatedOIB_1">
      <item>Rajka Jagmarević, OIB 54873974132</item>
    </derivirana_varijabla>
  </DomainObject.Predmet.StrankaListFormatedOIB>
  <DomainObject.Predmet.StrankaListFormatedWithAdress>
    <izvorni_sadrzaj>
      <item>Rajka Jagmarević, Brešćenskoga 12, 10000 Zagreb</item>
    </izvorni_sadrzaj>
    <derivirana_varijabla naziv="DomainObject.Predmet.StrankaListFormatedWithAdress_1">
      <item>Rajka Jagmarević, Brešćenskoga 12, 10000 Zagreb</item>
    </derivirana_varijabla>
  </DomainObject.Predmet.StrankaListFormatedWithAdress>
  <DomainObject.Predmet.StrankaListFormatedWithAdressOIB>
    <izvorni_sadrzaj>
      <item>Rajka Jagmarević, OIB 54873974132, Brešćenskoga 12, 10000 Zagreb</item>
    </izvorni_sadrzaj>
    <derivirana_varijabla naziv="DomainObject.Predmet.StrankaListFormatedWithAdressOIB_1">
      <item>Rajka Jagmarević, OIB 54873974132, Brešćenskoga 12, 10000 Zagreb</item>
    </derivirana_varijabla>
  </DomainObject.Predmet.StrankaListFormatedWithAdressOIB>
  <DomainObject.Predmet.StrankaListNazivFormated>
    <izvorni_sadrzaj>
      <item>Rajka Jagmarević</item>
    </izvorni_sadrzaj>
    <derivirana_varijabla naziv="DomainObject.Predmet.StrankaListNazivFormated_1">
      <item>Rajka Jagmarević</item>
    </derivirana_varijabla>
  </DomainObject.Predmet.StrankaListNazivFormated>
  <DomainObject.Predmet.StrankaListNazivFormatedOIB>
    <izvorni_sadrzaj>
      <item>Rajka Jagmarević, OIB 54873974132</item>
    </izvorni_sadrzaj>
    <derivirana_varijabla naziv="DomainObject.Predmet.StrankaListNazivFormatedOIB_1">
      <item>Rajka Jagmarević, OIB 54873974132</item>
    </derivirana_varijabla>
  </DomainObject.Predmet.StrankaListNazivFormatedOIB>
  <DomainObject.Predmet.ProtuStrankaListFormated>
    <izvorni_sadrzaj>
      <item>Likvidacijska masa iza LEVANTE GRADNJA d.o.o.</item>
    </izvorni_sadrzaj>
    <derivirana_varijabla naziv="DomainObject.Predmet.ProtuStrankaListFormated_1">
      <item>Likvidacijska masa iza LEVANTE GRADNJA d.o.o.</item>
    </derivirana_varijabla>
  </DomainObject.Predmet.ProtuStrankaListFormated>
  <DomainObject.Predmet.ProtuStrankaListFormatedOIB>
    <izvorni_sadrzaj>
      <item>Likvidacijska masa iza LEVANTE GRADNJA d.o.o., OIB 33809614362</item>
    </izvorni_sadrzaj>
    <derivirana_varijabla naziv="DomainObject.Predmet.ProtuStrankaListFormatedOIB_1">
      <item>Likvidacijska masa iza LEVANTE GRADNJA d.o.o., OIB 33809614362</item>
    </derivirana_varijabla>
  </DomainObject.Predmet.ProtuStrankaListFormatedOIB>
  <DomainObject.Predmet.ProtuStrankaListFormatedWithAdress>
    <izvorni_sadrzaj>
      <item>Likvidacijska masa iza LEVANTE GRADNJA d.o.o., Božjakovečka 8, 10370 Božjakovina</item>
    </izvorni_sadrzaj>
    <derivirana_varijabla naziv="DomainObject.Predmet.ProtuStrankaListFormatedWithAdress_1">
      <item>Likvidacijska masa iza LEVANTE GRADNJA d.o.o., Božjakovečka 8, 10370 Božjakovina</item>
    </derivirana_varijabla>
  </DomainObject.Predmet.ProtuStrankaListFormatedWithAdress>
  <DomainObject.Predmet.ProtuStrankaListFormatedWithAdressOIB>
    <izvorni_sadrzaj>
      <item>Likvidacijska masa iza LEVANTE GRADNJA d.o.o., OIB 33809614362, Božjakovečka 8, 10370 Božjakovina</item>
    </izvorni_sadrzaj>
    <derivirana_varijabla naziv="DomainObject.Predmet.ProtuStrankaListFormatedWithAdressOIB_1">
      <item>Likvidacijska masa iza LEVANTE GRADNJA d.o.o., OIB 33809614362, Božjakovečka 8, 10370 Božjakovina</item>
    </derivirana_varijabla>
  </DomainObject.Predmet.ProtuStrankaListFormatedWithAdressOIB>
  <DomainObject.Predmet.ProtuStrankaListNazivFormated>
    <izvorni_sadrzaj>
      <item>Likvidacijska masa iza LEVANTE GRADNJA d.o.o.</item>
    </izvorni_sadrzaj>
    <derivirana_varijabla naziv="DomainObject.Predmet.ProtuStrankaListNazivFormated_1">
      <item>Likvidacijska masa iza LEVANTE GRADNJA d.o.o.</item>
    </derivirana_varijabla>
  </DomainObject.Predmet.ProtuStrankaListNazivFormated>
  <DomainObject.Predmet.ProtuStrankaListNazivFormatedOIB>
    <izvorni_sadrzaj>
      <item>Likvidacijska masa iza LEVANTE GRADNJA d.o.o., OIB 33809614362</item>
    </izvorni_sadrzaj>
    <derivirana_varijabla naziv="DomainObject.Predmet.ProtuStrankaListNazivFormatedOIB_1">
      <item>Likvidacijska masa iza LEVANTE GRADNJA d.o.o., OIB 33809614362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Rajka Jagmarević</izvorni_sadrzaj>
    <derivirana_varijabla naziv="DomainObject.Predmet.StrankaIDrugi_1">Rajka Jagmarević</derivirana_varijabla>
  </DomainObject.Predmet.StrankaIDrugi>
  <DomainObject.Predmet.ProtustrankaIDrugi>
    <izvorni_sadrzaj>Likvidacijska masa iza LEVANTE GRADNJA d.o.o.</izvorni_sadrzaj>
    <derivirana_varijabla naziv="DomainObject.Predmet.ProtustrankaIDrugi_1">Likvidacijska masa iza LEVANTE GRADNJA d.o.o.</derivirana_varijabla>
  </DomainObject.Predmet.ProtustrankaIDrugi>
  <DomainObject.Predmet.StrankaIDrugiAdressOIB>
    <izvorni_sadrzaj>Rajka Jagmarević, OIB 54873974132, Brešćenskoga 12, 10000 Zagreb</izvorni_sadrzaj>
    <derivirana_varijabla naziv="DomainObject.Predmet.StrankaIDrugiAdressOIB_1">Rajka Jagmarević, OIB 54873974132, Brešćenskoga 12, 10000 Zagreb</derivirana_varijabla>
  </DomainObject.Predmet.StrankaIDrugiAdressOIB>
  <DomainObject.Predmet.ProtustrankaIDrugiAdressOIB>
    <izvorni_sadrzaj>Likvidacijska masa iza LEVANTE GRADNJA d.o.o., OIB 33809614362, Božjakovečka 8, 10370 Božjakovina</izvorni_sadrzaj>
    <derivirana_varijabla naziv="DomainObject.Predmet.ProtustrankaIDrugiAdressOIB_1">Likvidacijska masa iza LEVANTE GRADNJA d.o.o., OIB 33809614362, Božjakovečka 8, 10370 Božjakovina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Rajka Jagmarević</item>
      <item>Likvidacijska masa iza LEVANTE GRADNJA d.o.o.</item>
    </izvorni_sadrzaj>
    <derivirana_varijabla naziv="DomainObject.Predmet.SudioniciListNaziv_1">
      <item>Rajka Jagmarević</item>
      <item>Likvidacijska masa iza LEVANTE GRADNJA d.o.o.</item>
    </derivirana_varijabla>
  </DomainObject.Predmet.SudioniciListNaziv>
  <DomainObject.Predmet.SudioniciListAdressOIB>
    <izvorni_sadrzaj>
      <item>Rajka Jagmarević, OIB 54873974132, Brešćenskoga 12,10000 Zagreb</item>
      <item>Likvidacijska masa iza LEVANTE GRADNJA d.o.o., OIB 33809614362, Božjakovečka 8,10370 Božjakovina</item>
    </izvorni_sadrzaj>
    <derivirana_varijabla naziv="DomainObject.Predmet.SudioniciListAdressOIB_1">
      <item>Rajka Jagmarević, OIB 54873974132, Brešćenskoga 12,10000 Zagreb</item>
      <item>Likvidacijska masa iza LEVANTE GRADNJA d.o.o., OIB 33809614362, Božjakovečka 8,10370 Božjakovina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54873974132</item>
      <item>, OIB 33809614362</item>
    </izvorni_sadrzaj>
    <derivirana_varijabla naziv="DomainObject.Predmet.SudioniciListNazivOIB_1">
      <item>, OIB 54873974132</item>
      <item>, OIB 33809614362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28104D-AE46-40BC-B58B-5CFDBC2F44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6</properties:Pages>
  <properties:Words>586</properties:Words>
  <properties:Characters>3631</properties:Characters>
  <properties:Lines>353</properties:Lines>
  <properties:Paragraphs>86</properties:Paragraphs>
  <properties:TotalTime>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2017-11-15T12:33:00Z</dcterms:created>
  <dc:creator>ADMINIBM</dc:creator>
  <cp:lastModifiedBy>Sonja Pilić</cp:lastModifiedBy>
  <cp:lastPrinted>2017-11-15T12:14:00Z</cp:lastPrinted>
  <dcterms:modified xmlns:xsi="http://www.w3.org/2001/XMLSchema-instance" xsi:type="dcterms:W3CDTF">2017-11-17T08:07:00Z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