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5908" w14:paraId="615590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 xml:space="preserve">        5. St-487/2017-2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90B8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OCEAN DIZAJN d.o.o. za dizajn i usluge, Zagreb,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28/A, MBS: 080649108, OIB: 31714961292, 12. prosinca 2017.</w:t>
      </w:r>
      <w:r w:rsidRPr="00C90B8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>r i j e š i o   j e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OCEAN DIZAJN d.o.o. za dizajn i usluge, Zagreb,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28/A, MBS: 080649108, OIB: 31714961292.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17. siječnja 2018. u 10,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10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- zakonski zastupnik dužnika Krešimir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Matovina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.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III. Nalaže se zakonskom zastupniku dužnika Krešimiru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Matovini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>Obrazloženje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17. svibnja 2016. Trgovačkom sudu u Zagrebu podnijela prijedlog za otvaranje stečajnog postupka nad dužnikom</w:t>
      </w:r>
      <w:r w:rsidRPr="00C90B83">
        <w:rPr>
          <w:rFonts w:cs="Times New Roman" w:eastAsia="Times New Roman"/>
          <w:szCs w:val="20"/>
          <w:lang w:eastAsia="hr-HR"/>
        </w:rPr>
        <w:t xml:space="preserve"> OCEAN DIZAJN d.o.o. za dizajn i usluge, Zagreb, </w:t>
      </w:r>
      <w:proofErr w:type="spellStart"/>
      <w:r w:rsidRPr="00C90B83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90B83">
        <w:rPr>
          <w:rFonts w:cs="Times New Roman" w:eastAsia="Times New Roman"/>
          <w:szCs w:val="20"/>
          <w:lang w:eastAsia="hr-HR"/>
        </w:rPr>
        <w:t xml:space="preserve"> 28/A, koji je zaprimljen pod brojem St-4381/2016.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706 dana, u ukupnom iznosu od 85.612,86 kn, u koji iznos je uračunata kamata i naknada </w:t>
      </w:r>
      <w:r w:rsidRPr="00C90B83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C90B83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St-4381/2016 ustupljen je Trgovačkom sudu u Bjelovaru  na daljnji postupak.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C90B8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90B83" w:rsidP="00C90B83" w:rsidR="00C90B83" w:rsidRPr="00C90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90B83" w:rsidP="00C90B83" w:rsidR="00C90B83" w:rsidRPr="00C90B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0B8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 xml:space="preserve">  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0B8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B83" w:rsidP="00C90B83" w:rsidR="00C90B83" w:rsidRPr="00C90B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B83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637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St-487/2017-2</izvorni_sadrzaj>
    <derivirana_varijabla naziv="DomainObject.Oznaka_1">St-487/2017-2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OCEAN DIZAJN d.o.o. zastupanog po punomoćniku Krešimir Matovina</izvorni_sadrzaj>
    <derivirana_varijabla naziv="DomainObject.Predmet.ProtustrankaFormated_1">  OCEAN DIZAJN d.o.o. zastupanog po punomoćniku Krešimir Matovina</derivirana_varijabla>
  </DomainObject.Predmet.ProtustrankaFormated>
  <DomainObject.Predmet.ProtustrankaFormatedOIB>
    <izvorni_sadrzaj>  OCEAN DIZAJN d.o.o., OIB 31714961292 zastupanog po punomoćniku Krešimir Matovina</izvorni_sadrzaj>
    <derivirana_varijabla naziv="DomainObject.Predmet.ProtustrankaFormatedOIB_1">  OCEAN DIZAJN d.o.o., OIB 31714961292 zastupanog po punomoćniku Krešimir Matovina</derivirana_varijabla>
  </DomainObject.Predmet.ProtustrankaFormatedOIB>
  <DomainObject.Predmet.ProtustrankaFormatedWithAdress>
    <izvorni_sadrzaj> OCEAN DIZAJN d.o.o., Pijavišće 28/A, 10000 Zagreb zastupanog po punomoćniku Krešimir Matovina</izvorni_sadrzaj>
    <derivirana_varijabla naziv="DomainObject.Predmet.ProtustrankaFormatedWithAdress_1"> OCEAN DIZAJN d.o.o., Pijavišće 28/A, 10000 Zagreb zastupanog po punomoćniku Krešimir Matovina</derivirana_varijabla>
  </DomainObject.Predmet.ProtustrankaFormatedWithAdress>
  <DomainObject.Predmet.ProtustrankaFormatedWithAdressOIB>
    <izvorni_sadrzaj> OCEAN DIZAJN d.o.o., OIB 31714961292, Pijavišće 28/A, 10000 Zagreb zastupanog po punomoćniku Krešimir Matovina</izvorni_sadrzaj>
    <derivirana_varijabla naziv="DomainObject.Predmet.ProtustrankaFormatedWithAdressOIB_1"> OCEAN DIZAJN d.o.o., OIB 31714961292, Pijavišće 28/A, 10000 Zagreb zastupanog po punomoćniku Krešimir Matovina</derivirana_varijabla>
  </DomainObject.Predmet.ProtustrankaFormatedWithAdressOIB>
  <DomainObject.Predmet.ProtustrankaWithAdress>
    <izvorni_sadrzaj>OCEAN DIZAJN d.o.o. Pijavišće 28/A, 10000 Zagreb</izvorni_sadrzaj>
    <derivirana_varijabla naziv="DomainObject.Predmet.ProtustrankaWithAdress_1">OCEAN DIZAJN d.o.o. Pijavišće 28/A, 10000 Zagreb</derivirana_varijabla>
  </DomainObject.Predmet.ProtustrankaWithAdress>
  <DomainObject.Predmet.ProtustrankaWithAdressOIB>
    <izvorni_sadrzaj>OCEAN DIZAJN d.o.o., OIB 31714961292, Pijavišće 28/A, 10000 Zagreb</izvorni_sadrzaj>
    <derivirana_varijabla naziv="DomainObject.Predmet.ProtustrankaWithAdressOIB_1">OCEAN DIZAJN d.o.o., OIB 31714961292, Pijavišće 28/A, 10000 Zagreb</derivirana_varijabla>
  </DomainObject.Predmet.ProtustrankaWithAdressOIB>
  <DomainObject.Predmet.ProtustrankaNazivFormated>
    <izvorni_sadrzaj>OCEAN DIZAJN d.o.o.</izvorni_sadrzaj>
    <derivirana_varijabla naziv="DomainObject.Predmet.ProtustrankaNazivFormated_1">OCEAN DIZAJN d.o.o.</derivirana_varijabla>
  </DomainObject.Predmet.ProtustrankaNazivFormated>
  <DomainObject.Predmet.ProtustrankaNazivFormatedOIB>
    <izvorni_sadrzaj>OCEAN DIZAJN d.o.o., OIB 31714961292</izvorni_sadrzaj>
    <derivirana_varijabla naziv="DomainObject.Predmet.ProtustrankaNazivFormatedOIB_1">OCEAN DIZAJN d.o.o., OIB 31714961292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OCEAN DIZAJN d.o.o. zastupanog po punomoćniku Krešimir Matovina</item>
    </izvorni_sadrzaj>
    <derivirana_varijabla naziv="DomainObject.Predmet.ProtuStrankaListFormated_1">
      <item>OCEAN DIZAJN d.o.o. zastupanog po punomoćniku Krešimir Matovina</item>
    </derivirana_varijabla>
  </DomainObject.Predmet.ProtuStrankaListFormated>
  <DomainObject.Predmet.ProtuStrankaListFormatedOIB>
    <izvorni_sadrzaj>
      <item>OCEAN DIZAJN d.o.o., OIB 31714961292 zastupanog po punomoćniku Krešimir Matovina</item>
    </izvorni_sadrzaj>
    <derivirana_varijabla naziv="DomainObject.Predmet.ProtuStrankaListFormatedOIB_1">
      <item>OCEAN DIZAJN d.o.o., OIB 31714961292 zastupanog po punomoćniku Krešimir Matovina</item>
    </derivirana_varijabla>
  </DomainObject.Predmet.ProtuStrankaListFormatedOIB>
  <DomainObject.Predmet.ProtuStrankaListFormatedWithAdress>
    <izvorni_sadrzaj>
      <item>OCEAN DIZAJN d.o.o., Pijavišće 28/A, 10000 Zagreb zastupanog po punomoćniku Krešimir Matovina</item>
    </izvorni_sadrzaj>
    <derivirana_varijabla naziv="DomainObject.Predmet.ProtuStrankaListFormatedWithAdress_1">
      <item>OCEAN DIZAJN d.o.o., Pijavišće 28/A, 10000 Zagreb zastupanog po punomoćniku Krešimir Matovina</item>
    </derivirana_varijabla>
  </DomainObject.Predmet.ProtuStrankaListFormatedWithAdress>
  <DomainObject.Predmet.ProtuStrankaListFormatedWithAdressOIB>
    <izvorni_sadrzaj>
      <item>OCEAN DIZAJN d.o.o., OIB 31714961292, Pijavišće 28/A, 10000 Zagreb zastupanog po punomoćniku Krešimir Matovina</item>
    </izvorni_sadrzaj>
    <derivirana_varijabla naziv="DomainObject.Predmet.ProtuStrankaListFormatedWithAdressOIB_1">
      <item>OCEAN DIZAJN d.o.o., OIB 31714961292, Pijavišće 28/A, 10000 Zagreb zastupanog po punomoćniku Krešimir Matovina</item>
    </derivirana_varijabla>
  </DomainObject.Predmet.ProtuStrankaListFormatedWithAdressOIB>
  <DomainObject.Predmet.ProtuStrankaListNazivFormated>
    <izvorni_sadrzaj>
      <item>OCEAN DIZAJN d.o.o.</item>
    </izvorni_sadrzaj>
    <derivirana_varijabla naziv="DomainObject.Predmet.ProtuStrankaListNazivFormated_1">
      <item>OCEAN DIZAJN d.o.o.</item>
    </derivirana_varijabla>
  </DomainObject.Predmet.ProtuStrankaListNazivFormated>
  <DomainObject.Predmet.ProtuStrankaListNazivFormatedOIB>
    <izvorni_sadrzaj>
      <item>OCEAN DIZAJN d.o.o., OIB 31714961292</item>
    </izvorni_sadrzaj>
    <derivirana_varijabla naziv="DomainObject.Predmet.ProtuStrankaListNazivFormatedOIB_1">
      <item>OCEAN DIZAJN d.o.o., OIB 31714961292</item>
    </derivirana_varijabla>
  </DomainObject.Predmet.ProtuStrankaListNazivFormatedOIB>
  <DomainObject.Predmet.OstaliListFormated>
    <izvorni_sadrzaj>
      <item>Krešimir Matovina punomoćnik sudionika u postupku OCEAN DIZAJN d.o.o.</item>
    </izvorni_sadrzaj>
    <derivirana_varijabla naziv="DomainObject.Predmet.OstaliListFormated_1">
      <item>Krešimir Matovina punomoćnik sudionika u postupku OCEAN DIZAJN d.o.o.</item>
    </derivirana_varijabla>
  </DomainObject.Predmet.OstaliListFormated>
  <DomainObject.Predmet.OstaliListFormatedOIB>
    <izvorni_sadrzaj>
      <item>Krešimir Matovina, OIB 39452084048 punomoćnik sudionika u postupku OCEAN DIZAJN d.o.o.</item>
    </izvorni_sadrzaj>
    <derivirana_varijabla naziv="DomainObject.Predmet.OstaliListFormatedOIB_1">
      <item>Krešimir Matovina, OIB 39452084048 punomoćnik sudionika u postupku OCEAN DIZAJN d.o.o.</item>
    </derivirana_varijabla>
  </DomainObject.Predmet.OstaliListFormatedOIB>
  <DomainObject.Predmet.OstaliListFormatedWithAdress>
    <izvorni_sadrzaj>
      <item>Krešimir Matovina, Marijana Haberlea, 10000 Zagreb punomoćnik sudionika u postupku OCEAN DIZAJN d.o.o.</item>
    </izvorni_sadrzaj>
    <derivirana_varijabla naziv="DomainObject.Predmet.OstaliListFormatedWithAdress_1">
      <item>Krešimir Matovina, Marijana Haberlea, 10000 Zagreb punomoćnik sudionika u postupku OCEAN DIZAJN d.o.o.</item>
    </derivirana_varijabla>
  </DomainObject.Predmet.OstaliListFormatedWithAdress>
  <DomainObject.Predmet.OstaliListFormatedWithAdressOIB>
    <izvorni_sadrzaj>
      <item>Krešimir Matovina, OIB 39452084048, Marijana Haberlea, 10000 Zagreb punomoćnik sudionika u postupku OCEAN DIZAJN d.o.o.</item>
    </izvorni_sadrzaj>
    <derivirana_varijabla naziv="DomainObject.Predmet.OstaliListFormatedWithAdressOIB_1">
      <item>Krešimir Matovina, OIB 39452084048, Marijana Haberlea, 10000 Zagreb punomoćnik sudionika u postupku OCEAN DIZAJN d.o.o.</item>
    </derivirana_varijabla>
  </DomainObject.Predmet.OstaliListFormatedWithAdressOIB>
  <DomainObject.Predmet.OstaliListNazivFormated>
    <izvorni_sadrzaj>
      <item>Krešimir Matovina</item>
    </izvorni_sadrzaj>
    <derivirana_varijabla naziv="DomainObject.Predmet.OstaliListNazivFormated_1">
      <item>Krešimir Matovina</item>
    </derivirana_varijabla>
  </DomainObject.Predmet.OstaliListNazivFormated>
  <DomainObject.Predmet.OstaliListNazivFormatedOIB>
    <izvorni_sadrzaj>
      <item>Krešimir Matovina, OIB 39452084048</item>
    </izvorni_sadrzaj>
    <derivirana_varijabla naziv="DomainObject.Predmet.OstaliListNazivFormatedOIB_1">
      <item>Krešimir Matovina, OIB 39452084048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St-487/2017-2</izvorni_sadrzaj>
    <derivirana_varijabla naziv="DomainObject.PoslovniBrojDokumenta_1">St-487/2017-2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OCEAN DIZAJN d.o.o.</izvorni_sadrzaj>
    <derivirana_varijabla naziv="DomainObject.Predmet.ProtustrankaIDrugi_1">OCEAN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OCEAN DIZAJN d.o.o., OIB 31714961292, Pijavišće 28/A, 10000 Zagreb</izvorni_sadrzaj>
    <derivirana_varijabla naziv="DomainObject.Predmet.ProtustrankaIDrugiAdressOIB_1">OCEAN DIZAJN d.o.o., OIB 31714961292, Pijavišće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OCEAN DIZAJN d.o.o.</item>
      <item>FINA Regionalni centar Zagreb</item>
      <item>Krešimir Matovina</item>
    </izvorni_sadrzaj>
    <derivirana_varijabla naziv="DomainObject.Predmet.SudioniciListNaziv_1">
      <item>OCEAN DIZAJN d.o.o.</item>
      <item>FINA Regionalni centar Zagreb</item>
      <item>Krešimir Matovina</item>
    </derivirana_varijabla>
  </DomainObject.Predmet.SudioniciListNaziv>
  <DomainObject.Predmet.SudioniciListAdressOIB>
    <izvorni_sadrzaj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izvorni_sadrzaj>
    <derivirana_varijabla naziv="DomainObject.Predmet.SudioniciListAdressOIB_1"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30854-7551-4766-A068-FC98F2F4E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2969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