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5e50" w14:paraId="ecc5e50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4B2E66" w:rsidRPr="004B2E66">
        <w:rPr>
          <w:b/>
          <w:sz w:val="24"/>
        </w:rPr>
        <w:t>THE BRIM d.o.o.</w:t>
      </w:r>
      <w:r w:rsidR="00842007">
        <w:rPr>
          <w:b/>
          <w:sz w:val="24"/>
        </w:rPr>
        <w:t xml:space="preserve">, </w:t>
      </w:r>
      <w:r w:rsidR="004B2E66" w:rsidRPr="004B2E66">
        <w:rPr>
          <w:b/>
          <w:sz w:val="24"/>
        </w:rPr>
        <w:t>Vinkovci</w:t>
      </w:r>
      <w:r w:rsidR="0027788F" w:rsidRPr="0027788F">
        <w:rPr>
          <w:b/>
          <w:sz w:val="24"/>
        </w:rPr>
        <w:t xml:space="preserve">, </w:t>
      </w:r>
      <w:r w:rsidR="004B2E66" w:rsidRPr="004B2E66">
        <w:rPr>
          <w:b/>
          <w:sz w:val="24"/>
        </w:rPr>
        <w:t>Bana Jelačića 144</w:t>
      </w:r>
      <w:r w:rsidRPr="009C396C">
        <w:rPr>
          <w:b/>
          <w:sz w:val="24"/>
        </w:rPr>
        <w:t xml:space="preserve">, OIB: </w:t>
      </w:r>
      <w:r w:rsidR="004B2E66" w:rsidRPr="004B2E66">
        <w:rPr>
          <w:b/>
          <w:sz w:val="24"/>
        </w:rPr>
        <w:t>61884286875</w:t>
      </w:r>
      <w:r w:rsidRPr="009C396C">
        <w:rPr>
          <w:b/>
          <w:sz w:val="24"/>
        </w:rPr>
        <w:t xml:space="preserve">, MBS: </w:t>
      </w:r>
      <w:r w:rsidR="004B2E66" w:rsidRPr="004B2E66">
        <w:rPr>
          <w:b/>
          <w:sz w:val="24"/>
        </w:rPr>
        <w:t>030148928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4B2E66" w:rsidRPr="004B2E66">
        <w:t xml:space="preserve">Renato </w:t>
      </w:r>
      <w:proofErr w:type="spellStart"/>
      <w:r w:rsidR="004B2E66" w:rsidRPr="004B2E66">
        <w:t>Radulović</w:t>
      </w:r>
      <w:proofErr w:type="spellEnd"/>
      <w:r w:rsidR="004B2E66" w:rsidRPr="004B2E66">
        <w:t>, OIB: 58104171445</w:t>
      </w:r>
      <w:r w:rsidR="00926738" w:rsidRPr="009C396C">
        <w:t xml:space="preserve">, </w:t>
      </w:r>
      <w:r w:rsidR="004B2E66" w:rsidRPr="004B2E66">
        <w:t>Vinkovci, Bana Jelačića 144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4B2E66">
        <w:rPr>
          <w:b/>
        </w:rPr>
        <w:t>THE BRIM d.o.o., Vinkovci, Bana Jelačića 144, OIB: 61884286875, MBS: 030148928</w:t>
      </w:r>
      <w:r w:rsidR="00065EB1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4B2E66">
        <w:t xml:space="preserve">Renato </w:t>
      </w:r>
      <w:proofErr w:type="spellStart"/>
      <w:r w:rsidR="004B2E66">
        <w:t>Radulović</w:t>
      </w:r>
      <w:proofErr w:type="spellEnd"/>
      <w:r w:rsidR="004B2E66">
        <w:t>, Vinkovci, Bana Jelačića 144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4B2E66">
        <w:t xml:space="preserve">Renato </w:t>
      </w:r>
      <w:proofErr w:type="spellStart"/>
      <w:r w:rsidR="004B2E66">
        <w:t>Radulović</w:t>
      </w:r>
      <w:proofErr w:type="spellEnd"/>
      <w:r w:rsidR="004B2E66">
        <w:t>, Vinkovci, Bana Jelačića 144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4B2E66">
        <w:t xml:space="preserve">Renato </w:t>
      </w:r>
      <w:proofErr w:type="spellStart"/>
      <w:r w:rsidR="004B2E66">
        <w:t>Radulović</w:t>
      </w:r>
      <w:proofErr w:type="spellEnd"/>
      <w:r w:rsidR="004B2E66">
        <w:t>, Vinkovci, Bana Jelačića 144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B950F9">
        <w:t xml:space="preserve">Renato </w:t>
      </w:r>
      <w:proofErr w:type="spellStart"/>
      <w:r w:rsidR="00B950F9">
        <w:t>Radulović</w:t>
      </w:r>
      <w:proofErr w:type="spellEnd"/>
      <w:r w:rsidR="00B950F9">
        <w:t>, Vinkovci, Bana Jelačića 144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11F" w:rsidR="0056511F">
      <w:r>
        <w:separator/>
      </w:r>
    </w:p>
  </w:endnote>
  <w:endnote w:id="0" w:type="continuationSeparator">
    <w:p w:rsidRDefault="0056511F" w:rsidR="00565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11F" w:rsidR="0056511F">
      <w:r>
        <w:separator/>
      </w:r>
    </w:p>
  </w:footnote>
  <w:footnote w:id="0" w:type="continuationSeparator">
    <w:p w:rsidRDefault="0056511F" w:rsidR="00565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F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2709F">
      <w:t>6 St-</w:t>
    </w:r>
    <w:r w:rsidR="009B68D3">
      <w:t>665</w:t>
    </w:r>
    <w:r w:rsidR="0092709F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B68D3">
      <w:t>665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511F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0F09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F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0F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0F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F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F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F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0F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0F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F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F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 BRIM d.o.o. za filmsku i televizijsku produkciju</izvorni_sadrzaj>
    <derivirana_varijabla naziv="DomainObject.Predmet.ProtustrankaFormated_1">  THE BRIM d.o.o. za filmsku i televizijsku produkciju</derivirana_varijabla>
  </DomainObject.Predmet.ProtustrankaFormated>
  <DomainObject.Predmet.ProtustrankaFormatedOIB>
    <izvorni_sadrzaj>  THE BRIM d.o.o. za filmsku i televizijsku produkciju, OIB 61884286875</izvorni_sadrzaj>
    <derivirana_varijabla naziv="DomainObject.Predmet.ProtustrankaFormatedOIB_1">  THE BRIM d.o.o. za filmsku i televizijsku produkciju, OIB 61884286875</derivirana_varijabla>
  </DomainObject.Predmet.ProtustrankaFormatedOIB>
  <DomainObject.Predmet.ProtustrankaFormatedWithAdress>
    <izvorni_sadrzaj> THE BRIM d.o.o. za filmsku i televizijsku produkciju, Bana Jelačića 144, 32100 Vinkovci</izvorni_sadrzaj>
    <derivirana_varijabla naziv="DomainObject.Predmet.ProtustrankaFormatedWithAdress_1"> THE BRIM d.o.o. za filmsku i televizijsku produkciju, Bana Jelačića 144, 32100 Vinkovci</derivirana_varijabla>
  </DomainObject.Predmet.ProtustrankaFormatedWithAdress>
  <DomainObject.Predmet.ProtustrankaFormatedWithAdressOIB>
    <izvorni_sadrzaj> THE BRIM d.o.o. za filmsku i televizijsku produkciju, OIB 61884286875, Bana Jelačića 144, 32100 Vinkovci</izvorni_sadrzaj>
    <derivirana_varijabla naziv="DomainObject.Predmet.ProtustrankaFormatedWithAdressOIB_1"> THE BRIM d.o.o. za filmsku i televizijsku produkciju, OIB 61884286875, Bana Jelačića 144, 32100 Vinkovci</derivirana_varijabla>
  </DomainObject.Predmet.ProtustrankaFormatedWithAdressOIB>
  <DomainObject.Predmet.ProtustrankaWithAdress>
    <izvorni_sadrzaj>THE BRIM d.o.o. za filmsku i televizijsku produkciju Bana Jelačića 144, 32100 Vinkovci</izvorni_sadrzaj>
    <derivirana_varijabla naziv="DomainObject.Predmet.ProtustrankaWithAdress_1">THE BRIM d.o.o. za filmsku i televizijsku produkciju Bana Jelačića 144, 32100 Vinkovci</derivirana_varijabla>
  </DomainObject.Predmet.ProtustrankaWithAdress>
  <DomainObject.Predmet.ProtustrankaWithAdressOIB>
    <izvorni_sadrzaj>THE BRIM d.o.o. za filmsku i televizijsku produkciju, OIB 61884286875, Bana Jelačića 144, 32100 Vinkovci</izvorni_sadrzaj>
    <derivirana_varijabla naziv="DomainObject.Predmet.ProtustrankaWithAdressOIB_1">THE BRIM d.o.o. za filmsku i televizijsku produkciju, OIB 61884286875, Bana Jelačića 144, 32100 Vinkovci</derivirana_varijabla>
  </DomainObject.Predmet.ProtustrankaWithAdressOIB>
  <DomainObject.Predmet.ProtustrankaNazivFormated>
    <izvorni_sadrzaj>THE BRIM d.o.o. za filmsku i televizijsku produkciju</izvorni_sadrzaj>
    <derivirana_varijabla naziv="DomainObject.Predmet.ProtustrankaNazivFormated_1">THE BRIM d.o.o. za filmsku i televizijsku produkciju</derivirana_varijabla>
  </DomainObject.Predmet.ProtustrankaNazivFormated>
  <DomainObject.Predmet.ProtustrankaNazivFormatedOIB>
    <izvorni_sadrzaj>THE BRIM d.o.o. za filmsku i televizijsku produkciju, OIB 61884286875</izvorni_sadrzaj>
    <derivirana_varijabla naziv="DomainObject.Predmet.ProtustrankaNazivFormatedOIB_1">THE BRIM d.o.o. za filmsku i televizijsku produkciju, OIB 61884286875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THE BRIM d.o.o. za filmsku i televizijsku produkciju</item>
    </izvorni_sadrzaj>
    <derivirana_varijabla naziv="DomainObject.Predmet.ProtuStrankaListFormated_1">
      <item>THE BRIM d.o.o. za filmsku i televizijsku produkciju</item>
    </derivirana_varijabla>
  </DomainObject.Predmet.ProtuStrankaListFormated>
  <DomainObject.Predmet.ProtuStrankaListFormatedOIB>
    <izvorni_sadrzaj>
      <item>THE BRIM d.o.o. za filmsku i televizijsku produkciju, OIB 61884286875</item>
    </izvorni_sadrzaj>
    <derivirana_varijabla naziv="DomainObject.Predmet.ProtuStrankaListFormatedOIB_1">
      <item>THE BRIM d.o.o. za filmsku i televizijsku produkciju, OIB 61884286875</item>
    </derivirana_varijabla>
  </DomainObject.Predmet.ProtuStrankaListFormatedOIB>
  <DomainObject.Predmet.ProtuStrankaListFormatedWithAdress>
    <izvorni_sadrzaj>
      <item>THE BRIM d.o.o. za filmsku i televizijsku produkciju, Bana Jelačića 144, 32100 Vinkovci</item>
    </izvorni_sadrzaj>
    <derivirana_varijabla naziv="DomainObject.Predmet.ProtuStrankaListFormatedWithAdress_1">
      <item>THE BRIM d.o.o. za filmsku i televizijsku produkciju, Bana Jelačića 144, 32100 Vinkovci</item>
    </derivirana_varijabla>
  </DomainObject.Predmet.ProtuStrankaListFormatedWithAdress>
  <DomainObject.Predmet.ProtuStrankaListFormatedWithAdressOIB>
    <izvorni_sadrzaj>
      <item>THE BRIM d.o.o. za filmsku i televizijsku produkciju, OIB 61884286875, Bana Jelačića 144, 32100 Vinkovci</item>
    </izvorni_sadrzaj>
    <derivirana_varijabla naziv="DomainObject.Predmet.ProtuStrankaListFormatedWithAdressOIB_1">
      <item>THE BRIM d.o.o. za filmsku i televizijsku produkciju, OIB 61884286875, Bana Jelačića 144, 32100 Vinkovci</item>
    </derivirana_varijabla>
  </DomainObject.Predmet.ProtuStrankaListFormatedWithAdressOIB>
  <DomainObject.Predmet.ProtuStrankaListNazivFormated>
    <izvorni_sadrzaj>
      <item>THE BRIM d.o.o. za filmsku i televizijsku produkciju</item>
    </izvorni_sadrzaj>
    <derivirana_varijabla naziv="DomainObject.Predmet.ProtuStrankaListNazivFormated_1">
      <item>THE BRIM d.o.o. za filmsku i televizijsku produkciju</item>
    </derivirana_varijabla>
  </DomainObject.Predmet.ProtuStrankaListNazivFormated>
  <DomainObject.Predmet.ProtuStrankaListNazivFormatedOIB>
    <izvorni_sadrzaj>
      <item>THE BRIM d.o.o. za filmsku i televizijsku produkciju, OIB 61884286875</item>
    </izvorni_sadrzaj>
    <derivirana_varijabla naziv="DomainObject.Predmet.ProtuStrankaListNazivFormatedOIB_1">
      <item>THE BRIM d.o.o. za filmsku i televizijsku produkciju, OIB 61884286875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THE BRIM d.o.o. za filmsku i televizijsku produkciju</izvorni_sadrzaj>
    <derivirana_varijabla naziv="DomainObject.Predmet.ProtustrankaIDrugi_1">THE BRIM d.o.o. za filmsku i televizijsku produkciju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THE BRIM d.o.o. za filmsku i televizijsku produkciju, OIB 61884286875, Bana Jelačića 144, 32100 Vinkovci</izvorni_sadrzaj>
    <derivirana_varijabla naziv="DomainObject.Predmet.ProtustrankaIDrugiAdressOIB_1">THE BRIM d.o.o. za filmsku i televizijsku produkciju, OIB 61884286875, Bana Jelačića 144,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THE BRIM d.o.o. za filmsku i televizijsku produkciju</item>
    </izvorni_sadrzaj>
    <derivirana_varijabla naziv="DomainObject.Predmet.SudioniciListNaziv_1">
      <item>FINA RC OSIJEK</item>
      <item>THE BRIM d.o.o. za filmsku i televizijsku produkciju</item>
    </derivirana_varijabla>
  </DomainObject.Predmet.SudioniciListNaziv>
  <DomainObject.Predmet.SudioniciListAdressOIB>
    <izvorni_sadrzaj>
      <item>FINA RC OSIJEK, OIB 85821130368</item>
      <item>THE BRIM d.o.o. za filmsku i televizijsku produkciju, OIB 61884286875, Bana Jelačića 144,32100 Vinkovci</item>
    </izvorni_sadrzaj>
    <derivirana_varijabla naziv="DomainObject.Predmet.SudioniciListAdressOIB_1">
      <item>FINA RC OSIJEK, OIB 85821130368</item>
      <item>THE BRIM d.o.o. za filmsku i televizijsku produkciju, OIB 61884286875, Bana Jelačića 144,32100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61884286875</item>
    </izvorni_sadrzaj>
    <derivirana_varijabla naziv="DomainObject.Predmet.SudioniciListNazivOIB_1">
      <item>, OIB 85821130368</item>
      <item>, OIB 61884286875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943F1-18A1-496A-BEA5-E7239AA06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2172</properties:Characters>
  <properties:Lines>104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2016-09-26T06:24:00Z</dcterms:modified>
  <cp:revision>134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