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3185" w14:paraId="65e3185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7342CB">
        <w:t>18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>2</w:t>
      </w:r>
      <w:r w:rsidR="00D51566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CF3920" w:rsidRPr="00CF3920">
        <w:t>FIRST VALLEY j.d.o.o., OIB: 91052357926, Sveti Ivan Zelina, Zagrebačka 28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F3920">
        <w:t>25.418,90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>2</w:t>
      </w:r>
      <w:r w:rsidR="00D51566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CC655E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</w:t>
      </w:r>
      <w:r w:rsidR="00896B95">
        <w:t xml:space="preserve">   </w:t>
      </w:r>
      <w:r w:rsidR="008E454A">
        <w:t>Bernardica Novak Šarac</w:t>
      </w:r>
      <w:r>
        <w:t xml:space="preserve"> v.r. </w:t>
      </w:r>
    </w:p>
    <w:p w:rsidRDefault="00CC655E" w:rsidP="00CC655E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 ovlašteni službenik</w:t>
      </w:r>
    </w:p>
    <w:p w:rsidRDefault="00CC655E" w:rsidP="00CC655E" w:rsidR="00CC655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Tatjana Slaviček </w:t>
      </w:r>
    </w:p>
    <w:p w:rsidRDefault="00CC655E" w:rsidP="00CC655E" w:rsidR="00CC655E" w:rsidRPr="009C5689">
      <w:r>
        <w:t xml:space="preserve">                                                      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655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655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716E80"/>
    <w:rsid w:val="007342CB"/>
    <w:rsid w:val="00754835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C25B35"/>
    <w:rsid w:val="00C65619"/>
    <w:rsid w:val="00CC655E"/>
    <w:rsid w:val="00CF3920"/>
    <w:rsid w:val="00CF4776"/>
    <w:rsid w:val="00D51566"/>
    <w:rsid w:val="00E60018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St-1818/2018-3</izvorni_sadrzaj>
    <derivirana_varijabla naziv="DomainObject.Oznaka_1">St-1818/2018-3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St-1818/2018</izvorni_sadrzaj>
    <derivirana_varijabla naziv="DomainObject.Predmet.OznakaBroj_1">St-1818/2018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VALLEY jednostavno društvo s ograničenom odgovornošću za trgovinu i usluge</izvorni_sadrzaj>
    <derivirana_varijabla naziv="DomainObject.Predmet.ProtustrankaFormated_1">  FIRST VALLEY jednostavno društvo s ograničenom odgovornošću za trgovinu i usluge</derivirana_varijabla>
  </DomainObject.Predmet.ProtustrankaFormated>
  <DomainObject.Predmet.ProtustrankaFormatedOIB>
    <izvorni_sadrzaj>  FIRST VALLEY jednostavno društvo s ograničenom odgovornošću za trgovinu i usluge, OIB 91052357926</izvorni_sadrzaj>
    <derivirana_varijabla naziv="DomainObject.Predmet.ProtustrankaFormatedOIB_1">  FIRST VALLEY jednostavno društvo s ograničenom odgovornošću za trgovinu i usluge, OIB 91052357926</derivirana_varijabla>
  </DomainObject.Predmet.ProtustrankaFormatedOIB>
  <DomainObject.Predmet.ProtustrankaFormatedWithAdress>
    <izvorni_sadrzaj> FIRST VALLEY jednostavno društvo s ograničenom odgovornošću za trgovinu i usluge, Zagrebačka 28 , 10380 Sveti Ivan Zelina</izvorni_sadrzaj>
    <derivirana_varijabla naziv="DomainObject.Predmet.ProtustrankaFormatedWithAdress_1"> FIRST VALLEY jednostavno društvo s ograničenom odgovornošću za trgovinu i usluge, Zagrebačka 28 , 10380 Sveti Ivan Zelina</derivirana_varijabla>
  </DomainObject.Predmet.ProtustrankaFormatedWithAdress>
  <DomainObject.Predmet.ProtustrankaFormatedWithAdressOIB>
    <izvorni_sadrzaj> FIRST VALLEY jednostavno društvo s ograničenom odgovornošću za trgovinu i usluge, OIB 91052357926, Zagrebačka 28 , 10380 Sveti Ivan Zelina</izvorni_sadrzaj>
    <derivirana_varijabla naziv="DomainObject.Predmet.ProtustrankaFormatedWithAdressOIB_1"> FIRST VALLEY jednostavno društvo s ograničenom odgovornošću za trgovinu i usluge, OIB 91052357926, Zagrebačka 28 , 10380 Sveti Ivan Zelina</derivirana_varijabla>
  </DomainObject.Predmet.ProtustrankaFormatedWithAdressOIB>
  <DomainObject.Predmet.ProtustrankaWithAdress>
    <izvorni_sadrzaj>FIRST VALLEY jednostavno društvo s ograničenom odgovornošću za trgovinu i usluge Zagrebačka 28 , 10380 Sveti Ivan Zelina</izvorni_sadrzaj>
    <derivirana_varijabla naziv="DomainObject.Predmet.ProtustrankaWithAdress_1">FIRST VALLEY jednostavno društvo s ograničenom odgovornošću za trgovinu i usluge Zagrebačka 28 , 10380 Sveti Ivan Zelina</derivirana_varijabla>
  </DomainObject.Predmet.ProtustrankaWithAdress>
  <DomainObject.Predmet.ProtustrankaWithAdressOIB>
    <izvorni_sadrzaj>FIRST VALLEY jednostavno društvo s ograničenom odgovornošću za trgovinu i usluge, OIB 91052357926, Zagrebačka 28 , 10380 Sveti Ivan Zelina</izvorni_sadrzaj>
    <derivirana_varijabla naziv="DomainObject.Predmet.ProtustrankaWithAdressOIB_1">FIRST VALLEY jednostavno društvo s ograničenom odgovornošću za trgovinu i usluge, OIB 91052357926, Zagrebačka 28 , 10380 Sveti Ivan Zelina</derivirana_varijabla>
  </DomainObject.Predmet.ProtustrankaWithAdressOIB>
  <DomainObject.Predmet.ProtustrankaNazivFormated>
    <izvorni_sadrzaj>FIRST VALLEY jednostavno društvo s ograničenom odgovornošću za trgovinu i usluge</izvorni_sadrzaj>
    <derivirana_varijabla naziv="DomainObject.Predmet.ProtustrankaNazivFormated_1">FIRST VALLEY jednostavno društvo s ograničenom odgovornošću za trgovinu i usluge</derivirana_varijabla>
  </DomainObject.Predmet.ProtustrankaNazivFormated>
  <DomainObject.Predmet.ProtustrankaNazivFormatedOIB>
    <izvorni_sadrzaj>FIRST VALLEY jednostavno društvo s ograničenom odgovornošću za trgovinu i usluge, OIB 91052357926</izvorni_sadrzaj>
    <derivirana_varijabla naziv="DomainObject.Predmet.ProtustrankaNazivFormatedOIB_1">FIRST VALLEY jednostavno društvo s ograničenom odgovornošću za trgovinu i usluge, OIB 91052357926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FIRST VALLEY jednostavno društvo s ograničenom odgovornošću za trgovinu i usluge</item>
    </izvorni_sadrzaj>
    <derivirana_varijabla naziv="DomainObject.Predmet.ProtuStrankaListFormated_1">
      <item>FIRST VALLEY jednostavno društvo s ograničenom odgovornošću za trgovinu i usluge</item>
    </derivirana_varijabla>
  </DomainObject.Predmet.ProtuStrankaListFormated>
  <DomainObject.Predmet.ProtuStrankaListFormatedOIB>
    <izvorni_sadrzaj>
      <item>FIRST VALLEY jednostavno društvo s ograničenom odgovornošću za trgovinu i usluge, OIB 91052357926</item>
    </izvorni_sadrzaj>
    <derivirana_varijabla naziv="DomainObject.Predmet.ProtuStrankaListFormatedOIB_1">
      <item>FIRST VALLEY jednostavno društvo s ograničenom odgovornošću za trgovinu i usluge, OIB 91052357926</item>
    </derivirana_varijabla>
  </DomainObject.Predmet.ProtuStrankaListFormatedOIB>
  <DomainObject.Predmet.ProtuStrankaListFormatedWithAdress>
    <izvorni_sadrzaj>
      <item>FIRST VALLEY jednostavno društvo s ograničenom odgovornošću za trgovinu i usluge, Zagrebačka 28 , 10380 Sveti Ivan Zelina</item>
    </izvorni_sadrzaj>
    <derivirana_varijabla naziv="DomainObject.Predmet.ProtuStrankaListFormatedWithAdress_1">
      <item>FIRST VALLEY jednostavno društvo s ograničenom odgovornošću za trgovinu i usluge, Zagrebačka 28 , 10380 Sveti Ivan Zelina</item>
    </derivirana_varijabla>
  </DomainObject.Predmet.ProtuStrankaListFormatedWithAdress>
  <DomainObject.Predmet.ProtuStrankaListFormatedWithAdressOIB>
    <izvorni_sadrzaj>
      <item>FIRST VALLEY jednostavno društvo s ograničenom odgovornošću za trgovinu i usluge, OIB 91052357926, Zagrebačka 28 , 10380 Sveti Ivan Zelina</item>
    </izvorni_sadrzaj>
    <derivirana_varijabla naziv="DomainObject.Predmet.ProtuStrankaListFormatedWithAdressOIB_1">
      <item>FIRST VALLEY jednostavno društvo s ograničenom odgovornošću za trgovinu i usluge, OIB 91052357926, Zagrebačka 28 , 10380 Sveti Ivan Zelina</item>
    </derivirana_varijabla>
  </DomainObject.Predmet.ProtuStrankaListFormatedWithAdressOIB>
  <DomainObject.Predmet.ProtuStrankaListNazivFormated>
    <izvorni_sadrzaj>
      <item>FIRST VALLEY jednostavno društvo s ograničenom odgovornošću za trgovinu i usluge</item>
    </izvorni_sadrzaj>
    <derivirana_varijabla naziv="DomainObject.Predmet.ProtuStrankaListNazivFormated_1">
      <item>FIRST VALLEY jednostavno društvo s ograničenom odgovornošću za trgovinu i usluge</item>
    </derivirana_varijabla>
  </DomainObject.Predmet.ProtuStrankaListNazivFormated>
  <DomainObject.Predmet.ProtuStrankaListNazivFormatedOIB>
    <izvorni_sadrzaj>
      <item>FIRST VALLEY jednostavno društvo s ograničenom odgovornošću za trgovinu i usluge, OIB 91052357926</item>
    </izvorni_sadrzaj>
    <derivirana_varijabla naziv="DomainObject.Predmet.ProtuStrankaListNazivFormatedOIB_1">
      <item>FIRST VALLEY jednostavno društvo s ograničenom odgovornošću za trgovinu i usluge, OIB 91052357926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St-1818/2018-3</izvorni_sadrzaj>
    <derivirana_varijabla naziv="DomainObject.PoslovniBrojDokumenta_1">St-1818/2018-3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FIRST VALLEY jednostavno društvo s ograničenom odgovornošću za trgovinu i usluge</izvorni_sadrzaj>
    <derivirana_varijabla naziv="DomainObject.Predmet.ProtustrankaIDrugi_1">FIRST VALLEY jednostavno društvo s ograničenom odgovornošću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FIRST VALLEY jednostavno društvo s ograničenom odgovornošću za trgovinu i usluge, OIB 91052357926, Zagrebačka 28 , 10380 Sveti Ivan Zelina</izvorni_sadrzaj>
    <derivirana_varijabla naziv="DomainObject.Predmet.ProtustrankaIDrugiAdressOIB_1">FIRST VALLEY jednostavno društvo s ograničenom odgovornošću za trgovinu i usluge, OIB 91052357926, Zagrebačka 28 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FIRST VALLEY jednostavno društvo s ograničenom odgovornošću za trgovinu i usluge</item>
    </izvorni_sadrzaj>
    <derivirana_varijabla naziv="DomainObject.Predmet.SudioniciListNaziv_1">
      <item>FINA Regionalni centar Zagreb</item>
      <item>FIRST VALLEY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</item>
      <item>FIRST VALLEY jednostavno društvo s ograničenom odgovornošću za trgovinu i usluge, OIB 91052357926, Zagrebačka 28 ,10380 Sveti Ivan Zelina</item>
    </izvorni_sadrzaj>
    <derivirana_varijabla naziv="DomainObject.Predmet.SudioniciListAdressOIB_1">
      <item>FINA Regionalni centar Zagreb, OIB 85821130368</item>
      <item>FIRST VALLEY jednostavno društvo s ograničenom odgovornošću za trgovinu i usluge, OIB 91052357926, Zagrebačka 28 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91052357926</item>
    </izvorni_sadrzaj>
    <derivirana_varijabla naziv="DomainObject.Predmet.SudioniciListNazivOIB_1">
      <item>, OIB 85821130368</item>
      <item>, OIB 91052357926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St-1818/2018-3</izvorni_sadrzaj>
    <derivirana_varijabla naziv="DomainObject.PredzadnjaOdlukaIzPredmeta.Oznaka_1">St-1818/2018-3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1366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2018-10-29T09:39:00Z</dcterms:created>
  <dc:creator>Bernardica Novak</dc:creator>
  <cp:lastModifiedBy>Tatjana Slaviček</cp:lastModifiedBy>
  <cp:lastPrinted>2018-10-02T09:45:00Z</cp:lastPrinted>
  <dcterms:modified xmlns:xsi="http://www.w3.org/2001/XMLSchema-instance" xsi:type="dcterms:W3CDTF">2018-10-29T12:27:00Z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St-1818/2018-3 / Odluka - Oglas (Oglas_1818-18.docx)</vt:lpwstr>
  </prop:property>
  <prop:property name="CC_coloring" pid="5" fmtid="{D5CDD505-2E9C-101B-9397-08002B2CF9AE}">
    <vt:bool>false</vt:bool>
  </prop:property>
</prop:Properties>
</file>