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8e2b" w14:paraId="8cf8e2b" w:rsidRDefault="00AE649C" w:rsidP="00D93FD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93FD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3FD7" w:rsidP="00D93FD7" w:rsidR="00D93FD7">
      <w:pPr>
        <w:spacing w:after="0"/>
        <w:outlineLvl w:val="0"/>
      </w:pPr>
      <w:r>
        <w:t>REPUBLIKA HRVATSKA</w:t>
      </w:r>
    </w:p>
    <w:p w:rsidRDefault="00D93FD7" w:rsidP="00D93FD7" w:rsidR="00D93FD7">
      <w:pPr>
        <w:spacing w:after="0"/>
        <w:outlineLvl w:val="0"/>
      </w:pPr>
      <w:r>
        <w:t>TRGOVAČKI SUD U VARAŽDINU</w:t>
      </w:r>
    </w:p>
    <w:p w:rsidRDefault="00D93FD7" w:rsidP="00D93FD7" w:rsidR="00D93FD7">
      <w:pPr>
        <w:spacing w:after="0"/>
        <w:jc w:val="center"/>
      </w:pPr>
    </w:p>
    <w:p w:rsidRDefault="00D93FD7" w:rsidP="00D93FD7" w:rsidR="00D93FD7">
      <w:pPr>
        <w:spacing w:after="0"/>
        <w:jc w:val="center"/>
      </w:pPr>
    </w:p>
    <w:p w:rsidRDefault="00D93FD7" w:rsidP="00D93FD7" w:rsidR="00D93FD7">
      <w:pPr>
        <w:spacing w:after="0"/>
        <w:jc w:val="center"/>
      </w:pPr>
    </w:p>
    <w:p w:rsidRDefault="00D93FD7" w:rsidP="00D93FD7" w:rsidR="00D93FD7">
      <w:pPr>
        <w:spacing w:after="0"/>
        <w:jc w:val="center"/>
      </w:pPr>
    </w:p>
    <w:p w:rsidRDefault="00D93FD7" w:rsidP="00D93FD7" w:rsidR="00D93FD7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50, OIB: 52281681848, dana 27. travnja 2017. godine temeljem čl. 430. Stečajnog zakona ("Narodne novine" 71/15, u daljnjem tekstu SZ) objavljuje slijedeći</w:t>
      </w:r>
    </w:p>
    <w:p w:rsidRDefault="00D93FD7" w:rsidP="00D93FD7" w:rsidR="00D93FD7">
      <w:pPr>
        <w:spacing w:after="0"/>
        <w:jc w:val="both"/>
      </w:pPr>
    </w:p>
    <w:p w:rsidRDefault="00D93FD7" w:rsidP="00D93FD7" w:rsidR="00D93FD7">
      <w:pPr>
        <w:spacing w:after="0"/>
        <w:jc w:val="center"/>
      </w:pPr>
      <w:r>
        <w:t xml:space="preserve">O G L A S </w:t>
      </w:r>
    </w:p>
    <w:p w:rsidRDefault="00D93FD7" w:rsidP="00D93FD7" w:rsidR="00D93FD7">
      <w:pPr>
        <w:spacing w:after="0"/>
        <w:jc w:val="both"/>
      </w:pPr>
    </w:p>
    <w:p w:rsidRDefault="00D93FD7" w:rsidP="00D93FD7" w:rsidR="00D93FD7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50, OIB: 52281681848, iznosi 11.006,60 kn.</w:t>
      </w:r>
    </w:p>
    <w:p w:rsidRDefault="00D93FD7" w:rsidP="00D93FD7" w:rsidR="00D93FD7">
      <w:pPr>
        <w:spacing w:after="0"/>
        <w:jc w:val="both"/>
      </w:pPr>
    </w:p>
    <w:p w:rsidRDefault="00D93FD7" w:rsidP="00D93FD7" w:rsidR="00D93FD7">
      <w:pPr>
        <w:spacing w:after="0"/>
        <w:ind w:hanging="705" w:left="705"/>
        <w:jc w:val="both"/>
      </w:pPr>
      <w:r>
        <w:t>II</w:t>
      </w:r>
      <w:r>
        <w:tab/>
        <w:t xml:space="preserve">Poziva se direktor dužnika Ivana Hadrović iz Križevaca, Istarska ulica 24, OIB: 37037450689,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93FD7" w:rsidP="00D93FD7" w:rsidR="00D93FD7">
      <w:pPr>
        <w:spacing w:after="0"/>
        <w:jc w:val="both"/>
      </w:pPr>
    </w:p>
    <w:p w:rsidRDefault="00D93FD7" w:rsidP="00D93FD7" w:rsidR="00D93FD7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93FD7" w:rsidP="00D93FD7" w:rsidR="00D93FD7">
      <w:pPr>
        <w:spacing w:after="0"/>
        <w:jc w:val="both"/>
      </w:pPr>
    </w:p>
    <w:p w:rsidRDefault="00D93FD7" w:rsidP="00D93FD7" w:rsidR="00D93FD7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93FD7" w:rsidP="00D93FD7" w:rsidR="00D93FD7">
      <w:pPr>
        <w:spacing w:after="0"/>
        <w:jc w:val="both"/>
      </w:pPr>
    </w:p>
    <w:p w:rsidRDefault="00D93FD7" w:rsidP="00D93FD7" w:rsidR="00D93FD7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93FD7" w:rsidP="00D93FD7" w:rsidR="00D93FD7">
      <w:pPr>
        <w:spacing w:after="0"/>
        <w:outlineLvl w:val="0"/>
      </w:pPr>
    </w:p>
    <w:p w:rsidRDefault="00D93FD7" w:rsidP="00D93FD7" w:rsidR="00D93FD7">
      <w:pPr>
        <w:spacing w:after="0"/>
        <w:outlineLvl w:val="0"/>
      </w:pPr>
    </w:p>
    <w:p w:rsidRDefault="00D93FD7" w:rsidP="00D93FD7" w:rsidR="00D93FD7">
      <w:pPr>
        <w:spacing w:after="0"/>
        <w:jc w:val="center"/>
        <w:outlineLvl w:val="0"/>
      </w:pPr>
    </w:p>
    <w:p w:rsidRDefault="00D93FD7" w:rsidP="00D93FD7" w:rsidR="00D93FD7">
      <w:pPr>
        <w:spacing w:after="0"/>
        <w:jc w:val="center"/>
        <w:outlineLvl w:val="0"/>
      </w:pPr>
    </w:p>
    <w:p w:rsidRDefault="00D93FD7" w:rsidP="00D93FD7" w:rsidR="00D93FD7">
      <w:pPr>
        <w:spacing w:after="0"/>
        <w:jc w:val="center"/>
        <w:outlineLvl w:val="0"/>
      </w:pPr>
    </w:p>
    <w:p w:rsidRDefault="00D93FD7" w:rsidP="00D93FD7" w:rsidR="00D93FD7">
      <w:pPr>
        <w:spacing w:after="0"/>
        <w:jc w:val="center"/>
        <w:outlineLvl w:val="0"/>
      </w:pPr>
    </w:p>
    <w:p w:rsidRDefault="00D93FD7" w:rsidP="00D93FD7" w:rsidR="00D93FD7">
      <w:pPr>
        <w:spacing w:after="0"/>
        <w:jc w:val="center"/>
        <w:outlineLvl w:val="0"/>
      </w:pPr>
      <w:r>
        <w:t>Obrazloženje</w:t>
      </w:r>
    </w:p>
    <w:p w:rsidRDefault="00D93FD7" w:rsidP="00D93FD7" w:rsidR="00D93FD7">
      <w:pPr>
        <w:spacing w:after="0"/>
        <w:outlineLvl w:val="0"/>
      </w:pPr>
    </w:p>
    <w:p w:rsidRDefault="00D93FD7" w:rsidP="00D93FD7" w:rsidR="00D93FD7">
      <w:pPr>
        <w:spacing w:after="0"/>
        <w:jc w:val="both"/>
        <w:outlineLvl w:val="0"/>
      </w:pPr>
      <w:r>
        <w:tab/>
        <w:t xml:space="preserve">Dana 24. travnja 2017. godine, predlagatelj Financijska agencija, Regionalni centar Zagreb, Podružnica Varaždin podnio je prijedlog  za otvaranje skraćenog stečajnog postupka nad dužnikom, navodeći da dužnik L&amp;N j.d.o.o. </w:t>
      </w:r>
      <w:proofErr w:type="spellStart"/>
      <w:r>
        <w:t>Bojnikovec</w:t>
      </w:r>
      <w:proofErr w:type="spellEnd"/>
      <w:r>
        <w:t xml:space="preserve">, </w:t>
      </w:r>
      <w:proofErr w:type="spellStart"/>
      <w:r>
        <w:t>Bojnikovec</w:t>
      </w:r>
      <w:proofErr w:type="spellEnd"/>
      <w:r>
        <w:t xml:space="preserve"> 50, OIB: 52281681848, na dan 20.04.2017. u Očevidniku redoslijeda osnova za plaćanje ima evidentirane neizvršene osnove za plaćanje u ukupnom iznosu 11.006,60 kn, te da dužnik nema zaposlenih.</w:t>
      </w:r>
    </w:p>
    <w:p w:rsidRDefault="00D93FD7" w:rsidP="00D93FD7" w:rsidR="00D93FD7">
      <w:pPr>
        <w:spacing w:after="0"/>
        <w:jc w:val="both"/>
        <w:outlineLvl w:val="0"/>
      </w:pPr>
    </w:p>
    <w:p w:rsidRDefault="00D93FD7" w:rsidP="00D93FD7" w:rsidR="00D93FD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93FD7" w:rsidP="00D93FD7" w:rsidR="00D93FD7">
      <w:pPr>
        <w:spacing w:after="0"/>
        <w:jc w:val="both"/>
        <w:outlineLvl w:val="0"/>
      </w:pPr>
    </w:p>
    <w:p w:rsidRDefault="00D93FD7" w:rsidP="00D93FD7" w:rsidR="00D93FD7">
      <w:pPr>
        <w:spacing w:after="0"/>
        <w:jc w:val="center"/>
        <w:outlineLvl w:val="0"/>
      </w:pPr>
    </w:p>
    <w:p w:rsidRDefault="00D93FD7" w:rsidP="00D93FD7" w:rsidR="00D93FD7">
      <w:pPr>
        <w:spacing w:after="0"/>
        <w:jc w:val="center"/>
        <w:outlineLvl w:val="0"/>
      </w:pPr>
      <w:r>
        <w:t>U Varaždinu, 27. travnja 2017. godine</w:t>
      </w:r>
    </w:p>
    <w:p w:rsidRDefault="00D93FD7" w:rsidP="00D93FD7" w:rsidR="00D93FD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3FD7" w:rsidP="00D93FD7" w:rsidR="00D93FD7">
      <w:pPr>
        <w:spacing w:after="0"/>
        <w:jc w:val="center"/>
        <w:outlineLvl w:val="0"/>
      </w:pPr>
    </w:p>
    <w:p w:rsidRDefault="00D93FD7" w:rsidP="00D93FD7" w:rsidR="00D93FD7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D93FD7" w:rsidP="00D93FD7" w:rsidR="00D93FD7">
      <w:pPr>
        <w:spacing w:after="0"/>
        <w:ind w:firstLine="720" w:left="3600"/>
        <w:outlineLvl w:val="0"/>
      </w:pPr>
    </w:p>
    <w:p w:rsidRDefault="00D93FD7" w:rsidP="00D93FD7" w:rsidR="00D93FD7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D93FD7" w:rsidP="00D93FD7" w:rsidR="00D93FD7">
      <w:pPr>
        <w:spacing w:after="0"/>
        <w:ind w:firstLine="720" w:left="3600"/>
        <w:outlineLvl w:val="0"/>
      </w:pPr>
    </w:p>
    <w:p w:rsidRDefault="00D93FD7" w:rsidP="00D93FD7" w:rsidR="00D93FD7">
      <w:pPr>
        <w:spacing w:after="0"/>
        <w:ind w:firstLine="720" w:left="3600"/>
        <w:outlineLvl w:val="0"/>
      </w:pPr>
      <w:r>
        <w:tab/>
        <w:t xml:space="preserve">   </w:t>
      </w:r>
    </w:p>
    <w:p w:rsidRDefault="00D93FD7" w:rsidP="00D93FD7" w:rsidR="00D93FD7">
      <w:pPr>
        <w:spacing w:after="0"/>
        <w:ind w:firstLine="720" w:left="3600"/>
        <w:outlineLvl w:val="0"/>
      </w:pPr>
      <w:r>
        <w:tab/>
        <w:t xml:space="preserve"> </w:t>
      </w:r>
    </w:p>
    <w:p w:rsidRDefault="00D93FD7" w:rsidP="00D93FD7" w:rsidR="00D93FD7">
      <w:pPr>
        <w:spacing w:after="0"/>
        <w:outlineLvl w:val="0"/>
      </w:pPr>
    </w:p>
    <w:p w:rsidRDefault="00D93FD7" w:rsidP="00D93FD7" w:rsidR="00D93FD7">
      <w:pPr>
        <w:spacing w:after="0"/>
        <w:outlineLvl w:val="0"/>
      </w:pPr>
      <w:r>
        <w:t>DNA:</w:t>
      </w:r>
    </w:p>
    <w:p w:rsidRDefault="00D93FD7" w:rsidP="00D93FD7" w:rsidR="00D93FD7">
      <w:pPr>
        <w:spacing w:after="0"/>
        <w:outlineLvl w:val="0"/>
      </w:pPr>
      <w:r>
        <w:t>- e-Oglasna ploča suda</w:t>
      </w:r>
    </w:p>
    <w:p w:rsidRDefault="00D93FD7" w:rsidP="00D93FD7" w:rsidR="00D93FD7">
      <w:pPr>
        <w:spacing w:after="0"/>
        <w:outlineLvl w:val="0"/>
      </w:pPr>
    </w:p>
    <w:p w:rsidRDefault="00D93FD7" w:rsidP="00D93FD7" w:rsidR="00D93FD7">
      <w:pPr>
        <w:spacing w:after="0"/>
      </w:pPr>
    </w:p>
    <w:p w:rsidRDefault="00D93FD7" w:rsidP="00D93FD7" w:rsidR="00D93FD7">
      <w:pPr>
        <w:spacing w:after="0"/>
      </w:pPr>
    </w:p>
    <w:p w:rsidRDefault="00D93FD7" w:rsidP="00D93FD7" w:rsidR="00D93FD7">
      <w:pPr>
        <w:spacing w:after="0"/>
      </w:pPr>
    </w:p>
    <w:p w:rsidRDefault="00D93FD7" w:rsidP="00D93FD7" w:rsidR="00D93FD7">
      <w:pPr>
        <w:spacing w:after="0"/>
        <w:rPr>
          <w:sz w:val="22"/>
          <w:szCs w:val="22"/>
        </w:rPr>
      </w:pPr>
    </w:p>
    <w:p w:rsidRDefault="00AE649C" w:rsidP="00D93FD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FD7" w:rsidR="008333A9">
    <w:pPr>
      <w:pStyle w:val="Zaglavlje"/>
    </w:pPr>
    <w:r>
      <w:rPr>
        <w:rStyle w:val="PozadinaSvijetloCrvena"/>
        <w:shd w:fill="auto" w:color="auto" w:val="clear"/>
      </w:rPr>
      <w:t>Poslovni broj. 9 St-226/17-3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FD7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76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St-226/2017-3</izvorni_sadrzaj>
    <derivirana_varijabla naziv="DomainObject.Oznaka_1">St-226/2017-3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L&amp;N jednostavno društvo s ograničenom odgovornošću za proizvodnju, trgovinu i usluge</izvorni_sadrzaj>
    <derivirana_varijabla naziv="DomainObject.Predmet.ProtustrankaFormated_1">  L&amp;N jednostavno društvo s ograničenom odgovornošću za proizvodnju, trgovinu i usluge</derivirana_varijabla>
  </DomainObject.Predmet.ProtustrankaFormated>
  <DomainObject.Predmet.ProtustrankaFormatedOIB>
    <izvorni_sadrzaj>  L&amp;N jednostavno društvo s ograničenom odgovornošću za proizvodnju, trgovinu i usluge, OIB 52281681848</izvorni_sadrzaj>
    <derivirana_varijabla naziv="DomainObject.Predmet.ProtustrankaFormatedOIB_1">  L&amp;N jednostavno društvo s ograničenom odgovornošću za proizvodnju, trgovinu i usluge, OIB 52281681848</derivirana_varijabla>
  </DomainObject.Predmet.ProtustrankaFormatedOIB>
  <DomainObject.Predmet.ProtustrankaFormatedWithAdress>
    <izvorni_sadrzaj> L&amp;N jednostavno društvo s ograničenom odgovornošću za proizvodnju, trgovinu i usluge, Bojnikovec 50, 48260 Bojnikovec</izvorni_sadrzaj>
    <derivirana_varijabla naziv="DomainObject.Predmet.ProtustrankaFormatedWithAdress_1"> L&amp;N jednostavno društvo s ograničenom odgovornošću za proizvodnju, trgovinu i usluge, Bojnikovec 50, 48260 Bojnikovec</derivirana_varijabla>
  </DomainObject.Predmet.ProtustrankaFormatedWithAdress>
  <DomainObject.Predmet.ProtustrankaFormatedWithAdressOIB>
    <izvorni_sadrzaj> L&amp;N jednostavno društvo s ograničenom odgovornošću za proizvodnju, trgovinu i usluge, OIB 52281681848, Bojnikovec 50, 48260 Bojnikovec</izvorni_sadrzaj>
    <derivirana_varijabla naziv="DomainObject.Predmet.ProtustrankaFormatedWithAdressOIB_1"> L&amp;N jednostavno društvo s ograničenom odgovornošću za proizvodnju, trgovinu i usluge, OIB 52281681848, Bojnikovec 50, 48260 Bojnikovec</derivirana_varijabla>
  </DomainObject.Predmet.ProtustrankaFormatedWithAdressOIB>
  <DomainObject.Predmet.ProtustrankaWithAdress>
    <izvorni_sadrzaj>L&amp;N jednostavno društvo s ograničenom odgovornošću za proizvodnju, trgovinu i usluge Bojnikovec 50, 48260 Bojnikovec</izvorni_sadrzaj>
    <derivirana_varijabla naziv="DomainObject.Predmet.ProtustrankaWithAdress_1">L&amp;N jednostavno društvo s ograničenom odgovornošću za proizvodnju, trgovinu i usluge Bojnikovec 50, 48260 Bojnikovec</derivirana_varijabla>
  </DomainObject.Predmet.ProtustrankaWithAdress>
  <DomainObject.Predmet.ProtustrankaWithAdressOIB>
    <izvorni_sadrzaj>L&amp;N jednostavno društvo s ograničenom odgovornošću za proizvodnju, trgovinu i usluge, OIB 52281681848, Bojnikovec 50, 48260 Bojnikovec</izvorni_sadrzaj>
    <derivirana_varijabla naziv="DomainObject.Predmet.ProtustrankaWithAdressOIB_1">L&amp;N jednostavno društvo s ograničenom odgovornošću za proizvodnju, trgovinu i usluge, OIB 52281681848, Bojnikovec 50, 48260 Bojnikovec</derivirana_varijabla>
  </DomainObject.Predmet.ProtustrankaWithAdressOIB>
  <DomainObject.Predmet.ProtustrankaNazivFormated>
    <izvorni_sadrzaj>L&amp;N jednostavno društvo s ograničenom odgovornošću za proizvodnju, trgovinu i usluge</izvorni_sadrzaj>
    <derivirana_varijabla naziv="DomainObject.Predmet.ProtustrankaNazivFormated_1">L&amp;N jednostavno društvo s ograničenom odgovornošću za proizvodnju, trgovinu i usluge</derivirana_varijabla>
  </DomainObject.Predmet.ProtustrankaNazivFormated>
  <DomainObject.Predmet.ProtustrankaNazivFormatedOIB>
    <izvorni_sadrzaj>L&amp;N jednostavno društvo s ograničenom odgovornošću za proizvodnju, trgovinu i usluge, OIB 52281681848</izvorni_sadrzaj>
    <derivirana_varijabla naziv="DomainObject.Predmet.ProtustrankaNazivFormatedOIB_1">L&amp;N jednostavno društvo s ograničenom odgovornošću za proizvodnju, trgovinu i usluge, OIB 52281681848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11006.60</izvorni_sadrzaj>
    <derivirana_varijabla naziv="DomainObject.Predmet.TrenutnaVrijednost_1">11006.60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L&amp;N jednostavno društvo s ograničenom odgovornošću za proizvodnju, trgovinu i usluge</item>
    </izvorni_sadrzaj>
    <derivirana_varijabla naziv="DomainObject.Predmet.ProtuStrankaListFormated_1">
      <item>L&amp;N jednostavno društvo s ograničenom odgovornošću za proizvodnju, trgovinu i usluge</item>
    </derivirana_varijabla>
  </DomainObject.Predmet.ProtuStrankaListFormated>
  <DomainObject.Predmet.ProtuStrankaListFormatedOIB>
    <izvorni_sadrzaj>
      <item>L&amp;N jednostavno društvo s ograničenom odgovornošću za proizvodnju, trgovinu i usluge, OIB 52281681848</item>
    </izvorni_sadrzaj>
    <derivirana_varijabla naziv="DomainObject.Predmet.ProtuStrankaListFormatedOIB_1">
      <item>L&amp;N jednostavno društvo s ograničenom odgovornošću za proizvodnju, trgovinu i usluge, OIB 52281681848</item>
    </derivirana_varijabla>
  </DomainObject.Predmet.ProtuStrankaListFormatedOIB>
  <DomainObject.Predmet.ProtuStrankaListFormatedWithAdress>
    <izvorni_sadrzaj>
      <item>L&amp;N jednostavno društvo s ograničenom odgovornošću za proizvodnju, trgovinu i usluge, Bojnikovec 50, 48260 Bojnikovec</item>
    </izvorni_sadrzaj>
    <derivirana_varijabla naziv="DomainObject.Predmet.ProtuStrankaListFormatedWithAdress_1">
      <item>L&amp;N jednostavno društvo s ograničenom odgovornošću za proizvodnju, trgovinu i usluge, Bojnikovec 50, 48260 Bojnikovec</item>
    </derivirana_varijabla>
  </DomainObject.Predmet.ProtuStrankaListFormatedWithAdress>
  <DomainObject.Predmet.ProtuStrankaListFormatedWithAdressOIB>
    <izvorni_sadrzaj>
      <item>L&amp;N jednostavno društvo s ograničenom odgovornošću za proizvodnju, trgovinu i usluge, OIB 52281681848, Bojnikovec 50, 48260 Bojnikovec</item>
    </izvorni_sadrzaj>
    <derivirana_varijabla naziv="DomainObject.Predmet.ProtuStrankaListFormatedWithAdressOIB_1">
      <item>L&amp;N jednostavno društvo s ograničenom odgovornošću za proizvodnju, trgovinu i usluge, OIB 52281681848, Bojnikovec 50, 48260 Bojnikovec</item>
    </derivirana_varijabla>
  </DomainObject.Predmet.ProtuStrankaListFormatedWithAdressOIB>
  <DomainObject.Predmet.ProtuStrankaListNazivFormated>
    <izvorni_sadrzaj>
      <item>L&amp;N jednostavno društvo s ograničenom odgovornošću za proizvodnju, trgovinu i usluge</item>
    </izvorni_sadrzaj>
    <derivirana_varijabla naziv="DomainObject.Predmet.ProtuStrankaListNazivFormated_1">
      <item>L&amp;N jednostavno društvo s ograničenom odgovornošću za proizvodnju, trgovinu i usluge</item>
    </derivirana_varijabla>
  </DomainObject.Predmet.ProtuStrankaListNazivFormated>
  <DomainObject.Predmet.ProtuStrankaListNazivFormatedOIB>
    <izvorni_sadrzaj>
      <item>L&amp;N jednostavno društvo s ograničenom odgovornošću za proizvodnju, trgovinu i usluge, OIB 52281681848</item>
    </izvorni_sadrzaj>
    <derivirana_varijabla naziv="DomainObject.Predmet.ProtuStrankaListNazivFormatedOIB_1">
      <item>L&amp;N jednostavno društvo s ograničenom odgovornošću za proizvodnju, trgovinu i usluge, OIB 52281681848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St-226/2017-3</izvorni_sadrzaj>
    <derivirana_varijabla naziv="DomainObject.PoslovniBrojDokumenta_1">St-226/2017-3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L&amp;N jednostavno društvo s ograničenom odgovornošću za proizvodnju, trgovinu i usluge</izvorni_sadrzaj>
    <derivirana_varijabla naziv="DomainObject.Predmet.ProtustrankaIDrugi_1">L&amp;N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L&amp;N jednostavno društvo s ograničenom odgovornošću za proizvodnju, trgovinu i usluge, OIB 52281681848, Bojnikovec 50, 48260 Bojnikovec</izvorni_sadrzaj>
    <derivirana_varijabla naziv="DomainObject.Predmet.ProtustrankaIDrugiAdressOIB_1">L&amp;N jednostavno društvo s ograničenom odgovornošću za proizvodnju, trgovinu i usluge, OIB 52281681848, Bojnikovec 50,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L&amp;N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L&amp;N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L&amp;N jednostavno društvo s ograničenom odgovornošću za proizvodnju, trgovinu i usluge, OIB 52281681848, Bojnikovec 50,48260 Bojnikovec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L&amp;N jednostavno društvo s ograničenom odgovornošću za proizvodnju, trgovinu i usluge, OIB 52281681848, Bojnikovec 50,48260 Bojnikovec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BBE1E-DC65-41CE-81EB-E01791080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2424</properties:Characters>
  <properties:Lines>79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2017-04-27T11:50:00Z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