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db59" w14:paraId="106db59" w:rsidRDefault="008F3B5F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St-835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8F3B5F">
        <w:rPr>
          <w:rFonts w:cs="Times New Roman" w:hAnsi="Times New Roman" w:ascii="Times New Roman"/>
          <w:sz w:val="24"/>
          <w:szCs w:val="24"/>
        </w:rPr>
        <w:t>POLJOPRIVREDNA ZADRUGA BRANITELJA ORLIĆ-MARKOVAC, Kovačić, Dalibora Defelipisa 1, MBS: 060013393, OIB: 82771548651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8F3B5F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8F3B5F">
        <w:rPr>
          <w:rFonts w:cs="Times New Roman" w:hAnsi="Times New Roman" w:ascii="Times New Roman"/>
          <w:sz w:val="24"/>
          <w:szCs w:val="24"/>
        </w:rPr>
        <w:t>POLJOPRIVREDNA ZADRUGA BRANITELJA ORLIĆ-MARKOVAC, Kovačić, Dalibora Defelipisa 1, MBS: 060013393, OIB: 82771548651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8F3B5F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8F3B5F">
        <w:rPr>
          <w:rFonts w:cs="Times New Roman" w:hAnsi="Times New Roman" w:ascii="Times New Roman"/>
          <w:sz w:val="24"/>
          <w:szCs w:val="24"/>
        </w:rPr>
        <w:t>POLJOPRIVREDNA ZADRUGA BRANITELJA ORLIĆ-MARKOVAC, Kovačić, Dalibora Defelipisa 1, MBS: 060013393, OIB: 82771548651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8F3B5F">
        <w:rPr>
          <w:rFonts w:cs="Times New Roman" w:hAnsi="Times New Roman" w:ascii="Times New Roman"/>
          <w:sz w:val="24"/>
          <w:szCs w:val="24"/>
        </w:rPr>
        <w:t>1.261.018,39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8F3B5F">
        <w:rPr>
          <w:rFonts w:cs="Times New Roman" w:hAnsi="Times New Roman" w:ascii="Times New Roman"/>
          <w:sz w:val="24"/>
          <w:szCs w:val="24"/>
        </w:rPr>
        <w:t>5769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Odredbom čl. 194. st. 3. i st. 4. Zakona o parničnom postupku ("Narodne novine" broj 53/91, 91/92, 112/99, 88/01, 117/03, 88/05, 2/07, 84/08, 123/08, 57/11, 148/11 i 25/13-dalje: 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8F3B5F">
        <w:rPr>
          <w:rFonts w:cs="Times New Roman" w:hAnsi="Times New Roman" w:ascii="Times New Roman"/>
          <w:sz w:val="24"/>
          <w:szCs w:val="24"/>
        </w:rPr>
        <w:t>da pod poslovnim brojem 9 St-499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8F3B5F">
        <w:rPr>
          <w:rFonts w:cs="Times New Roman" w:hAnsi="Times New Roman" w:ascii="Times New Roman"/>
          <w:sz w:val="24"/>
          <w:szCs w:val="24"/>
        </w:rPr>
        <w:t>POLJOPRIVREDNA ZADRUGA BRANITELJA ORLIĆ-MARKOVAC, Kovačić, Dalibora Defelipisa 1, MBS: 060013393, OIB: 82771548651</w:t>
      </w:r>
      <w:r w:rsidR="004D6E2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8F3B5F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A97" w:rsidP="00DD21BE" w:rsidR="009C7A97">
      <w:pPr>
        <w:spacing w:lineRule="auto" w:line="240" w:after="0"/>
      </w:pPr>
      <w:r>
        <w:separator/>
      </w:r>
    </w:p>
  </w:endnote>
  <w:endnote w:id="0" w:type="continuationSeparator">
    <w:p w:rsidRDefault="009C7A97" w:rsidP="00DD21BE" w:rsidR="009C7A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A97" w:rsidP="00DD21BE" w:rsidR="009C7A97">
      <w:pPr>
        <w:spacing w:lineRule="auto" w:line="240" w:after="0"/>
      </w:pPr>
      <w:r>
        <w:separator/>
      </w:r>
    </w:p>
  </w:footnote>
  <w:footnote w:id="0" w:type="continuationSeparator">
    <w:p w:rsidRDefault="009C7A97" w:rsidP="00DD21BE" w:rsidR="009C7A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58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8F3B5F">
          <w:rPr>
            <w:rFonts w:cs="Times New Roman" w:hAnsi="Times New Roman" w:ascii="Times New Roman"/>
            <w:sz w:val="24"/>
            <w:szCs w:val="24"/>
          </w:rPr>
          <w:t xml:space="preserve"> 9 St-835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0F7413"/>
    <w:rsid w:val="003210F8"/>
    <w:rsid w:val="00430421"/>
    <w:rsid w:val="00437039"/>
    <w:rsid w:val="0045166E"/>
    <w:rsid w:val="00484442"/>
    <w:rsid w:val="004D6E22"/>
    <w:rsid w:val="004F35CE"/>
    <w:rsid w:val="005D0136"/>
    <w:rsid w:val="006806EC"/>
    <w:rsid w:val="006D450D"/>
    <w:rsid w:val="00763A70"/>
    <w:rsid w:val="008F3B5F"/>
    <w:rsid w:val="00922DEC"/>
    <w:rsid w:val="00975834"/>
    <w:rsid w:val="00991068"/>
    <w:rsid w:val="009A1E3A"/>
    <w:rsid w:val="009C7A97"/>
    <w:rsid w:val="00A00362"/>
    <w:rsid w:val="00A82507"/>
    <w:rsid w:val="00BA3F4F"/>
    <w:rsid w:val="00BB1FB8"/>
    <w:rsid w:val="00BE133B"/>
    <w:rsid w:val="00C728ED"/>
    <w:rsid w:val="00C8155B"/>
    <w:rsid w:val="00C8737F"/>
    <w:rsid w:val="00DC3707"/>
    <w:rsid w:val="00DD21BE"/>
    <w:rsid w:val="00DE48BB"/>
    <w:rsid w:val="00E20E47"/>
    <w:rsid w:val="00EB012F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81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5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81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5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ORLIĆ-MARKOVAC</izvorni_sadrzaj>
    <derivirana_varijabla naziv="DomainObject.Predmet.ProtustrankaFormated_1">  POLJOPRIVREDNA ZADRUGA BRANITELJA ORLIĆ-MARKOVAC</derivirana_varijabla>
  </DomainObject.Predmet.ProtustrankaFormated>
  <DomainObject.Predmet.ProtustrankaFormatedOIB>
    <izvorni_sadrzaj>  POLJOPRIVREDNA ZADRUGA BRANITELJA ORLIĆ-MARKOVAC, OIB 82771548651</izvorni_sadrzaj>
    <derivirana_varijabla naziv="DomainObject.Predmet.ProtustrankaFormatedOIB_1">  POLJOPRIVREDNA ZADRUGA BRANITELJA ORLIĆ-MARKOVAC, OIB 82771548651</derivirana_varijabla>
  </DomainObject.Predmet.ProtustrankaFormatedOIB>
  <DomainObject.Predmet.ProtustrankaFormatedWithAdress>
    <izvorni_sadrzaj> POLJOPRIVREDNA ZADRUGA BRANITELJA ORLIĆ-MARKOVAC, Dalibora Defelipisa 1, 22300 Kovačić</izvorni_sadrzaj>
    <derivirana_varijabla naziv="DomainObject.Predmet.ProtustrankaFormatedWithAdress_1"> POLJOPRIVREDNA ZADRUGA BRANITELJA ORLIĆ-MARKOVAC, Dalibora Defelipisa 1, 22300 Kovačić</derivirana_varijabla>
  </DomainObject.Predmet.ProtustrankaFormatedWithAdress>
  <DomainObject.Predmet.ProtustrankaFormatedWithAdressOIB>
    <izvorni_sadrzaj> POLJOPRIVREDNA ZADRUGA BRANITELJA ORLIĆ-MARKOVAC, OIB 82771548651, Dalibora Defelipisa 1, 22300 Kovačić</izvorni_sadrzaj>
    <derivirana_varijabla naziv="DomainObject.Predmet.ProtustrankaFormatedWithAdressOIB_1"> POLJOPRIVREDNA ZADRUGA BRANITELJA ORLIĆ-MARKOVAC, OIB 82771548651, Dalibora Defelipisa 1, 22300 Kovačić</derivirana_varijabla>
  </DomainObject.Predmet.ProtustrankaFormatedWithAdressOIB>
  <DomainObject.Predmet.ProtustrankaWithAdress>
    <izvorni_sadrzaj>POLJOPRIVREDNA ZADRUGA BRANITELJA ORLIĆ-MARKOVAC Dalibora Defelipisa 1, 22300 Kovačić</izvorni_sadrzaj>
    <derivirana_varijabla naziv="DomainObject.Predmet.ProtustrankaWithAdress_1">POLJOPRIVREDNA ZADRUGA BRANITELJA ORLIĆ-MARKOVAC Dalibora Defelipisa 1, 22300 Kovačić</derivirana_varijabla>
  </DomainObject.Predmet.ProtustrankaWithAdress>
  <DomainObject.Predmet.ProtustrankaWithAdressOIB>
    <izvorni_sadrzaj>POLJOPRIVREDNA ZADRUGA BRANITELJA ORLIĆ-MARKOVAC, OIB 82771548651, Dalibora Defelipisa 1, 22300 Kovačić</izvorni_sadrzaj>
    <derivirana_varijabla naziv="DomainObject.Predmet.ProtustrankaWithAdressOIB_1">POLJOPRIVREDNA ZADRUGA BRANITELJA ORLIĆ-MARKOVAC, OIB 82771548651, Dalibora Defelipisa 1, 22300 Kovačić</derivirana_varijabla>
  </DomainObject.Predmet.ProtustrankaWithAdressOIB>
  <DomainObject.Predmet.ProtustrankaNazivFormated>
    <izvorni_sadrzaj>POLJOPRIVREDNA ZADRUGA BRANITELJA ORLIĆ-MARKOVAC</izvorni_sadrzaj>
    <derivirana_varijabla naziv="DomainObject.Predmet.ProtustrankaNazivFormated_1">POLJOPRIVREDNA ZADRUGA BRANITELJA ORLIĆ-MARKOVAC</derivirana_varijabla>
  </DomainObject.Predmet.ProtustrankaNazivFormated>
  <DomainObject.Predmet.ProtustrankaNazivFormatedOIB>
    <izvorni_sadrzaj>POLJOPRIVREDNA ZADRUGA BRANITELJA ORLIĆ-MARKOVAC, OIB 82771548651</izvorni_sadrzaj>
    <derivirana_varijabla naziv="DomainObject.Predmet.ProtustrankaNazivFormatedOIB_1">POLJOPRIVREDNA ZADRUGA BRANITELJA ORLIĆ-MARKOVAC, OIB 82771548651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 zastupanog po punomoćniku ŽDO U ŠIBENIKU - Građansko upravni odjel</izvorni_sadrzaj>
    <derivirana_varijabla naziv="DomainObject.Predmet.StrankaFormatedWithAdress_1"> RHMF POREZNA UPRAVA - Područni ured Dalmacija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 upravni odjel</izvorni_sadrzaj>
    <derivirana_varijabla naziv="DomainObject.Predmet.StrankaFormatedWithAdressOIB_1"> RHMF POREZNA UPRAVA - Područni ured Dalmacija, OIB 18683136487 zastupanog po punomoćniku ŽDO U ŠIBENIKU - Građansko 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 upravni odjel</item>
    </izvorni_sadrzaj>
    <derivirana_varijabla naziv="DomainObject.Predmet.StrankaListFormatedWithAdress_1">
      <item>RHMF POREZNA UPRAVA - Područni ured Dalmacija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 upravni odjel</item>
    </izvorni_sadrzaj>
    <derivirana_varijabla naziv="DomainObject.Predmet.StrankaListFormatedWithAdressOIB_1">
      <item>RHMF POREZNA UPRAVA - Područni ured Dalmacija, OIB 18683136487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POLJOPRIVREDNA ZADRUGA BRANITELJA ORLIĆ-MARKOVAC</item>
    </izvorni_sadrzaj>
    <derivirana_varijabla naziv="DomainObject.Predmet.ProtuStrankaListFormated_1">
      <item>POLJOPRIVREDNA ZADRUGA BRANITELJA ORLIĆ-MARKOVAC</item>
    </derivirana_varijabla>
  </DomainObject.Predmet.ProtuStrankaListFormated>
  <DomainObject.Predmet.ProtuStrankaListFormatedOIB>
    <izvorni_sadrzaj>
      <item>POLJOPRIVREDNA ZADRUGA BRANITELJA ORLIĆ-MARKOVAC, OIB 82771548651</item>
    </izvorni_sadrzaj>
    <derivirana_varijabla naziv="DomainObject.Predmet.ProtuStrankaListFormatedOIB_1">
      <item>POLJOPRIVREDNA ZADRUGA BRANITELJA ORLIĆ-MARKOVAC, OIB 82771548651</item>
    </derivirana_varijabla>
  </DomainObject.Predmet.ProtuStrankaListFormatedOIB>
  <DomainObject.Predmet.ProtuStrankaListFormatedWithAdress>
    <izvorni_sadrzaj>
      <item>POLJOPRIVREDNA ZADRUGA BRANITELJA ORLIĆ-MARKOVAC, Dalibora Defelipisa 1, 22300 Kovačić</item>
    </izvorni_sadrzaj>
    <derivirana_varijabla naziv="DomainObject.Predmet.ProtuStrankaListFormatedWithAdress_1">
      <item>POLJOPRIVREDNA ZADRUGA BRANITELJA ORLIĆ-MARKOVAC, Dalibora Defelipisa 1, 22300 Kovačić</item>
    </derivirana_varijabla>
  </DomainObject.Predmet.ProtuStrankaListFormatedWithAdress>
  <DomainObject.Predmet.ProtuStrankaListFormatedWithAdressOIB>
    <izvorni_sadrzaj>
      <item>POLJOPRIVREDNA ZADRUGA BRANITELJA ORLIĆ-MARKOVAC, OIB 82771548651, Dalibora Defelipisa 1, 22300 Kovačić</item>
    </izvorni_sadrzaj>
    <derivirana_varijabla naziv="DomainObject.Predmet.ProtuStrankaListFormatedWithAdressOIB_1">
      <item>POLJOPRIVREDNA ZADRUGA BRANITELJA ORLIĆ-MARKOVAC, OIB 82771548651, Dalibora Defelipisa 1, 22300 Kovačić</item>
    </derivirana_varijabla>
  </DomainObject.Predmet.ProtuStrankaListFormatedWithAdressOIB>
  <DomainObject.Predmet.ProtuStrankaListNazivFormated>
    <izvorni_sadrzaj>
      <item>POLJOPRIVREDNA ZADRUGA BRANITELJA ORLIĆ-MARKOVAC</item>
    </izvorni_sadrzaj>
    <derivirana_varijabla naziv="DomainObject.Predmet.ProtuStrankaListNazivFormated_1">
      <item>POLJOPRIVREDNA ZADRUGA BRANITELJA ORLIĆ-MARKOVAC</item>
    </derivirana_varijabla>
  </DomainObject.Predmet.ProtuStrankaListNazivFormated>
  <DomainObject.Predmet.ProtuStrankaListNazivFormatedOIB>
    <izvorni_sadrzaj>
      <item>POLJOPRIVREDNA ZADRUGA BRANITELJA ORLIĆ-MARKOVAC, OIB 82771548651</item>
    </izvorni_sadrzaj>
    <derivirana_varijabla naziv="DomainObject.Predmet.ProtuStrankaListNazivFormatedOIB_1">
      <item>POLJOPRIVREDNA ZADRUGA BRANITELJA ORLIĆ-MARKOVAC, OIB 82771548651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POLJOPRIVREDNA ZADRUGA BRANITELJA ORLIĆ-MARKOVAC</izvorni_sadrzaj>
    <derivirana_varijabla naziv="DomainObject.Predmet.ProtustrankaIDrugi_1">POLJOPRIVREDNA ZADRUGA BRANITELJA ORLIĆ-MARKOVAC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POLJOPRIVREDNA ZADRUGA BRANITELJA ORLIĆ-MARKOVAC, OIB 82771548651, Dalibora Defelipisa 1, 22300 Kovačić</izvorni_sadrzaj>
    <derivirana_varijabla naziv="DomainObject.Predmet.ProtustrankaIDrugiAdressOIB_1">POLJOPRIVREDNA ZADRUGA BRANITELJA ORLIĆ-MARKOVAC, OIB 82771548651, Dalibora Defelipisa 1, 22300 Kovačić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POLJOPRIVREDNA ZADRUGA BRANITELJA ORLIĆ-MARKOVAC</item>
      <item>ŽDO U ŠIBENIKU - Građansko upravni odjel</item>
    </izvorni_sadrzaj>
    <derivirana_varijabla naziv="DomainObject.Predmet.SudioniciListNaziv_1">
      <item>RHMF POREZNA UPRAVA - Područni ured Dalmacija</item>
      <item>POLJOPRIVREDNA ZADRUGA BRANITELJA ORLIĆ-MARKOVAC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</item>
      <item>POLJOPRIVREDNA ZADRUGA BRANITELJA ORLIĆ-MARKOVAC, OIB 82771548651, Dalibora Defelipisa 1,22300 Kovačić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</item>
      <item>POLJOPRIVREDNA ZADRUGA BRANITELJA ORLIĆ-MARKOVAC, OIB 82771548651, Dalibora Defelipisa 1,22300 Kovačić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82771548651</item>
      <item>, OIB null</item>
    </izvorni_sadrzaj>
    <derivirana_varijabla naziv="DomainObject.Predmet.SudioniciListNazivOIB_1">
      <item>, OIB 18683136487</item>
      <item>, OIB 82771548651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3323</properties:Characters>
  <properties:Lines>95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2015-12-15T10:39:00Z</cp:lastPrinted>
  <dcterms:modified xmlns:xsi="http://www.w3.org/2001/XMLSchema-instance" xsi:type="dcterms:W3CDTF">2015-12-15T10:39:00Z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