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87fa081" w14:textId="87fa081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179B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9179B1">
        <w:rPr>
          <w:rFonts w:ascii="Times New Roman" w:hAnsi="Times New Roman"/>
          <w:sz w:val="24"/>
          <w:szCs w:val="24"/>
        </w:rPr>
        <w:t>SSKa</w:t>
      </w:r>
      <w:proofErr w:type="spellEnd"/>
      <w:r w:rsidR="009179B1">
        <w:rPr>
          <w:rFonts w:ascii="Times New Roman" w:hAnsi="Times New Roman"/>
          <w:sz w:val="24"/>
          <w:szCs w:val="24"/>
        </w:rPr>
        <w:t xml:space="preserve"> St-1014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9179B1" w:rsidRDefault="009179B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St-1014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9179B1" w:rsidR="009179B1" w:rsidP="009179B1" w:rsidRDefault="009179B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START USLUGE I TRGOVINA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Trg Ivana Kukuljevića 5, </w:t>
      </w:r>
    </w:p>
    <w:p w:rsidR="007D35D0" w:rsidP="009179B1" w:rsidRDefault="009179B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40307962556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179B1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179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79B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179B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179B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179B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B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9B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9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9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St-1014/2019</izvorni_sadrzaj>
    <derivirana_varijabla naziv="DomainObject.Predmet.OznakaBroj_1">St-1014/2019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USLUGE I TRGOVINA d.o.o. zastupanog po punomoćniku Stjepan Pejić</izvorni_sadrzaj>
    <derivirana_varijabla naziv="DomainObject.Predmet.ProtustrankaFormated_1">  START USLUGE I TRGOVINA d.o.o. zastupanog po punomoćniku Stjepan Pejić</derivirana_varijabla>
  </DomainObject.Predmet.ProtustrankaFormated>
  <DomainObject.Predmet.ProtustrankaFormatedOIB>
    <izvorni_sadrzaj>  START USLUGE I TRGOVINA d.o.o., OIB 40307962556 zastupanog po punomoćniku Stjepan Pejić</izvorni_sadrzaj>
    <derivirana_varijabla naziv="DomainObject.Predmet.ProtustrankaFormatedOIB_1">  START USLUGE I TRGOVINA d.o.o., OIB 40307962556 zastupanog po punomoćniku Stjepan Pejić</derivirana_varijabla>
  </DomainObject.Predmet.ProtustrankaFormatedOIB>
  <DomainObject.Predmet.ProtustrankaFormatedWithAdress>
    <izvorni_sadrzaj> START USLUGE I TRGOVINA d.o.o., Trg Ivana Kukuljevića 5, 10000 Zagreb zastupanog po punomoćniku Stjepan Pejić</izvorni_sadrzaj>
    <derivirana_varijabla naziv="DomainObject.Predmet.ProtustrankaFormatedWithAdress_1"> START USLUGE I TRGOVINA d.o.o., Trg Ivana Kukuljevića 5, 10000 Zagreb zastupanog po punomoćniku Stjepan Pejić</derivirana_varijabla>
  </DomainObject.Predmet.ProtustrankaFormatedWithAdress>
  <DomainObject.Predmet.ProtustrankaFormatedWithAdressOIB>
    <izvorni_sadrzaj> START USLUGE I TRGOVINA d.o.o., OIB 40307962556, Trg Ivana Kukuljevića 5, 10000 Zagreb zastupanog po punomoćniku Stjepan Pejić</izvorni_sadrzaj>
    <derivirana_varijabla naziv="DomainObject.Predmet.ProtustrankaFormatedWithAdressOIB_1"> START USLUGE I TRGOVINA d.o.o., OIB 40307962556, Trg Ivana Kukuljevića 5, 10000 Zagreb zastupanog po punomoćniku Stjepan Pejić</derivirana_varijabla>
  </DomainObject.Predmet.ProtustrankaFormatedWithAdressOIB>
  <DomainObject.Predmet.ProtustrankaWithAdress>
    <izvorni_sadrzaj>START USLUGE I TRGOVINA d.o.o. Trg Ivana Kukuljevića 5, 10000 Zagreb</izvorni_sadrzaj>
    <derivirana_varijabla naziv="DomainObject.Predmet.ProtustrankaWithAdress_1">START USLUGE I TRGOVINA d.o.o. Trg Ivana Kukuljevića 5, 10000 Zagreb</derivirana_varijabla>
  </DomainObject.Predmet.ProtustrankaWithAdress>
  <DomainObject.Predmet.ProtustrankaWithAdressOIB>
    <izvorni_sadrzaj>START USLUGE I TRGOVINA d.o.o., OIB 40307962556, Trg Ivana Kukuljevića 5, 10000 Zagreb</izvorni_sadrzaj>
    <derivirana_varijabla naziv="DomainObject.Predmet.ProtustrankaWithAdressOIB_1">START USLUGE I TRGOVINA d.o.o., OIB 40307962556, Trg Ivana Kukuljevića 5, 10000 Zagreb</derivirana_varijabla>
  </DomainObject.Predmet.ProtustrankaWithAdressOIB>
  <DomainObject.Predmet.ProtustrankaNazivFormated>
    <izvorni_sadrzaj>START USLUGE I TRGOVINA d.o.o.</izvorni_sadrzaj>
    <derivirana_varijabla naziv="DomainObject.Predmet.ProtustrankaNazivFormated_1">START USLUGE I TRGOVINA d.o.o.</derivirana_varijabla>
  </DomainObject.Predmet.ProtustrankaNazivFormated>
  <DomainObject.Predmet.ProtustrankaNazivFormatedOIB>
    <izvorni_sadrzaj>START USLUGE I TRGOVINA d.o.o., OIB 40307962556</izvorni_sadrzaj>
    <derivirana_varijabla naziv="DomainObject.Predmet.ProtustrankaNazivFormatedOIB_1">START USLUGE I TRGOVINA d.o.o., OIB 40307962556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 USLUGE I TRGOVINA d.o.o. zastupanog po punomoćniku Stjepan Pejić</item>
    </izvorni_sadrzaj>
    <derivirana_varijabla naziv="DomainObject.Predmet.ProtuStrankaListFormated_1">
      <item>START USLUGE I TRGOVINA d.o.o. zastupanog po punomoćniku Stjepan Pejić</item>
    </derivirana_varijabla>
  </DomainObject.Predmet.ProtuStrankaListFormated>
  <DomainObject.Predmet.ProtuStrankaListFormatedOIB>
    <izvorni_sadrzaj>
      <item>START USLUGE I TRGOVINA d.o.o., OIB 40307962556 zastupanog po punomoćniku Stjepan Pejić</item>
    </izvorni_sadrzaj>
    <derivirana_varijabla naziv="DomainObject.Predmet.ProtuStrankaListFormatedOIB_1">
      <item>START USLUGE I TRGOVINA d.o.o., OIB 40307962556 zastupanog po punomoćniku Stjepan Pejić</item>
    </derivirana_varijabla>
  </DomainObject.Predmet.ProtuStrankaListFormatedOIB>
  <DomainObject.Predmet.ProtuStrankaListFormatedWithAdress>
    <izvorni_sadrzaj>
      <item>START USLUGE I TRGOVINA d.o.o., Trg Ivana Kukuljevića 5, 10000 Zagreb zastupanog po punomoćniku Stjepan Pejić</item>
    </izvorni_sadrzaj>
    <derivirana_varijabla naziv="DomainObject.Predmet.ProtuStrankaListFormatedWithAdress_1">
      <item>START USLUGE I TRGOVINA d.o.o., Trg Ivana Kukuljevića 5, 10000 Zagreb zastupanog po punomoćniku Stjepan Pejić</item>
    </derivirana_varijabla>
  </DomainObject.Predmet.ProtuStrankaListFormatedWithAdress>
  <DomainObject.Predmet.ProtuStrankaListFormatedWithAdressOIB>
    <izvorni_sadrzaj>
      <item>START USLUGE I TRGOVINA d.o.o., OIB 40307962556, Trg Ivana Kukuljevića 5, 10000 Zagreb zastupanog po punomoćniku Stjepan Pejić</item>
    </izvorni_sadrzaj>
    <derivirana_varijabla naziv="DomainObject.Predmet.ProtuStrankaListFormatedWithAdressOIB_1">
      <item>START USLUGE I TRGOVINA d.o.o., OIB 40307962556, Trg Ivana Kukuljevića 5, 10000 Zagreb zastupanog po punomoćniku Stjepan Pejić</item>
    </derivirana_varijabla>
  </DomainObject.Predmet.ProtuStrankaListFormatedWithAdressOIB>
  <DomainObject.Predmet.ProtuStrankaListNazivFormated>
    <izvorni_sadrzaj>
      <item>START USLUGE I TRGOVINA d.o.o.</item>
    </izvorni_sadrzaj>
    <derivirana_varijabla naziv="DomainObject.Predmet.ProtuStrankaListNazivFormated_1">
      <item>START USLUGE I TRGOVINA d.o.o.</item>
    </derivirana_varijabla>
  </DomainObject.Predmet.ProtuStrankaListNazivFormated>
  <DomainObject.Predmet.ProtuStrankaListNazivFormatedOIB>
    <izvorni_sadrzaj>
      <item>START USLUGE I TRGOVINA d.o.o., OIB 40307962556</item>
    </izvorni_sadrzaj>
    <derivirana_varijabla naziv="DomainObject.Predmet.ProtuStrankaListNazivFormatedOIB_1">
      <item>START USLUGE I TRGOVINA d.o.o., OIB 40307962556</item>
    </derivirana_varijabla>
  </DomainObject.Predmet.ProtuStrankaListNazivFormatedOIB>
  <DomainObject.Predmet.OstaliListFormated>
    <izvorni_sadrzaj>
      <item>Stjepan Pejić punomoćnik sudionika u postupku START USLUGE I TRGOVINA d.o.o.</item>
    </izvorni_sadrzaj>
    <derivirana_varijabla naziv="DomainObject.Predmet.OstaliListFormated_1">
      <item>Stjepan Pejić punomoćnik sudionika u postupku START USLUGE I TRGOVINA d.o.o.</item>
    </derivirana_varijabla>
  </DomainObject.Predmet.OstaliListFormated>
  <DomainObject.Predmet.OstaliListFormatedOIB>
    <izvorni_sadrzaj>
      <item>Stjepan Pejić, OIB 79125695287 punomoćnik sudionika u postupku START USLUGE I TRGOVINA d.o.o.</item>
    </izvorni_sadrzaj>
    <derivirana_varijabla naziv="DomainObject.Predmet.OstaliListFormatedOIB_1">
      <item>Stjepan Pejić, OIB 79125695287 punomoćnik sudionika u postupku START USLUGE I TRGOVINA d.o.o.</item>
    </derivirana_varijabla>
  </DomainObject.Predmet.OstaliListFormatedOIB>
  <DomainObject.Predmet.OstaliListFormatedWithAdress>
    <izvorni_sadrzaj>
      <item>Stjepan Pejić, Bačka Ulica 3, 10000 Zagreb punomoćnik sudionika u postupku START USLUGE I TRGOVINA d.o.o.</item>
    </izvorni_sadrzaj>
    <derivirana_varijabla naziv="DomainObject.Predmet.OstaliListFormatedWithAdress_1">
      <item>Stjepan Pejić, Bačka Ulica 3, 10000 Zagreb punomoćnik sudionika u postupku START USLUGE I TRGOVINA d.o.o.</item>
    </derivirana_varijabla>
  </DomainObject.Predmet.OstaliListFormatedWithAdress>
  <DomainObject.Predmet.OstaliListFormatedWithAdressOIB>
    <izvorni_sadrzaj>
      <item>Stjepan Pejić, OIB 79125695287, Bačka Ulica 3, 10000 Zagreb punomoćnik sudionika u postupku START USLUGE I TRGOVINA d.o.o.</item>
    </izvorni_sadrzaj>
    <derivirana_varijabla naziv="DomainObject.Predmet.OstaliListFormatedWithAdressOIB_1">
      <item>Stjepan Pejić, OIB 79125695287, Bačka Ulica 3, 10000 Zagreb punomoćnik sudionika u postupku START USLUGE I TRGOVINA d.o.o.</item>
    </derivirana_varijabla>
  </DomainObject.Predmet.OstaliListFormatedWithAdressOIB>
  <DomainObject.Predmet.OstaliListNazivFormated>
    <izvorni_sadrzaj>
      <item>Stjepan Pejić</item>
    </izvorni_sadrzaj>
    <derivirana_varijabla naziv="DomainObject.Predmet.OstaliListNazivFormated_1">
      <item>Stjepan Pejić</item>
    </derivirana_varijabla>
  </DomainObject.Predmet.OstaliListNazivFormated>
  <DomainObject.Predmet.OstaliListNazivFormatedOIB>
    <izvorni_sadrzaj>
      <item>Stjepan Pejić, OIB 79125695287</item>
    </izvorni_sadrzaj>
    <derivirana_varijabla naziv="DomainObject.Predmet.OstaliListNazivFormatedOIB_1">
      <item>Stjepan Pejić, OIB 79125695287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 USLUGE I TRGOVINA d.o.o.</izvorni_sadrzaj>
    <derivirana_varijabla naziv="DomainObject.Predmet.ProtustrankaIDrugi_1">START USLUGE 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 USLUGE I TRGOVINA d.o.o., OIB 40307962556, Trg Ivana Kukuljevića 5, 10000 Zagreb</izvorni_sadrzaj>
    <derivirana_varijabla naziv="DomainObject.Predmet.ProtustrankaIDrugiAdressOIB_1">START USLUGE I TRGOVINA d.o.o., OIB 40307962556,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USLUGE I TRGOVINA d.o.o.</item>
      <item>Stjepan Pejić</item>
    </izvorni_sadrzaj>
    <derivirana_varijabla naziv="DomainObject.Predmet.SudioniciListNaziv_1">
      <item>FINA Regionalni centar Zagreb</item>
      <item>START USLUGE I TRGOVINA d.o.o.</item>
      <item>Stjepan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START USLUGE I TRGOVINA d.o.o., OIB 40307962556, Trg Ivana Kukuljevića 5,10000 Zagreb</item>
      <item>Stjepan Pejić, OIB 79125695287, Bačka Ulica 3,10000 Zagreb</item>
    </izvorni_sadrzaj>
    <derivirana_varijabla naziv="DomainObject.Predmet.SudioniciListAdressOIB_1">
      <item>FINA Regionalni centar Zagreb, OIB 85821130368, Trg svibanjskih žrtava 1995. 1,10000 Zagreb</item>
      <item>START USLUGE I TRGOVINA d.o.o., OIB 40307962556, Trg Ivana Kukuljevića 5,10000 Zagreb</item>
      <item>Stjepan Pejić, OIB 79125695287, Bačka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40307962556</item>
      <item>, OIB 79125695287</item>
    </izvorni_sadrzaj>
    <derivirana_varijabla naziv="DomainObject.Predmet.SudioniciListNazivOIB_1">
      <item>, OIB 85821130368</item>
      <item>, OIB 40307962556</item>
      <item>, OIB 79125695287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E6414-58DA-4C92-AF79-ED33041B7AB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845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2019-09-03T07:16:00Z</cp:lastPrinted>
  <dcterms:modified xmlns:xsi="http://www.w3.org/2001/XMLSchema-instance" xsi:type="dcterms:W3CDTF">2019-09-03T07:16:00Z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