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b74d" w14:paraId="c87b74d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BD1747">
        <w:t>1672</w:t>
      </w:r>
      <w:r w:rsidR="006D3CB6">
        <w:t>/16</w:t>
      </w:r>
      <w:r w:rsidR="00232B20">
        <w:t>-</w:t>
      </w:r>
      <w:r w:rsidR="00BD1747">
        <w:t>6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BD1747">
        <w:t>SABINA HABJANOVIĆ j.d.o.o., Ivana Vajde 5, Donji Miholjac, OIB: 17504365055, MBS: 030130232</w:t>
      </w:r>
      <w:r w:rsidR="00686ACA">
        <w:t xml:space="preserve">, </w:t>
      </w:r>
      <w:r w:rsidR="003B4C28">
        <w:t xml:space="preserve">dana </w:t>
      </w:r>
      <w:r w:rsidR="004553DC">
        <w:t>2</w:t>
      </w:r>
      <w:r w:rsidR="00BD1747">
        <w:t>8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BD1747">
        <w:t>k</w:t>
      </w:r>
      <w:r w:rsidRPr="002113DB">
        <w:t xml:space="preserve"> dužnika </w:t>
      </w:r>
      <w:r w:rsidR="00BD1747">
        <w:t xml:space="preserve">Sabina Habjanović, OIB: 26549290800, Donji Miholjac, Ivana Vajde 5 </w:t>
      </w:r>
      <w:r w:rsidR="00A55821">
        <w:t>da u roku od 8 dana od dana primitka ovog zaključka uplat</w:t>
      </w:r>
      <w:r w:rsidR="004553DC">
        <w:t>e</w:t>
      </w:r>
      <w:r w:rsidR="00A55821">
        <w:t xml:space="preserve"> iznos od </w:t>
      </w:r>
      <w:r w:rsidR="004553DC">
        <w:t>4</w:t>
      </w:r>
      <w:r w:rsidR="006E7865">
        <w:t>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CA57AC">
        <w:t>1672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BD1747">
        <w:t>SABINA HABJANOVIĆ j.d.o.o., Ivana Vajde 5, Donji Miholjac, OIB: 17504365055, MBS: 030130232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4553DC">
        <w:t>ci</w:t>
      </w:r>
      <w:r w:rsidR="00707DBB" w:rsidRPr="002113DB">
        <w:t xml:space="preserve"> dužnika </w:t>
      </w:r>
      <w:r w:rsidR="00BD1747">
        <w:t>Sabina Habjanović, OIB: 26549290800, Donji Miholjac, Ivana Vajde 5</w:t>
      </w:r>
      <w:r w:rsidR="004553DC">
        <w:t xml:space="preserve">, </w:t>
      </w:r>
      <w:r>
        <w:t>ne plat</w:t>
      </w:r>
      <w:r w:rsidR="00BD1747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4553DC">
        <w:t>2</w:t>
      </w:r>
      <w:r w:rsidR="00BD1747">
        <w:t>8</w:t>
      </w:r>
      <w:r w:rsidR="00E74BCA">
        <w:t xml:space="preserve">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</w:t>
      </w:r>
      <w:r w:rsidR="004553DC">
        <w:t>a</w:t>
      </w:r>
      <w:r w:rsidRPr="00FE0B24">
        <w:t xml:space="preserve">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0D309D">
        <w:t>R</w:t>
      </w:r>
      <w:r w:rsidR="006D3CB6">
        <w:t xml:space="preserve">. </w:t>
      </w:r>
      <w:r w:rsidR="00BD1747">
        <w:t>4</w:t>
      </w:r>
      <w:r w:rsidR="000D309D">
        <w:t>.4.</w:t>
      </w: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BD1747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D309D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52C63"/>
    <w:rsid w:val="00255E1A"/>
    <w:rsid w:val="00283A80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07D8"/>
    <w:rsid w:val="004039B7"/>
    <w:rsid w:val="00405B85"/>
    <w:rsid w:val="00451DD6"/>
    <w:rsid w:val="004553DC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43C5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D1747"/>
    <w:rsid w:val="00BF7940"/>
    <w:rsid w:val="00C15361"/>
    <w:rsid w:val="00C16575"/>
    <w:rsid w:val="00C26291"/>
    <w:rsid w:val="00C3548B"/>
    <w:rsid w:val="00C8409A"/>
    <w:rsid w:val="00C91790"/>
    <w:rsid w:val="00C9197B"/>
    <w:rsid w:val="00CA57AC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943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943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943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943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943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943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SABINA HABJANOVIĆ jednostavno društvo s ograničenom odgovornošću za trgovinu i usluge</izvorni_sadrzaj>
    <derivirana_varijabla naziv="DomainObject.Predmet.ProtustrankaFormated_1">  SABINA HABJANOVIĆ jednostavno društvo s ograničenom odgovornošću za trgovinu i usluge</derivirana_varijabla>
  </DomainObject.Predmet.ProtustrankaFormated>
  <DomainObject.Predmet.ProtustrankaFormatedOIB>
    <izvorni_sadrzaj>  SABINA HABJANOVIĆ jednostavno društvo s ograničenom odgovornošću za trgovinu i usluge, OIB 17504365055</izvorni_sadrzaj>
    <derivirana_varijabla naziv="DomainObject.Predmet.ProtustrankaFormatedOIB_1">  SABINA HABJANOVIĆ jednostavno društvo s ograničenom odgovornošću za trgovinu i usluge, OIB 17504365055</derivirana_varijabla>
  </DomainObject.Predmet.ProtustrankaFormatedOIB>
  <DomainObject.Predmet.ProtustrankaFormatedWithAdress>
    <izvorni_sadrzaj> SABINA HABJANOVIĆ jednostavno društvo s ograničenom odgovornošću za trgovinu i usluge, Ivana Vajde 5, 31540 Donji Miholjac</izvorni_sadrzaj>
    <derivirana_varijabla naziv="DomainObject.Predmet.ProtustrankaFormatedWithAdress_1"> SABINA HABJANOVIĆ jednostavno društvo s ograničenom odgovornošću za trgovinu i usluge, Ivana Vajde 5, 31540 Donji Miholjac</derivirana_varijabla>
  </DomainObject.Predmet.ProtustrankaFormatedWithAdress>
  <DomainObject.Predmet.ProtustrankaFormatedWithAdressOIB>
    <izvorni_sadrzaj> SABINA HABJANOVIĆ jednostavno društvo s ograničenom odgovornošću za trgovinu i usluge, OIB 17504365055, Ivana Vajde 5, 31540 Donji Miholjac</izvorni_sadrzaj>
    <derivirana_varijabla naziv="DomainObject.Predmet.ProtustrankaFormatedWithAdressOIB_1"> SABINA HABJANOVIĆ jednostavno društvo s ograničenom odgovornošću za trgovinu i usluge, OIB 17504365055, Ivana Vajde 5, 31540 Donji Miholjac</derivirana_varijabla>
  </DomainObject.Predmet.ProtustrankaFormatedWithAdressOIB>
  <DomainObject.Predmet.ProtustrankaWithAdress>
    <izvorni_sadrzaj>SABINA HABJANOVIĆ jednostavno društvo s ograničenom odgovornošću za trgovinu i usluge Ivana Vajde 5, 31540 Donji Miholjac</izvorni_sadrzaj>
    <derivirana_varijabla naziv="DomainObject.Predmet.ProtustrankaWithAdress_1">SABINA HABJANOVIĆ jednostavno društvo s ograničenom odgovornošću za trgovinu i usluge Ivana Vajde 5, 31540 Donji Miholjac</derivirana_varijabla>
  </DomainObject.Predmet.ProtustrankaWithAdress>
  <DomainObject.Predmet.ProtustrankaWithAdressOIB>
    <izvorni_sadrzaj>SABINA HABJANOVIĆ jednostavno društvo s ograničenom odgovornošću za trgovinu i usluge, OIB 17504365055, Ivana Vajde 5, 31540 Donji Miholjac</izvorni_sadrzaj>
    <derivirana_varijabla naziv="DomainObject.Predmet.ProtustrankaWithAdressOIB_1">SABINA HABJANOVIĆ jednostavno društvo s ograničenom odgovornošću za trgovinu i usluge, OIB 17504365055, Ivana Vajde 5, 31540 Donji Miholjac</derivirana_varijabla>
  </DomainObject.Predmet.ProtustrankaWithAdressOIB>
  <DomainObject.Predmet.ProtustrankaNazivFormated>
    <izvorni_sadrzaj>SABINA HABJANOVIĆ jednostavno društvo s ograničenom odgovornošću za trgovinu i usluge</izvorni_sadrzaj>
    <derivirana_varijabla naziv="DomainObject.Predmet.ProtustrankaNazivFormated_1">SABINA HABJANOVIĆ jednostavno društvo s ograničenom odgovornošću za trgovinu i usluge</derivirana_varijabla>
  </DomainObject.Predmet.ProtustrankaNazivFormated>
  <DomainObject.Predmet.ProtustrankaNazivFormatedOIB>
    <izvorni_sadrzaj>SABINA HABJANOVIĆ jednostavno društvo s ograničenom odgovornošću za trgovinu i usluge, OIB 17504365055</izvorni_sadrzaj>
    <derivirana_varijabla naziv="DomainObject.Predmet.ProtustrankaNazivFormatedOIB_1">SABINA HABJANOVIĆ jednostavno društvo s ograničenom odgovornošću za trgovinu i usluge, OIB 17504365055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SABINA HABJANOVIĆ jednostavno društvo s ograničenom odgovornošću za trgovinu i usluge</item>
    </izvorni_sadrzaj>
    <derivirana_varijabla naziv="DomainObject.Predmet.ProtuStrankaListFormated_1">
      <item>SABINA HABJANOVIĆ jednostavno društvo s ograničenom odgovornošću za trgovinu i usluge</item>
    </derivirana_varijabla>
  </DomainObject.Predmet.ProtuStrankaListFormated>
  <DomainObject.Predmet.ProtuStrankaListFormatedOIB>
    <izvorni_sadrzaj>
      <item>SABINA HABJANOVIĆ jednostavno društvo s ograničenom odgovornošću za trgovinu i usluge, OIB 17504365055</item>
    </izvorni_sadrzaj>
    <derivirana_varijabla naziv="DomainObject.Predmet.ProtuStrankaListFormatedOIB_1">
      <item>SABINA HABJANOVIĆ jednostavno društvo s ograničenom odgovornošću za trgovinu i usluge, OIB 17504365055</item>
    </derivirana_varijabla>
  </DomainObject.Predmet.ProtuStrankaListFormatedOIB>
  <DomainObject.Predmet.ProtuStrankaListFormatedWithAdress>
    <izvorni_sadrzaj>
      <item>SABINA HABJANOVIĆ jednostavno društvo s ograničenom odgovornošću za trgovinu i usluge, Ivana Vajde 5, 31540 Donji Miholjac</item>
    </izvorni_sadrzaj>
    <derivirana_varijabla naziv="DomainObject.Predmet.ProtuStrankaListFormatedWithAdress_1">
      <item>SABINA HABJANOVIĆ jednostavno društvo s ograničenom odgovornošću za trgovinu i usluge, Ivana Vajde 5, 31540 Donji Miholjac</item>
    </derivirana_varijabla>
  </DomainObject.Predmet.ProtuStrankaListFormatedWithAdress>
  <DomainObject.Predmet.ProtuStrankaListFormatedWithAdressOIB>
    <izvorni_sadrzaj>
      <item>SABINA HABJANOVIĆ jednostavno društvo s ograničenom odgovornošću za trgovinu i usluge, OIB 17504365055, Ivana Vajde 5, 31540 Donji Miholjac</item>
    </izvorni_sadrzaj>
    <derivirana_varijabla naziv="DomainObject.Predmet.ProtuStrankaListFormatedWithAdressOIB_1">
      <item>SABINA HABJANOVIĆ jednostavno društvo s ograničenom odgovornošću za trgovinu i usluge, OIB 17504365055, Ivana Vajde 5, 31540 Donji Miholjac</item>
    </derivirana_varijabla>
  </DomainObject.Predmet.ProtuStrankaListFormatedWithAdressOIB>
  <DomainObject.Predmet.ProtuStrankaListNazivFormated>
    <izvorni_sadrzaj>
      <item>SABINA HABJANOVIĆ jednostavno društvo s ograničenom odgovornošću za trgovinu i usluge</item>
    </izvorni_sadrzaj>
    <derivirana_varijabla naziv="DomainObject.Predmet.ProtuStrankaListNazivFormated_1">
      <item>SABINA HABJANOVIĆ jednostavno društvo s ograničenom odgovornošću za trgovinu i usluge</item>
    </derivirana_varijabla>
  </DomainObject.Predmet.ProtuStrankaListNazivFormated>
  <DomainObject.Predmet.ProtuStrankaListNazivFormatedOIB>
    <izvorni_sadrzaj>
      <item>SABINA HABJANOVIĆ jednostavno društvo s ograničenom odgovornošću za trgovinu i usluge, OIB 17504365055</item>
    </izvorni_sadrzaj>
    <derivirana_varijabla naziv="DomainObject.Predmet.ProtuStrankaListNazivFormatedOIB_1">
      <item>SABINA HABJANOVIĆ jednostavno društvo s ograničenom odgovornošću za trgovinu i usluge, OIB 17504365055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SABINA HABJANOVIĆ jednostavno društvo s ograničenom odgovornošću za trgovinu i usluge</izvorni_sadrzaj>
    <derivirana_varijabla naziv="DomainObject.Predmet.ProtustrankaIDrugi_1">SABINA HABJANOVIĆ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SABINA HABJANOVIĆ jednostavno društvo s ograničenom odgovornošću za trgovinu i usluge, OIB 17504365055, Ivana Vajde 5, 31540 Donji Miholjac</izvorni_sadrzaj>
    <derivirana_varijabla naziv="DomainObject.Predmet.ProtustrankaIDrugiAdressOIB_1">SABINA HABJANOVIĆ jednostavno društvo s ograničenom odgovornošću za trgovinu i usluge, OIB 17504365055,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SABINA HABJANOVIĆ jednostavno društvo s ograničenom odgovornošću za trgovinu i usluge</item>
    </izvorni_sadrzaj>
    <derivirana_varijabla naziv="DomainObject.Predmet.SudioniciListNaziv_1">
      <item>FINA RC OSIJEK</item>
      <item>SABINA HABJANOVIĆ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SABINA HABJANOVIĆ jednostavno društvo s ograničenom odgovornošću za trgovinu i usluge, OIB 17504365055, Ivana Vajde 5,31540 Donji Miholjac</item>
    </izvorni_sadrzaj>
    <derivirana_varijabla naziv="DomainObject.Predmet.SudioniciListAdressOIB_1">
      <item>FINA RC OSIJEK, OIB 85821130368</item>
      <item>SABINA HABJANOVIĆ jednostavno društvo s ograničenom odgovornošću za trgovinu i usluge, OIB 17504365055,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17504365055</item>
    </izvorni_sadrzaj>
    <derivirana_varijabla naziv="DomainObject.Predmet.SudioniciListNazivOIB_1">
      <item>, OIB 85821130368</item>
      <item>, OIB 17504365055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C8FF5-2559-4082-84E1-B5B6121AF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249</properties:Words>
  <properties:Characters>1268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2017-02-28T10:12:00Z</dcterms:created>
  <dc:creator>hermanj</dc:creator>
  <cp:lastModifiedBy>Maja Videnović</cp:lastModifiedBy>
  <cp:lastPrinted>2017-01-18T09:46:00Z</cp:lastPrinted>
  <dcterms:modified xmlns:xsi="http://www.w3.org/2001/XMLSchema-instance" xsi:type="dcterms:W3CDTF">2017-02-28T10:13:00Z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