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d731e" w14:paraId="e8d731e" w:rsidRDefault="00942046" w:rsidP="00C64661" w:rsidR="00942046" w:rsidRPr="00AB064D">
      <w:pPr>
        <w15:collapsed w:val="false"/>
        <w:rPr>
          <w:rFonts w:hAnsi="Times New Roman" w:ascii="Times New Roman"/>
          <w:szCs w:val="24"/>
          <w:lang w:val="hr-HR"/>
        </w:rPr>
      </w:pPr>
      <w:bookmarkStart w:name="_GoBack" w:id="0"/>
      <w:bookmarkEnd w:id="0"/>
    </w:p>
    <w:p w:rsidRDefault="002F234B" w:rsidP="00C64661" w:rsidR="002F234B" w:rsidRPr="00AB064D">
      <w:pPr>
        <w:rPr>
          <w:rFonts w:hAnsi="Times New Roman" w:ascii="Times New Roman"/>
          <w:szCs w:val="24"/>
          <w:lang w:val="hr-HR"/>
        </w:rPr>
      </w:pPr>
    </w:p>
    <w:p w:rsidRDefault="00371EBC" w:rsidP="00C64661" w:rsidR="00371EBC">
      <w:pPr>
        <w:rPr>
          <w:rFonts w:hAnsi="Times New Roman" w:ascii="Times New Roman"/>
          <w:szCs w:val="24"/>
          <w:lang w:val="hr-HR"/>
        </w:rPr>
      </w:pPr>
      <w:r>
        <w:rPr>
          <w:noProof/>
        </w:rPr>
        <w:t xml:space="preserve">        </w:t>
      </w:r>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42046" w:rsidP="00C64661" w:rsidR="00942046" w:rsidRPr="00AB064D">
      <w:pPr>
        <w:rPr>
          <w:rFonts w:hAnsi="Times New Roman" w:ascii="Times New Roman"/>
          <w:szCs w:val="24"/>
          <w:lang w:val="hr-HR"/>
        </w:rPr>
      </w:pPr>
      <w:r w:rsidRPr="00AB064D">
        <w:rPr>
          <w:rFonts w:hAnsi="Times New Roman" w:ascii="Times New Roman"/>
          <w:szCs w:val="24"/>
          <w:lang w:val="hr-HR"/>
        </w:rPr>
        <w:t>REPUBLIKA HRVATSKA</w:t>
      </w:r>
    </w:p>
    <w:p w:rsidRDefault="00942046" w:rsidP="00E41247" w:rsidR="005F7922">
      <w:pPr>
        <w:rPr>
          <w:rFonts w:hAnsi="Times New Roman" w:ascii="Times New Roman"/>
          <w:szCs w:val="24"/>
          <w:lang w:val="hr-HR"/>
        </w:rPr>
      </w:pPr>
      <w:r w:rsidRPr="00AB064D">
        <w:rPr>
          <w:rFonts w:hAnsi="Times New Roman" w:ascii="Times New Roman"/>
          <w:szCs w:val="24"/>
          <w:lang w:val="hr-HR"/>
        </w:rPr>
        <w:t>TRGOVAČKI SUD U ZAGREBU</w:t>
      </w:r>
    </w:p>
    <w:p w:rsidRDefault="005F7922" w:rsidP="00E41247" w:rsidR="00E41247" w:rsidRPr="00AB064D">
      <w:pPr>
        <w:rPr>
          <w:rFonts w:hAnsi="Times New Roman" w:ascii="Times New Roman"/>
          <w:szCs w:val="24"/>
          <w:lang w:val="hr-HR"/>
        </w:rPr>
      </w:pPr>
      <w:r>
        <w:rPr>
          <w:rFonts w:hAnsi="Times New Roman" w:ascii="Times New Roman"/>
          <w:szCs w:val="24"/>
          <w:lang w:val="hr-HR"/>
        </w:rPr>
        <w:t>Zagreb, Amruševa 2/II</w:t>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EF6A70" w:rsidRPr="00AB064D">
        <w:rPr>
          <w:rFonts w:hAnsi="Times New Roman" w:ascii="Times New Roman"/>
          <w:szCs w:val="24"/>
          <w:lang w:val="hr-HR"/>
        </w:rPr>
        <w:tab/>
      </w:r>
    </w:p>
    <w:p w:rsidRDefault="00EF6A70" w:rsidP="00637E32" w:rsidR="00656E44" w:rsidRPr="00C1630E">
      <w:pPr>
        <w:jc w:val="right"/>
        <w:rPr>
          <w:rFonts w:hAnsi="Times New Roman" w:ascii="Times New Roman"/>
          <w:szCs w:val="24"/>
          <w:lang w:val="hr-HR"/>
        </w:rPr>
      </w:pP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E41247" w:rsidRPr="00AB064D">
        <w:rPr>
          <w:rFonts w:hAnsi="Times New Roman" w:ascii="Times New Roman"/>
          <w:szCs w:val="24"/>
          <w:lang w:val="hr-HR"/>
        </w:rPr>
        <w:t xml:space="preserve">           </w:t>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80316B" w:rsidRPr="00AB064D">
        <w:rPr>
          <w:rFonts w:hAnsi="Times New Roman" w:ascii="Times New Roman"/>
          <w:szCs w:val="24"/>
          <w:lang w:val="hr-HR"/>
        </w:rPr>
        <w:tab/>
      </w:r>
      <w:r w:rsidR="00E41247" w:rsidRPr="00AB064D">
        <w:rPr>
          <w:rFonts w:hAnsi="Times New Roman" w:ascii="Times New Roman"/>
          <w:szCs w:val="24"/>
          <w:lang w:val="hr-HR"/>
        </w:rPr>
        <w:t>67.</w:t>
      </w:r>
      <w:r w:rsidR="00C53C61">
        <w:rPr>
          <w:rFonts w:hAnsi="Times New Roman" w:ascii="Times New Roman"/>
          <w:szCs w:val="24"/>
          <w:lang w:val="hr-HR"/>
        </w:rPr>
        <w:t xml:space="preserve"> St-</w:t>
      </w:r>
      <w:r w:rsidR="0023226D">
        <w:rPr>
          <w:rFonts w:hAnsi="Times New Roman" w:ascii="Times New Roman"/>
          <w:szCs w:val="24"/>
          <w:lang w:val="hr-HR"/>
        </w:rPr>
        <w:t>320/12</w:t>
      </w:r>
      <w:r w:rsidR="00033710">
        <w:rPr>
          <w:rFonts w:hAnsi="Times New Roman" w:ascii="Times New Roman"/>
          <w:szCs w:val="24"/>
          <w:lang w:val="hr-HR"/>
        </w:rPr>
        <w:t>-151</w:t>
      </w:r>
    </w:p>
    <w:p w:rsidRDefault="00C53C61" w:rsidP="00C53C61" w:rsidR="00C53C61" w:rsidRPr="00C1630E">
      <w:pPr>
        <w:jc w:val="center"/>
        <w:rPr>
          <w:rFonts w:hAnsi="Times New Roman" w:ascii="Times New Roman"/>
          <w:szCs w:val="24"/>
          <w:lang w:val="hr-HR"/>
        </w:rPr>
      </w:pPr>
      <w:r w:rsidRPr="00C1630E">
        <w:rPr>
          <w:rFonts w:hAnsi="Times New Roman" w:ascii="Times New Roman"/>
          <w:szCs w:val="24"/>
          <w:lang w:val="hr-HR"/>
        </w:rPr>
        <w:t>R E P U B L I K A  H R V A T S K A</w:t>
      </w:r>
    </w:p>
    <w:p w:rsidRDefault="00C1630E" w:rsidP="00C64661" w:rsidR="00C1630E">
      <w:pPr>
        <w:jc w:val="center"/>
        <w:rPr>
          <w:rFonts w:hAnsi="Times New Roman" w:ascii="Times New Roman"/>
          <w:szCs w:val="24"/>
          <w:lang w:val="hr-HR"/>
        </w:rPr>
      </w:pPr>
    </w:p>
    <w:p w:rsidRDefault="00E41247" w:rsidP="00C64661" w:rsidR="00942046" w:rsidRPr="00C1630E">
      <w:pPr>
        <w:jc w:val="center"/>
        <w:rPr>
          <w:rFonts w:hAnsi="Times New Roman" w:ascii="Times New Roman"/>
          <w:szCs w:val="24"/>
          <w:lang w:val="hr-HR"/>
        </w:rPr>
      </w:pPr>
      <w:r w:rsidRPr="00C1630E">
        <w:rPr>
          <w:rFonts w:hAnsi="Times New Roman" w:ascii="Times New Roman"/>
          <w:szCs w:val="24"/>
          <w:lang w:val="hr-HR"/>
        </w:rPr>
        <w:t>R J E Š E NJ E</w:t>
      </w:r>
    </w:p>
    <w:p w:rsidRDefault="0080316B" w:rsidP="00C64661" w:rsidR="0080316B" w:rsidRPr="00AB064D">
      <w:pPr>
        <w:rPr>
          <w:rFonts w:hAnsi="Times New Roman" w:ascii="Times New Roman"/>
          <w:szCs w:val="24"/>
          <w:lang w:val="hr-HR"/>
        </w:rPr>
      </w:pPr>
    </w:p>
    <w:p w:rsidRDefault="00C53C61" w:rsidP="00F8737D" w:rsidR="0080316B" w:rsidRPr="00AB064D">
      <w:pPr>
        <w:jc w:val="both"/>
        <w:rPr>
          <w:rFonts w:hAnsi="Times New Roman" w:ascii="Times New Roman"/>
          <w:szCs w:val="24"/>
        </w:rPr>
      </w:pPr>
      <w:r w:rsidRPr="00C53C61">
        <w:rPr>
          <w:rFonts w:hAnsi="Times New Roman" w:ascii="Times New Roman"/>
          <w:szCs w:val="24"/>
          <w:lang w:val="pt-BR"/>
        </w:rPr>
        <w:t>Trgovački sud u Zagrebu, po sucu Gord</w:t>
      </w:r>
      <w:r w:rsidR="005A11CE">
        <w:rPr>
          <w:rFonts w:hAnsi="Times New Roman" w:ascii="Times New Roman"/>
          <w:szCs w:val="24"/>
          <w:lang w:val="pt-BR"/>
        </w:rPr>
        <w:t>anu Zubaku, u stečajnom postupku</w:t>
      </w:r>
      <w:r w:rsidRPr="00C53C61">
        <w:rPr>
          <w:rFonts w:hAnsi="Times New Roman" w:ascii="Times New Roman"/>
          <w:szCs w:val="24"/>
          <w:lang w:val="pt-BR"/>
        </w:rPr>
        <w:t xml:space="preserve"> nad dužnikom </w:t>
      </w:r>
      <w:r w:rsidR="0023226D" w:rsidRPr="0023226D">
        <w:rPr>
          <w:rFonts w:hAnsi="Times New Roman" w:ascii="Times New Roman"/>
          <w:bCs/>
          <w:szCs w:val="24"/>
          <w:lang w:val="pt-BR"/>
        </w:rPr>
        <w:t>CONEX d.o.o. u stečaju, Zagreb, Kalinovica 3, OIB: 31578255419</w:t>
      </w:r>
      <w:r w:rsidR="00AB064D">
        <w:rPr>
          <w:rFonts w:hAnsi="Times New Roman" w:ascii="Times New Roman"/>
          <w:szCs w:val="24"/>
        </w:rPr>
        <w:t>,</w:t>
      </w:r>
      <w:r w:rsidR="008D0C16" w:rsidRPr="00AB064D">
        <w:rPr>
          <w:rFonts w:hAnsi="Times New Roman" w:ascii="Times New Roman"/>
          <w:szCs w:val="24"/>
          <w:lang w:val="hr-HR"/>
        </w:rPr>
        <w:t xml:space="preserve">  </w:t>
      </w:r>
      <w:r w:rsidR="005B45B7">
        <w:rPr>
          <w:rFonts w:hAnsi="Times New Roman" w:ascii="Times New Roman"/>
          <w:szCs w:val="24"/>
          <w:lang w:val="hr-HR"/>
        </w:rPr>
        <w:t>14. lipnja</w:t>
      </w:r>
      <w:r w:rsidR="00E41247" w:rsidRPr="00AB064D">
        <w:rPr>
          <w:rFonts w:hAnsi="Times New Roman" w:ascii="Times New Roman"/>
          <w:szCs w:val="24"/>
          <w:lang w:val="hr-HR"/>
        </w:rPr>
        <w:t xml:space="preserve"> </w:t>
      </w:r>
      <w:r w:rsidR="0080316B" w:rsidRPr="00AB064D">
        <w:rPr>
          <w:rFonts w:hAnsi="Times New Roman" w:ascii="Times New Roman"/>
          <w:szCs w:val="24"/>
          <w:lang w:val="hr-HR"/>
        </w:rPr>
        <w:t>201</w:t>
      </w:r>
      <w:r w:rsidR="0023226D">
        <w:rPr>
          <w:rFonts w:hAnsi="Times New Roman" w:ascii="Times New Roman"/>
          <w:szCs w:val="24"/>
          <w:lang w:val="hr-HR"/>
        </w:rPr>
        <w:t>7</w:t>
      </w:r>
      <w:r w:rsidR="00E41247" w:rsidRPr="00AB064D">
        <w:rPr>
          <w:rFonts w:hAnsi="Times New Roman" w:ascii="Times New Roman"/>
          <w:szCs w:val="24"/>
          <w:lang w:val="hr-HR"/>
        </w:rPr>
        <w:t>.,</w:t>
      </w:r>
    </w:p>
    <w:p w:rsidRDefault="00C64661" w:rsidP="00C64661" w:rsidR="00C64661" w:rsidRPr="00AB064D">
      <w:pPr>
        <w:rPr>
          <w:rFonts w:hAnsi="Times New Roman" w:ascii="Times New Roman"/>
          <w:szCs w:val="24"/>
          <w:lang w:val="hr-HR"/>
        </w:rPr>
      </w:pPr>
    </w:p>
    <w:p w:rsidRDefault="00C53C61" w:rsidP="00C64661" w:rsidR="00C64661" w:rsidRPr="00C1630E">
      <w:pPr>
        <w:jc w:val="center"/>
        <w:rPr>
          <w:rFonts w:hAnsi="Times New Roman" w:ascii="Times New Roman"/>
          <w:szCs w:val="24"/>
          <w:lang w:val="hr-HR"/>
        </w:rPr>
      </w:pPr>
      <w:r w:rsidRPr="00C1630E">
        <w:rPr>
          <w:rFonts w:hAnsi="Times New Roman" w:ascii="Times New Roman"/>
          <w:szCs w:val="24"/>
          <w:lang w:val="hr-HR"/>
        </w:rPr>
        <w:t xml:space="preserve">r i j </w:t>
      </w:r>
      <w:r w:rsidR="00E41247" w:rsidRPr="00C1630E">
        <w:rPr>
          <w:rFonts w:hAnsi="Times New Roman" w:ascii="Times New Roman"/>
          <w:szCs w:val="24"/>
          <w:lang w:val="hr-HR"/>
        </w:rPr>
        <w:t>e š i o</w:t>
      </w:r>
      <w:r w:rsidR="00C64661" w:rsidRPr="00C1630E">
        <w:rPr>
          <w:rFonts w:hAnsi="Times New Roman" w:ascii="Times New Roman"/>
          <w:szCs w:val="24"/>
          <w:lang w:val="hr-HR"/>
        </w:rPr>
        <w:t xml:space="preserve">    j</w:t>
      </w:r>
      <w:r w:rsidRPr="00C1630E">
        <w:rPr>
          <w:rFonts w:hAnsi="Times New Roman" w:ascii="Times New Roman"/>
          <w:szCs w:val="24"/>
          <w:lang w:val="hr-HR"/>
        </w:rPr>
        <w:t xml:space="preserve"> </w:t>
      </w:r>
      <w:r w:rsidR="00C64661" w:rsidRPr="00C1630E">
        <w:rPr>
          <w:rFonts w:hAnsi="Times New Roman" w:ascii="Times New Roman"/>
          <w:szCs w:val="24"/>
          <w:lang w:val="hr-HR"/>
        </w:rPr>
        <w:t>e</w:t>
      </w:r>
    </w:p>
    <w:p w:rsidRDefault="007A5375" w:rsidP="00C64661" w:rsidR="007A5375" w:rsidRPr="00AB064D">
      <w:pPr>
        <w:rPr>
          <w:rFonts w:hAnsi="Times New Roman" w:ascii="Times New Roman"/>
          <w:b/>
          <w:szCs w:val="24"/>
          <w:lang w:val="hr-HR"/>
        </w:rPr>
      </w:pPr>
    </w:p>
    <w:p w:rsidRDefault="00813FAD" w:rsidP="0023226D" w:rsidR="00244FCD" w:rsidRPr="00C1630E">
      <w:pPr>
        <w:ind w:firstLine="360"/>
        <w:jc w:val="both"/>
        <w:rPr>
          <w:rFonts w:hAnsi="Times New Roman" w:ascii="Times New Roman"/>
          <w:szCs w:val="24"/>
          <w:lang w:val="hr-HR"/>
        </w:rPr>
      </w:pPr>
      <w:r w:rsidRPr="00AB064D">
        <w:rPr>
          <w:rFonts w:hAnsi="Times New Roman" w:ascii="Times New Roman"/>
          <w:szCs w:val="24"/>
          <w:lang w:val="hr-HR"/>
        </w:rPr>
        <w:t>I.</w:t>
      </w:r>
      <w:r w:rsidR="000B2078" w:rsidRPr="00AB064D">
        <w:rPr>
          <w:rFonts w:hAnsi="Times New Roman" w:ascii="Times New Roman"/>
          <w:szCs w:val="24"/>
          <w:lang w:val="hr-HR"/>
        </w:rPr>
        <w:t xml:space="preserve"> </w:t>
      </w:r>
      <w:r w:rsidR="0023226D">
        <w:rPr>
          <w:rFonts w:hAnsi="Times New Roman" w:ascii="Times New Roman"/>
          <w:szCs w:val="24"/>
          <w:lang w:val="hr-HR"/>
        </w:rPr>
        <w:t>Nekretnina</w:t>
      </w:r>
      <w:r w:rsidR="00735BAE" w:rsidRPr="00735BAE">
        <w:rPr>
          <w:rFonts w:hAnsi="Times New Roman" w:ascii="Times New Roman"/>
          <w:szCs w:val="24"/>
          <w:lang w:val="hr-HR"/>
        </w:rPr>
        <w:t xml:space="preserve"> u vlasništvu stečajnog dužnika </w:t>
      </w:r>
      <w:r w:rsidR="0023226D">
        <w:rPr>
          <w:rFonts w:hAnsi="Times New Roman" w:ascii="Times New Roman"/>
          <w:szCs w:val="24"/>
          <w:lang w:val="hr-HR"/>
        </w:rPr>
        <w:t>upisana</w:t>
      </w:r>
      <w:r w:rsidR="0023226D" w:rsidRPr="0023226D">
        <w:rPr>
          <w:rFonts w:hAnsi="Times New Roman" w:ascii="Times New Roman"/>
          <w:szCs w:val="24"/>
          <w:lang w:val="hr-HR"/>
        </w:rPr>
        <w:t xml:space="preserve"> u zemljišnim knjigama Općinskog građanskog suda u Zagrebu i to</w:t>
      </w:r>
      <w:r w:rsidR="0023226D">
        <w:rPr>
          <w:rFonts w:hAnsi="Times New Roman" w:ascii="Times New Roman"/>
          <w:szCs w:val="24"/>
          <w:lang w:val="hr-HR"/>
        </w:rPr>
        <w:t xml:space="preserve"> </w:t>
      </w:r>
      <w:r w:rsidR="005B45B7">
        <w:rPr>
          <w:rFonts w:hAnsi="Times New Roman" w:ascii="Times New Roman"/>
          <w:szCs w:val="24"/>
          <w:lang w:val="hr-HR"/>
        </w:rPr>
        <w:t>0</w:t>
      </w:r>
      <w:r w:rsidR="005B45B7" w:rsidRPr="005B45B7">
        <w:rPr>
          <w:rFonts w:hAnsi="Times New Roman" w:ascii="Times New Roman"/>
          <w:szCs w:val="24"/>
          <w:lang w:val="hr-HR"/>
        </w:rPr>
        <w:t>.</w:t>
      </w:r>
      <w:r w:rsidR="00637E32" w:rsidRPr="00637E32">
        <w:rPr>
          <w:rFonts w:hAnsi="Times New Roman" w:ascii="Times New Roman"/>
          <w:szCs w:val="24"/>
          <w:lang w:val="hr-HR"/>
        </w:rPr>
        <w:t>52/100 idealnih dij</w:t>
      </w:r>
      <w:r w:rsidR="00637E32">
        <w:rPr>
          <w:rFonts w:hAnsi="Times New Roman" w:ascii="Times New Roman"/>
          <w:szCs w:val="24"/>
          <w:lang w:val="hr-HR"/>
        </w:rPr>
        <w:t xml:space="preserve">elova kat.čest. 4670/44, </w:t>
      </w:r>
      <w:r w:rsidR="00637E32" w:rsidRPr="00637E32">
        <w:rPr>
          <w:rFonts w:hAnsi="Times New Roman" w:ascii="Times New Roman"/>
          <w:szCs w:val="24"/>
          <w:lang w:val="hr-HR"/>
        </w:rPr>
        <w:t xml:space="preserve"> z.ul. 21868, poduložak 10, k.o. Grad Zagreb, u naravi garaža u podrumu II (dva), površine 10,19 m2, oznake 14</w:t>
      </w:r>
      <w:r w:rsidR="0023226D">
        <w:rPr>
          <w:rFonts w:hAnsi="Times New Roman" w:ascii="Times New Roman"/>
          <w:szCs w:val="24"/>
          <w:lang w:val="hr-HR"/>
        </w:rPr>
        <w:t>, dosuđuje</w:t>
      </w:r>
      <w:r w:rsidR="004749D7" w:rsidRPr="00C1630E">
        <w:rPr>
          <w:rFonts w:hAnsi="Times New Roman" w:ascii="Times New Roman"/>
          <w:szCs w:val="24"/>
          <w:lang w:val="hr-HR"/>
        </w:rPr>
        <w:t xml:space="preserve"> se kupcu</w:t>
      </w:r>
      <w:r w:rsidR="00244FCD" w:rsidRPr="00C1630E">
        <w:rPr>
          <w:rFonts w:hAnsi="Times New Roman" w:ascii="Times New Roman"/>
          <w:szCs w:val="24"/>
          <w:lang w:val="hr-HR"/>
        </w:rPr>
        <w:t>:</w:t>
      </w:r>
    </w:p>
    <w:p w:rsidRDefault="00637E32" w:rsidP="0023226D" w:rsidR="008D0C16">
      <w:pPr>
        <w:ind w:left="360"/>
        <w:jc w:val="both"/>
        <w:rPr>
          <w:rFonts w:hAnsi="Times New Roman" w:ascii="Times New Roman"/>
          <w:szCs w:val="24"/>
          <w:lang w:val="hr-HR"/>
        </w:rPr>
      </w:pPr>
      <w:r w:rsidRPr="00637E32">
        <w:rPr>
          <w:rFonts w:hAnsi="Times New Roman" w:ascii="Times New Roman"/>
          <w:szCs w:val="24"/>
          <w:lang w:val="hr-HR"/>
        </w:rPr>
        <w:t>Axioo Kolak d.o.o., Zagreb, Pete poljanice 5, OIB: 18476427145</w:t>
      </w:r>
      <w:r w:rsidR="00735BAE">
        <w:rPr>
          <w:rFonts w:hAnsi="Times New Roman" w:ascii="Times New Roman"/>
          <w:szCs w:val="24"/>
          <w:lang w:val="hr-HR"/>
        </w:rPr>
        <w:t>,</w:t>
      </w:r>
      <w:r w:rsidR="00735BAE" w:rsidRPr="00735BAE">
        <w:rPr>
          <w:rFonts w:hAnsi="Times New Roman" w:ascii="Times New Roman"/>
          <w:szCs w:val="24"/>
          <w:lang w:val="hr-HR"/>
        </w:rPr>
        <w:t xml:space="preserve"> za iznos od </w:t>
      </w:r>
      <w:r>
        <w:rPr>
          <w:rFonts w:hAnsi="Times New Roman" w:ascii="Times New Roman"/>
          <w:szCs w:val="24"/>
          <w:lang w:val="hr-HR"/>
        </w:rPr>
        <w:t>23.291,35</w:t>
      </w:r>
      <w:r w:rsidR="00807CA5">
        <w:rPr>
          <w:rFonts w:hAnsi="Times New Roman" w:ascii="Times New Roman"/>
          <w:szCs w:val="24"/>
          <w:lang w:val="hr-HR"/>
        </w:rPr>
        <w:t xml:space="preserve"> </w:t>
      </w:r>
      <w:r w:rsidR="0023226D" w:rsidRPr="0023226D">
        <w:rPr>
          <w:rFonts w:hAnsi="Times New Roman" w:ascii="Times New Roman"/>
          <w:szCs w:val="24"/>
          <w:lang w:val="hr-HR"/>
        </w:rPr>
        <w:t xml:space="preserve"> </w:t>
      </w:r>
      <w:r w:rsidR="00735BAE" w:rsidRPr="00735BAE">
        <w:rPr>
          <w:rFonts w:hAnsi="Times New Roman" w:ascii="Times New Roman"/>
          <w:szCs w:val="24"/>
          <w:lang w:val="hr-HR"/>
        </w:rPr>
        <w:t>kn</w:t>
      </w:r>
      <w:r w:rsidR="00244FCD" w:rsidRPr="00C1630E">
        <w:rPr>
          <w:rFonts w:hAnsi="Times New Roman" w:ascii="Times New Roman"/>
          <w:szCs w:val="24"/>
          <w:lang w:val="hr-HR"/>
        </w:rPr>
        <w:t xml:space="preserve">.  </w:t>
      </w:r>
    </w:p>
    <w:p w:rsidRDefault="0023226D" w:rsidP="0023226D" w:rsidR="0023226D" w:rsidRPr="0023226D">
      <w:pPr>
        <w:ind w:left="360"/>
        <w:jc w:val="both"/>
        <w:rPr>
          <w:rFonts w:hAnsi="Times New Roman" w:ascii="Times New Roman"/>
          <w:szCs w:val="24"/>
          <w:lang w:val="hr-HR"/>
        </w:rPr>
      </w:pPr>
    </w:p>
    <w:p w:rsidRDefault="008D0C16" w:rsidP="00C1630E" w:rsidR="00C1630E" w:rsidRPr="00C1630E">
      <w:pPr>
        <w:ind w:firstLine="360"/>
        <w:jc w:val="both"/>
        <w:rPr>
          <w:rFonts w:hAnsi="Times New Roman" w:ascii="Times New Roman"/>
          <w:szCs w:val="24"/>
          <w:lang w:val="hr-HR"/>
        </w:rPr>
      </w:pPr>
      <w:r w:rsidRPr="00AB064D">
        <w:rPr>
          <w:rFonts w:hAnsi="Times New Roman" w:ascii="Times New Roman"/>
          <w:szCs w:val="24"/>
          <w:lang w:val="hr-HR"/>
        </w:rPr>
        <w:t xml:space="preserve">II. </w:t>
      </w:r>
      <w:r w:rsidRPr="00C1630E">
        <w:rPr>
          <w:rFonts w:hAnsi="Times New Roman" w:ascii="Times New Roman"/>
          <w:szCs w:val="24"/>
          <w:lang w:val="hr-HR"/>
        </w:rPr>
        <w:t xml:space="preserve">Kupac </w:t>
      </w:r>
      <w:r w:rsidR="00637E32" w:rsidRPr="00637E32">
        <w:rPr>
          <w:rFonts w:hAnsi="Times New Roman" w:ascii="Times New Roman"/>
          <w:szCs w:val="24"/>
          <w:lang w:val="hr-HR"/>
        </w:rPr>
        <w:t>Axioo Kolak d.o.o., Zagreb, Pete poljanice 5, OIB: 18476427145</w:t>
      </w:r>
      <w:r w:rsidR="00093DA5" w:rsidRPr="00C1630E">
        <w:rPr>
          <w:rFonts w:hAnsi="Times New Roman" w:ascii="Times New Roman"/>
          <w:szCs w:val="24"/>
          <w:lang w:val="hr-HR"/>
        </w:rPr>
        <w:t>,</w:t>
      </w:r>
      <w:r w:rsidR="00093DA5">
        <w:rPr>
          <w:rFonts w:hAnsi="Times New Roman" w:ascii="Times New Roman"/>
          <w:szCs w:val="24"/>
          <w:lang w:val="hr-HR"/>
        </w:rPr>
        <w:t xml:space="preserve"> </w:t>
      </w:r>
      <w:r w:rsidR="00735BAE">
        <w:rPr>
          <w:rFonts w:hAnsi="Times New Roman" w:ascii="Times New Roman"/>
          <w:szCs w:val="24"/>
          <w:lang w:val="hr-HR"/>
        </w:rPr>
        <w:t>duž</w:t>
      </w:r>
      <w:r w:rsidR="0023226D">
        <w:rPr>
          <w:rFonts w:hAnsi="Times New Roman" w:ascii="Times New Roman"/>
          <w:szCs w:val="24"/>
          <w:lang w:val="hr-HR"/>
        </w:rPr>
        <w:t>a</w:t>
      </w:r>
      <w:r w:rsidR="00C1630E" w:rsidRPr="00C1630E">
        <w:rPr>
          <w:rFonts w:hAnsi="Times New Roman" w:ascii="Times New Roman"/>
          <w:szCs w:val="24"/>
          <w:lang w:val="hr-HR"/>
        </w:rPr>
        <w:t xml:space="preserve">n je položiti kupovninu u iznosu od </w:t>
      </w:r>
      <w:r w:rsidR="00637E32">
        <w:rPr>
          <w:rFonts w:hAnsi="Times New Roman" w:ascii="Times New Roman"/>
          <w:szCs w:val="24"/>
          <w:lang w:val="hr-HR"/>
        </w:rPr>
        <w:t>20.962,72</w:t>
      </w:r>
      <w:r w:rsidR="00C1630E" w:rsidRPr="00C1630E">
        <w:rPr>
          <w:rFonts w:hAnsi="Times New Roman" w:ascii="Times New Roman"/>
          <w:szCs w:val="24"/>
          <w:lang w:val="hr-HR"/>
        </w:rPr>
        <w:t xml:space="preserve"> kn, što predstavlja razliku između jamčevine i postignute kupoprodajne cijene, u roku od 15 dana od pravomoćnosti rješenja o dosudi na račun sudskog depozita Trgovačkog suda u Zagrebu, otvoren kod Hrvatske poštanske banke d.d. Zagreb broj </w:t>
      </w:r>
      <w:r w:rsidR="00C1630E" w:rsidRPr="00C1630E">
        <w:rPr>
          <w:rFonts w:hAnsi="Times New Roman" w:ascii="Times New Roman"/>
          <w:szCs w:val="24"/>
        </w:rPr>
        <w:t xml:space="preserve">HR9223900011300000460 </w:t>
      </w:r>
      <w:r w:rsidR="00C1630E" w:rsidRPr="00C1630E">
        <w:rPr>
          <w:rFonts w:hAnsi="Times New Roman" w:ascii="Times New Roman"/>
          <w:szCs w:val="24"/>
          <w:lang w:val="hr-HR"/>
        </w:rPr>
        <w:t xml:space="preserve">model 05 poziv na </w:t>
      </w:r>
      <w:r w:rsidR="007F50A1">
        <w:rPr>
          <w:rFonts w:hAnsi="Times New Roman" w:ascii="Times New Roman"/>
          <w:szCs w:val="24"/>
          <w:lang w:val="hr-HR"/>
        </w:rPr>
        <w:t>320-12</w:t>
      </w:r>
      <w:r w:rsidR="00C1630E" w:rsidRPr="00C1630E">
        <w:rPr>
          <w:rFonts w:hAnsi="Times New Roman" w:ascii="Times New Roman"/>
          <w:szCs w:val="24"/>
          <w:lang w:val="hr-HR"/>
        </w:rPr>
        <w:t xml:space="preserve"> uz naznaku nekretnine. Ako kupac u navedenom roku ne položi kupovninu, sud će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4749D7" w:rsidP="004749D7" w:rsidR="004749D7" w:rsidRPr="00AB064D">
      <w:pPr>
        <w:ind w:firstLine="360"/>
        <w:jc w:val="both"/>
        <w:rPr>
          <w:rFonts w:hAnsi="Times New Roman" w:ascii="Times New Roman"/>
          <w:szCs w:val="24"/>
          <w:lang w:val="hr-HR"/>
        </w:rPr>
      </w:pPr>
    </w:p>
    <w:p w:rsidRDefault="004749D7" w:rsidP="00C53C61" w:rsidR="005C73B5">
      <w:pPr>
        <w:ind w:firstLine="360"/>
        <w:jc w:val="both"/>
        <w:rPr>
          <w:rFonts w:hAnsi="Times New Roman" w:ascii="Times New Roman"/>
          <w:szCs w:val="24"/>
          <w:lang w:val="hr-HR"/>
        </w:rPr>
      </w:pPr>
      <w:r>
        <w:rPr>
          <w:rFonts w:hAnsi="Times New Roman" w:ascii="Times New Roman"/>
          <w:szCs w:val="24"/>
          <w:lang w:val="hr-HR"/>
        </w:rPr>
        <w:t>I</w:t>
      </w:r>
      <w:r w:rsidR="00664248">
        <w:rPr>
          <w:rFonts w:hAnsi="Times New Roman" w:ascii="Times New Roman"/>
          <w:szCs w:val="24"/>
          <w:lang w:val="hr-HR"/>
        </w:rPr>
        <w:t>II</w:t>
      </w:r>
      <w:r w:rsidR="000E44A9" w:rsidRPr="00AB064D">
        <w:rPr>
          <w:rFonts w:hAnsi="Times New Roman" w:ascii="Times New Roman"/>
          <w:szCs w:val="24"/>
          <w:lang w:val="hr-HR"/>
        </w:rPr>
        <w:t xml:space="preserve">. </w:t>
      </w:r>
      <w:r w:rsidRPr="004749D7">
        <w:rPr>
          <w:rFonts w:hAnsi="Times New Roman" w:ascii="Times New Roman"/>
          <w:szCs w:val="24"/>
          <w:lang w:val="hr-HR"/>
        </w:rPr>
        <w:t>Određuje se upis prava vlasni</w:t>
      </w:r>
      <w:r w:rsidR="00637E32">
        <w:rPr>
          <w:rFonts w:hAnsi="Times New Roman" w:ascii="Times New Roman"/>
          <w:szCs w:val="24"/>
          <w:lang w:val="hr-HR"/>
        </w:rPr>
        <w:t>štva u korist kupca na dosuđenoj nekretnini</w:t>
      </w:r>
      <w:r w:rsidRPr="004749D7">
        <w:rPr>
          <w:rFonts w:hAnsi="Times New Roman" w:ascii="Times New Roman"/>
          <w:szCs w:val="24"/>
          <w:lang w:val="hr-HR"/>
        </w:rPr>
        <w:t>, nakon pravomoćnosti ovog rješenja i nakon što kupac uplati iznos kupovnine iz točke II. izreke</w:t>
      </w:r>
      <w:r w:rsidR="005C73B5">
        <w:rPr>
          <w:rFonts w:hAnsi="Times New Roman" w:ascii="Times New Roman"/>
          <w:szCs w:val="24"/>
          <w:lang w:val="hr-HR"/>
        </w:rPr>
        <w:t>.</w:t>
      </w:r>
    </w:p>
    <w:p w:rsidRDefault="005C73B5" w:rsidP="00C53C61" w:rsidR="005C73B5">
      <w:pPr>
        <w:ind w:firstLine="360"/>
        <w:jc w:val="both"/>
        <w:rPr>
          <w:rFonts w:hAnsi="Times New Roman" w:ascii="Times New Roman"/>
          <w:szCs w:val="24"/>
          <w:lang w:val="hr-HR"/>
        </w:rPr>
      </w:pPr>
    </w:p>
    <w:p w:rsidRDefault="005C73B5" w:rsidP="00B14CA2" w:rsidR="00B14CA2">
      <w:pPr>
        <w:ind w:firstLine="360"/>
        <w:jc w:val="both"/>
        <w:rPr>
          <w:rFonts w:hAnsi="Times New Roman" w:ascii="Times New Roman"/>
          <w:szCs w:val="24"/>
          <w:lang w:val="hr-HR"/>
        </w:rPr>
      </w:pPr>
      <w:r>
        <w:rPr>
          <w:rFonts w:hAnsi="Times New Roman" w:ascii="Times New Roman"/>
          <w:szCs w:val="24"/>
          <w:lang w:val="hr-HR"/>
        </w:rPr>
        <w:t>IV.</w:t>
      </w:r>
      <w:r w:rsidRPr="005C73B5">
        <w:rPr>
          <w:rFonts w:hAnsi="Times New Roman" w:ascii="Times New Roman"/>
          <w:szCs w:val="24"/>
          <w:lang w:val="hr-HR"/>
        </w:rPr>
        <w:t xml:space="preserve"> Nalaže se brisanje zabilježbe broj </w:t>
      </w:r>
      <w:r w:rsidR="005B45B7" w:rsidRPr="005B45B7">
        <w:rPr>
          <w:rFonts w:hAnsi="Times New Roman" w:ascii="Times New Roman"/>
          <w:szCs w:val="24"/>
          <w:lang w:val="hr-HR"/>
        </w:rPr>
        <w:t>Z-56575/2016</w:t>
      </w:r>
      <w:r w:rsidR="005B45B7">
        <w:rPr>
          <w:rFonts w:hAnsi="Times New Roman" w:ascii="Times New Roman"/>
          <w:szCs w:val="24"/>
          <w:lang w:val="hr-HR"/>
        </w:rPr>
        <w:t xml:space="preserve"> </w:t>
      </w:r>
      <w:r w:rsidR="00807CA5">
        <w:rPr>
          <w:rFonts w:hAnsi="Times New Roman" w:ascii="Times New Roman"/>
          <w:szCs w:val="24"/>
          <w:lang w:val="hr-HR"/>
        </w:rPr>
        <w:t>zaprimljeno 8. prosinca 2016</w:t>
      </w:r>
      <w:r w:rsidR="00B14CA2">
        <w:rPr>
          <w:rFonts w:hAnsi="Times New Roman" w:ascii="Times New Roman"/>
          <w:szCs w:val="24"/>
          <w:lang w:val="hr-HR"/>
        </w:rPr>
        <w:t>.</w:t>
      </w:r>
      <w:r w:rsidR="00807CA5">
        <w:rPr>
          <w:rFonts w:hAnsi="Times New Roman" w:ascii="Times New Roman"/>
          <w:szCs w:val="24"/>
          <w:lang w:val="hr-HR"/>
        </w:rPr>
        <w:t>,</w:t>
      </w:r>
      <w:r w:rsidR="00881751">
        <w:rPr>
          <w:rFonts w:hAnsi="Times New Roman" w:ascii="Times New Roman"/>
          <w:szCs w:val="24"/>
          <w:lang w:val="hr-HR"/>
        </w:rPr>
        <w:t xml:space="preserve"> </w:t>
      </w:r>
      <w:r w:rsidRPr="005C73B5">
        <w:rPr>
          <w:rFonts w:hAnsi="Times New Roman" w:ascii="Times New Roman"/>
          <w:szCs w:val="24"/>
          <w:lang w:val="hr-HR"/>
        </w:rPr>
        <w:t>kojom je zabilježeno</w:t>
      </w:r>
      <w:r w:rsidR="00881751">
        <w:rPr>
          <w:rFonts w:hAnsi="Times New Roman" w:ascii="Times New Roman"/>
          <w:szCs w:val="24"/>
          <w:lang w:val="hr-HR"/>
        </w:rPr>
        <w:t xml:space="preserve"> rješenje o prodaji </w:t>
      </w:r>
      <w:r w:rsidR="00B14CA2" w:rsidRPr="00B14CA2">
        <w:rPr>
          <w:rFonts w:hAnsi="Times New Roman" w:ascii="Times New Roman"/>
          <w:szCs w:val="24"/>
          <w:lang w:val="hr-HR"/>
        </w:rPr>
        <w:t>Trgovačkog suda u Zagrebu</w:t>
      </w:r>
      <w:r w:rsidR="00807CA5">
        <w:rPr>
          <w:rFonts w:hAnsi="Times New Roman" w:ascii="Times New Roman"/>
          <w:szCs w:val="24"/>
          <w:lang w:val="hr-HR"/>
        </w:rPr>
        <w:t xml:space="preserve">, posl. br. St-320/12 od </w:t>
      </w:r>
      <w:r w:rsidR="00807CA5">
        <w:rPr>
          <w:rFonts w:hAnsi="Times New Roman" w:ascii="Times New Roman"/>
          <w:szCs w:val="24"/>
          <w:lang w:val="hr-HR"/>
        </w:rPr>
        <w:br/>
        <w:t>2. prosinca</w:t>
      </w:r>
      <w:r w:rsidR="00B14CA2">
        <w:rPr>
          <w:rFonts w:hAnsi="Times New Roman" w:ascii="Times New Roman"/>
          <w:szCs w:val="24"/>
          <w:lang w:val="hr-HR"/>
        </w:rPr>
        <w:t xml:space="preserve"> 2016.</w:t>
      </w:r>
      <w:r w:rsidR="00996B80">
        <w:rPr>
          <w:rFonts w:hAnsi="Times New Roman" w:ascii="Times New Roman"/>
          <w:szCs w:val="24"/>
          <w:lang w:val="hr-HR"/>
        </w:rPr>
        <w:t xml:space="preserve"> </w:t>
      </w:r>
    </w:p>
    <w:p w:rsidRDefault="00881751" w:rsidP="00996B80" w:rsidR="00881751">
      <w:pPr>
        <w:jc w:val="both"/>
        <w:rPr>
          <w:rFonts w:hAnsi="Times New Roman" w:ascii="Times New Roman"/>
          <w:szCs w:val="24"/>
          <w:lang w:val="hr-HR"/>
        </w:rPr>
      </w:pPr>
    </w:p>
    <w:p w:rsidRDefault="004749D7" w:rsidP="00996B80" w:rsidR="00807CA5">
      <w:pPr>
        <w:ind w:firstLine="360"/>
        <w:jc w:val="both"/>
        <w:rPr>
          <w:rFonts w:hAnsi="Times New Roman" w:ascii="Times New Roman"/>
          <w:szCs w:val="24"/>
          <w:lang w:val="hr-HR"/>
        </w:rPr>
      </w:pPr>
      <w:r w:rsidRPr="004749D7">
        <w:rPr>
          <w:rFonts w:hAnsi="Times New Roman" w:ascii="Times New Roman"/>
          <w:szCs w:val="24"/>
          <w:lang w:val="hr-HR"/>
        </w:rPr>
        <w:t xml:space="preserve"> </w:t>
      </w:r>
      <w:r w:rsidR="005C73B5">
        <w:rPr>
          <w:rFonts w:hAnsi="Times New Roman" w:ascii="Times New Roman"/>
          <w:szCs w:val="24"/>
          <w:lang w:val="hr-HR"/>
        </w:rPr>
        <w:t>V.</w:t>
      </w:r>
      <w:r w:rsidR="00664248">
        <w:rPr>
          <w:rFonts w:hAnsi="Times New Roman" w:ascii="Times New Roman"/>
          <w:szCs w:val="24"/>
          <w:lang w:val="hr-HR"/>
        </w:rPr>
        <w:t xml:space="preserve"> </w:t>
      </w:r>
      <w:r w:rsidR="005C73B5">
        <w:rPr>
          <w:rFonts w:hAnsi="Times New Roman" w:ascii="Times New Roman"/>
          <w:szCs w:val="24"/>
          <w:lang w:val="hr-HR"/>
        </w:rPr>
        <w:t>N</w:t>
      </w:r>
      <w:r w:rsidR="00664248" w:rsidRPr="00664248">
        <w:rPr>
          <w:rFonts w:hAnsi="Times New Roman" w:ascii="Times New Roman"/>
          <w:szCs w:val="24"/>
          <w:lang w:val="hr-HR"/>
        </w:rPr>
        <w:t>alaže</w:t>
      </w:r>
      <w:r w:rsidR="00664248">
        <w:rPr>
          <w:rFonts w:hAnsi="Times New Roman" w:ascii="Times New Roman"/>
          <w:szCs w:val="24"/>
          <w:lang w:val="hr-HR"/>
        </w:rPr>
        <w:t xml:space="preserve"> se</w:t>
      </w:r>
      <w:r w:rsidR="00664248" w:rsidRPr="00664248">
        <w:rPr>
          <w:rFonts w:hAnsi="Times New Roman" w:ascii="Times New Roman"/>
          <w:szCs w:val="24"/>
          <w:lang w:val="hr-HR"/>
        </w:rPr>
        <w:t xml:space="preserve"> brisanje prava i tereta upisanih</w:t>
      </w:r>
      <w:r w:rsidR="005C73B5">
        <w:rPr>
          <w:rFonts w:hAnsi="Times New Roman" w:ascii="Times New Roman"/>
          <w:szCs w:val="24"/>
          <w:lang w:val="hr-HR"/>
        </w:rPr>
        <w:t xml:space="preserve"> </w:t>
      </w:r>
      <w:r w:rsidR="00664248" w:rsidRPr="00664248">
        <w:rPr>
          <w:rFonts w:hAnsi="Times New Roman" w:ascii="Times New Roman"/>
          <w:szCs w:val="24"/>
          <w:lang w:val="hr-HR"/>
        </w:rPr>
        <w:t>na listu C (</w:t>
      </w:r>
      <w:r w:rsidR="00807CA5">
        <w:rPr>
          <w:rFonts w:hAnsi="Times New Roman" w:ascii="Times New Roman"/>
          <w:szCs w:val="24"/>
          <w:lang w:val="hr-HR"/>
        </w:rPr>
        <w:t>teretovnica</w:t>
      </w:r>
      <w:r w:rsidR="00664248" w:rsidRPr="00664248">
        <w:rPr>
          <w:rFonts w:hAnsi="Times New Roman" w:ascii="Times New Roman"/>
          <w:szCs w:val="24"/>
          <w:lang w:val="hr-HR"/>
        </w:rPr>
        <w:t>)</w:t>
      </w:r>
      <w:r w:rsidR="00807CA5">
        <w:rPr>
          <w:rFonts w:hAnsi="Times New Roman" w:ascii="Times New Roman"/>
          <w:szCs w:val="24"/>
          <w:lang w:val="hr-HR"/>
        </w:rPr>
        <w:t xml:space="preserve"> zaprimljeno 23.svibnja 2011. broj Z-26297/11</w:t>
      </w:r>
      <w:r w:rsidR="00CE5630">
        <w:rPr>
          <w:rFonts w:hAnsi="Times New Roman" w:ascii="Times New Roman"/>
          <w:szCs w:val="24"/>
          <w:lang w:val="hr-HR"/>
        </w:rPr>
        <w:t xml:space="preserve"> kojim j</w:t>
      </w:r>
      <w:r w:rsidR="00807CA5">
        <w:rPr>
          <w:rFonts w:hAnsi="Times New Roman" w:ascii="Times New Roman"/>
          <w:szCs w:val="24"/>
          <w:lang w:val="hr-HR"/>
        </w:rPr>
        <w:t>e na temelju</w:t>
      </w:r>
      <w:r w:rsidR="00807CA5" w:rsidRPr="00807CA5">
        <w:rPr>
          <w:rFonts w:hAnsi="Times New Roman" w:ascii="Times New Roman"/>
          <w:szCs w:val="24"/>
          <w:lang w:val="hr-HR"/>
        </w:rPr>
        <w:t xml:space="preserve"> rješenja o osiguranju posl. br. 10 Ovr-1433/11-</w:t>
      </w:r>
      <w:r w:rsidR="00807CA5">
        <w:rPr>
          <w:rFonts w:hAnsi="Times New Roman" w:ascii="Times New Roman"/>
          <w:szCs w:val="24"/>
          <w:lang w:val="hr-HR"/>
        </w:rPr>
        <w:t>2 od 10. svibnja 2011, uknjiženo</w:t>
      </w:r>
      <w:r w:rsidR="00807CA5" w:rsidRPr="00807CA5">
        <w:rPr>
          <w:rFonts w:hAnsi="Times New Roman" w:ascii="Times New Roman"/>
          <w:szCs w:val="24"/>
          <w:lang w:val="hr-HR"/>
        </w:rPr>
        <w:t xml:space="preserve"> založno pravo radi osiguranja novčane tražbine predlagatlja osiguranja u iznosu od 3.171.962,97 kn sa zateznom kamatom tekućom od 23. kolovoza 2010. pa sve do isplate, po stopi određenoj za svako polugodište uvećanjem eskontne stope HNB koja je vrijedila zadnjeg dana polugodišta koje je prethodilo tekućem </w:t>
      </w:r>
      <w:r w:rsidR="00807CA5" w:rsidRPr="00807CA5">
        <w:rPr>
          <w:rFonts w:hAnsi="Times New Roman" w:ascii="Times New Roman"/>
          <w:szCs w:val="24"/>
          <w:lang w:val="hr-HR"/>
        </w:rPr>
        <w:lastRenderedPageBreak/>
        <w:t>polugodištu za osam postotnih poena za korist</w:t>
      </w:r>
      <w:r w:rsidR="00807CA5">
        <w:rPr>
          <w:rFonts w:hAnsi="Times New Roman" w:ascii="Times New Roman"/>
          <w:szCs w:val="24"/>
          <w:lang w:val="hr-HR"/>
        </w:rPr>
        <w:t xml:space="preserve"> Republike Hrvatske i zabilježena ovršivost tražbine.</w:t>
      </w:r>
    </w:p>
    <w:p w:rsidRDefault="00C53C61" w:rsidP="00745566" w:rsidR="00C53C61" w:rsidRPr="00AB064D">
      <w:pPr>
        <w:jc w:val="both"/>
        <w:rPr>
          <w:rFonts w:hAnsi="Times New Roman" w:ascii="Times New Roman"/>
          <w:szCs w:val="24"/>
          <w:lang w:val="hr-HR"/>
        </w:rPr>
      </w:pPr>
    </w:p>
    <w:p w:rsidRDefault="00745566" w:rsidP="00CE5630" w:rsidR="000E44A9">
      <w:pPr>
        <w:ind w:firstLine="360"/>
        <w:jc w:val="both"/>
        <w:rPr>
          <w:rFonts w:hAnsi="Times New Roman" w:ascii="Times New Roman"/>
          <w:szCs w:val="24"/>
          <w:lang w:val="hr-HR"/>
        </w:rPr>
      </w:pPr>
      <w:r>
        <w:rPr>
          <w:rFonts w:hAnsi="Times New Roman" w:ascii="Times New Roman"/>
          <w:szCs w:val="24"/>
          <w:lang w:val="hr-HR"/>
        </w:rPr>
        <w:t>VI</w:t>
      </w:r>
      <w:r w:rsidR="000E44A9" w:rsidRPr="00AB064D">
        <w:rPr>
          <w:rFonts w:hAnsi="Times New Roman" w:ascii="Times New Roman"/>
          <w:szCs w:val="24"/>
          <w:lang w:val="hr-HR"/>
        </w:rPr>
        <w:t>. Zaključak o predaji nekretnine kupcu, uz potvrdu pravomoćnosti na rješenju o dosudi nekretnine i potvrdu dozvole upisa iz točke</w:t>
      </w:r>
      <w:r w:rsidR="00AB4381" w:rsidRPr="00AB064D">
        <w:rPr>
          <w:rFonts w:hAnsi="Times New Roman" w:ascii="Times New Roman"/>
          <w:szCs w:val="24"/>
          <w:lang w:val="hr-HR"/>
        </w:rPr>
        <w:t xml:space="preserve"> I izreke dostavit će ovaj sud</w:t>
      </w:r>
      <w:r w:rsidR="00996B80">
        <w:rPr>
          <w:rFonts w:hAnsi="Times New Roman" w:ascii="Times New Roman"/>
          <w:szCs w:val="24"/>
          <w:lang w:val="hr-HR"/>
        </w:rPr>
        <w:t xml:space="preserve"> zemljišnoknjižnom odjelu Općinskog građanskog suda</w:t>
      </w:r>
      <w:r w:rsidR="00CE5630">
        <w:rPr>
          <w:rFonts w:hAnsi="Times New Roman" w:ascii="Times New Roman"/>
          <w:szCs w:val="24"/>
          <w:lang w:val="hr-HR"/>
        </w:rPr>
        <w:t xml:space="preserve"> u Zagrebu, </w:t>
      </w:r>
      <w:r w:rsidR="00AB4381" w:rsidRPr="00AB064D">
        <w:rPr>
          <w:rFonts w:hAnsi="Times New Roman" w:ascii="Times New Roman"/>
          <w:szCs w:val="24"/>
          <w:lang w:val="hr-HR"/>
        </w:rPr>
        <w:t>radi obavljanja upisa (</w:t>
      </w:r>
      <w:r w:rsidR="00280E2F">
        <w:rPr>
          <w:rFonts w:hAnsi="Times New Roman" w:ascii="Times New Roman"/>
          <w:szCs w:val="24"/>
          <w:lang w:val="hr-HR"/>
        </w:rPr>
        <w:t>čl</w:t>
      </w:r>
      <w:r w:rsidR="003A3545">
        <w:rPr>
          <w:rFonts w:hAnsi="Times New Roman" w:ascii="Times New Roman"/>
          <w:szCs w:val="24"/>
          <w:lang w:val="hr-HR"/>
        </w:rPr>
        <w:t xml:space="preserve"> 108</w:t>
      </w:r>
      <w:r w:rsidR="000E44A9" w:rsidRPr="00AB064D">
        <w:rPr>
          <w:rFonts w:hAnsi="Times New Roman" w:ascii="Times New Roman"/>
          <w:szCs w:val="24"/>
          <w:lang w:val="hr-HR"/>
        </w:rPr>
        <w:t>.st.</w:t>
      </w:r>
      <w:r w:rsidR="00AB4381" w:rsidRPr="00AB064D">
        <w:rPr>
          <w:rFonts w:hAnsi="Times New Roman" w:ascii="Times New Roman"/>
          <w:szCs w:val="24"/>
          <w:lang w:val="hr-HR"/>
        </w:rPr>
        <w:t xml:space="preserve"> </w:t>
      </w:r>
      <w:r w:rsidR="000E44A9" w:rsidRPr="00AB064D">
        <w:rPr>
          <w:rFonts w:hAnsi="Times New Roman" w:ascii="Times New Roman"/>
          <w:szCs w:val="24"/>
          <w:lang w:val="hr-HR"/>
        </w:rPr>
        <w:t>3. OZ-a).</w:t>
      </w:r>
    </w:p>
    <w:p w:rsidRDefault="00C47105" w:rsidP="00AB4381" w:rsidR="00C47105">
      <w:pPr>
        <w:ind w:firstLine="360"/>
        <w:jc w:val="both"/>
        <w:rPr>
          <w:rFonts w:hAnsi="Times New Roman" w:ascii="Times New Roman"/>
          <w:szCs w:val="24"/>
          <w:lang w:val="hr-HR"/>
        </w:rPr>
      </w:pPr>
    </w:p>
    <w:p w:rsidRDefault="00021421" w:rsidP="00C47105" w:rsidR="00C47105" w:rsidRPr="00C47105">
      <w:pPr>
        <w:ind w:firstLine="360"/>
        <w:jc w:val="both"/>
        <w:rPr>
          <w:rFonts w:hAnsi="Times New Roman" w:ascii="Times New Roman"/>
          <w:szCs w:val="24"/>
          <w:lang w:val="hr-HR"/>
        </w:rPr>
      </w:pPr>
      <w:r>
        <w:rPr>
          <w:rFonts w:hAnsi="Times New Roman" w:ascii="Times New Roman"/>
          <w:szCs w:val="24"/>
          <w:lang w:val="hr-HR"/>
        </w:rPr>
        <w:t>V</w:t>
      </w:r>
      <w:r w:rsidR="00745566">
        <w:rPr>
          <w:rFonts w:hAnsi="Times New Roman" w:ascii="Times New Roman"/>
          <w:szCs w:val="24"/>
          <w:lang w:val="hr-HR"/>
        </w:rPr>
        <w:t>II</w:t>
      </w:r>
      <w:r w:rsidR="00C47105" w:rsidRPr="00C47105">
        <w:rPr>
          <w:rFonts w:hAnsi="Times New Roman" w:ascii="Times New Roman"/>
          <w:szCs w:val="24"/>
          <w:lang w:val="hr-HR"/>
        </w:rPr>
        <w:t xml:space="preserve">. </w:t>
      </w:r>
      <w:r w:rsidR="00745566" w:rsidRPr="00745566">
        <w:rPr>
          <w:rFonts w:hAnsi="Times New Roman" w:ascii="Times New Roman"/>
          <w:szCs w:val="24"/>
          <w:lang w:val="hr-HR"/>
        </w:rPr>
        <w:t>Ovo će se rješenje objaviti na mrežnoj stranici e-oglasna ploča Trgovačkog suda u Zagrebu te se smatra da je isto dostavljeno svim osobama kojima je dostavljen i zaključak o prodaji, istekom trećeg dana od dana njegova isticanja na mrežnoj stranici e-oglasna ploča Trgovačkog suda u Zagrebu.</w:t>
      </w:r>
    </w:p>
    <w:p w:rsidRDefault="00981774" w:rsidP="00C64661" w:rsidR="00981774" w:rsidRPr="00AB064D">
      <w:pPr>
        <w:rPr>
          <w:rFonts w:hAnsi="Times New Roman" w:ascii="Times New Roman"/>
          <w:szCs w:val="24"/>
          <w:lang w:val="hr-HR"/>
        </w:rPr>
      </w:pPr>
    </w:p>
    <w:p w:rsidRDefault="00671834" w:rsidP="002C0B16" w:rsidR="002C0B16" w:rsidRPr="00AB064D">
      <w:pPr>
        <w:jc w:val="center"/>
        <w:rPr>
          <w:rFonts w:hAnsi="Times New Roman" w:ascii="Times New Roman"/>
          <w:szCs w:val="24"/>
          <w:lang w:val="hr-HR"/>
        </w:rPr>
      </w:pPr>
      <w:r w:rsidRPr="00AB064D">
        <w:rPr>
          <w:rFonts w:hAnsi="Times New Roman" w:ascii="Times New Roman"/>
          <w:szCs w:val="24"/>
          <w:lang w:val="hr-HR"/>
        </w:rPr>
        <w:t>Obra</w:t>
      </w:r>
      <w:r w:rsidR="002C0B16" w:rsidRPr="00AB064D">
        <w:rPr>
          <w:rFonts w:hAnsi="Times New Roman" w:ascii="Times New Roman"/>
          <w:szCs w:val="24"/>
          <w:lang w:val="hr-HR"/>
        </w:rPr>
        <w:t>zloženje</w:t>
      </w:r>
    </w:p>
    <w:p w:rsidRDefault="00981774" w:rsidP="00671834" w:rsidR="00981774" w:rsidRPr="00AB064D">
      <w:pPr>
        <w:rPr>
          <w:rFonts w:hAnsi="Times New Roman" w:ascii="Times New Roman"/>
          <w:b/>
          <w:szCs w:val="24"/>
          <w:lang w:val="hr-HR"/>
        </w:rPr>
      </w:pPr>
    </w:p>
    <w:p w:rsidRDefault="002C0B16" w:rsidP="00021421" w:rsidR="00021421" w:rsidRPr="00021421">
      <w:pPr>
        <w:jc w:val="both"/>
        <w:rPr>
          <w:rFonts w:hAnsi="Times New Roman" w:ascii="Times New Roman"/>
          <w:szCs w:val="24"/>
          <w:lang w:val="hr-HR"/>
        </w:rPr>
      </w:pPr>
      <w:r w:rsidRPr="00AB064D">
        <w:rPr>
          <w:rFonts w:hAnsi="Times New Roman" w:ascii="Times New Roman"/>
          <w:szCs w:val="24"/>
          <w:lang w:val="hr-HR"/>
        </w:rPr>
        <w:tab/>
      </w:r>
      <w:r w:rsidR="000E44A9" w:rsidRPr="00AB064D">
        <w:rPr>
          <w:rFonts w:hAnsi="Times New Roman" w:ascii="Times New Roman"/>
          <w:szCs w:val="24"/>
          <w:lang w:val="hr-HR"/>
        </w:rPr>
        <w:t>Na u</w:t>
      </w:r>
      <w:r w:rsidR="00C47105">
        <w:rPr>
          <w:rFonts w:hAnsi="Times New Roman" w:ascii="Times New Roman"/>
          <w:szCs w:val="24"/>
          <w:lang w:val="hr-HR"/>
        </w:rPr>
        <w:t xml:space="preserve">smenoj javnoj dražbi održanoj </w:t>
      </w:r>
      <w:r w:rsidR="005B45B7">
        <w:rPr>
          <w:rFonts w:hAnsi="Times New Roman" w:ascii="Times New Roman"/>
          <w:szCs w:val="24"/>
          <w:lang w:val="hr-HR"/>
        </w:rPr>
        <w:t>13. lipnja</w:t>
      </w:r>
      <w:r w:rsidR="00807CA5">
        <w:rPr>
          <w:rFonts w:hAnsi="Times New Roman" w:ascii="Times New Roman"/>
          <w:szCs w:val="24"/>
          <w:lang w:val="hr-HR"/>
        </w:rPr>
        <w:t xml:space="preserve"> 2017</w:t>
      </w:r>
      <w:r w:rsidR="00C47105">
        <w:rPr>
          <w:rFonts w:hAnsi="Times New Roman" w:ascii="Times New Roman"/>
          <w:szCs w:val="24"/>
          <w:lang w:val="hr-HR"/>
        </w:rPr>
        <w:t>. ponuditelj s najvišom</w:t>
      </w:r>
      <w:r w:rsidR="000E44A9" w:rsidRPr="00AB064D">
        <w:rPr>
          <w:rFonts w:hAnsi="Times New Roman" w:ascii="Times New Roman"/>
          <w:szCs w:val="24"/>
          <w:lang w:val="hr-HR"/>
        </w:rPr>
        <w:t xml:space="preserve"> ponuđenom</w:t>
      </w:r>
      <w:r w:rsidR="00021421">
        <w:rPr>
          <w:rFonts w:hAnsi="Times New Roman" w:ascii="Times New Roman"/>
          <w:szCs w:val="24"/>
          <w:lang w:val="hr-HR"/>
        </w:rPr>
        <w:t xml:space="preserve">  cijenom, koji je ispunio</w:t>
      </w:r>
      <w:r w:rsidR="000E44A9" w:rsidRPr="00AB064D">
        <w:rPr>
          <w:rFonts w:hAnsi="Times New Roman" w:ascii="Times New Roman"/>
          <w:szCs w:val="24"/>
          <w:lang w:val="hr-HR"/>
        </w:rPr>
        <w:t xml:space="preserve"> sve uvjete iz zaključka o prodaji od </w:t>
      </w:r>
      <w:r w:rsidR="005B45B7">
        <w:rPr>
          <w:rFonts w:hAnsi="Times New Roman" w:ascii="Times New Roman"/>
          <w:szCs w:val="24"/>
          <w:lang w:val="hr-HR"/>
        </w:rPr>
        <w:t>9. svibnja</w:t>
      </w:r>
      <w:r w:rsidR="00807CA5">
        <w:rPr>
          <w:rFonts w:hAnsi="Times New Roman" w:ascii="Times New Roman"/>
          <w:szCs w:val="24"/>
          <w:lang w:val="hr-HR"/>
        </w:rPr>
        <w:t xml:space="preserve"> 2017</w:t>
      </w:r>
      <w:r w:rsidR="000E44A9" w:rsidRPr="00AB064D">
        <w:rPr>
          <w:rFonts w:hAnsi="Times New Roman" w:ascii="Times New Roman"/>
          <w:szCs w:val="24"/>
          <w:lang w:val="hr-HR"/>
        </w:rPr>
        <w:t>.</w:t>
      </w:r>
      <w:r w:rsidR="00637E32">
        <w:rPr>
          <w:rFonts w:hAnsi="Times New Roman" w:ascii="Times New Roman"/>
          <w:szCs w:val="24"/>
          <w:lang w:val="hr-HR"/>
        </w:rPr>
        <w:t xml:space="preserve"> u odnosu na nekretninu opisanu u izreci</w:t>
      </w:r>
      <w:r w:rsidR="000E44A9" w:rsidRPr="00AB064D">
        <w:rPr>
          <w:rFonts w:hAnsi="Times New Roman" w:ascii="Times New Roman"/>
          <w:szCs w:val="24"/>
          <w:lang w:val="hr-HR"/>
        </w:rPr>
        <w:t xml:space="preserve">, </w:t>
      </w:r>
      <w:r w:rsidR="005B45B7">
        <w:rPr>
          <w:rFonts w:hAnsi="Times New Roman" w:ascii="Times New Roman"/>
          <w:szCs w:val="24"/>
          <w:lang w:val="hr-HR"/>
        </w:rPr>
        <w:t xml:space="preserve">bio je </w:t>
      </w:r>
      <w:r w:rsidR="00637E32" w:rsidRPr="00637E32">
        <w:rPr>
          <w:rFonts w:hAnsi="Times New Roman" w:ascii="Times New Roman"/>
          <w:szCs w:val="24"/>
          <w:lang w:val="hr-HR"/>
        </w:rPr>
        <w:t>Axioo Kolak d.o.o., Zagreb</w:t>
      </w:r>
      <w:r w:rsidR="00280E2F">
        <w:rPr>
          <w:rFonts w:hAnsi="Times New Roman" w:ascii="Times New Roman"/>
          <w:szCs w:val="24"/>
          <w:lang w:val="hr-HR"/>
        </w:rPr>
        <w:t xml:space="preserve">. </w:t>
      </w:r>
      <w:r w:rsidR="00021421" w:rsidRPr="00021421">
        <w:rPr>
          <w:rFonts w:hAnsi="Times New Roman" w:ascii="Times New Roman"/>
          <w:szCs w:val="24"/>
          <w:lang w:val="hr-HR"/>
        </w:rPr>
        <w:t>Naime, navedeni kupac</w:t>
      </w:r>
      <w:r w:rsidR="00CE34B9">
        <w:rPr>
          <w:rFonts w:hAnsi="Times New Roman" w:ascii="Times New Roman"/>
          <w:szCs w:val="24"/>
          <w:lang w:val="hr-HR"/>
        </w:rPr>
        <w:t>,</w:t>
      </w:r>
      <w:r w:rsidR="00021421" w:rsidRPr="00021421">
        <w:rPr>
          <w:rFonts w:hAnsi="Times New Roman" w:ascii="Times New Roman"/>
          <w:szCs w:val="24"/>
          <w:lang w:val="hr-HR"/>
        </w:rPr>
        <w:t xml:space="preserve"> na ročištu za dražbu</w:t>
      </w:r>
      <w:r w:rsidR="00CE34B9">
        <w:rPr>
          <w:rFonts w:hAnsi="Times New Roman" w:ascii="Times New Roman"/>
          <w:szCs w:val="24"/>
          <w:lang w:val="hr-HR"/>
        </w:rPr>
        <w:t>,</w:t>
      </w:r>
      <w:r w:rsidR="00021421" w:rsidRPr="00021421">
        <w:rPr>
          <w:rFonts w:hAnsi="Times New Roman" w:ascii="Times New Roman"/>
          <w:szCs w:val="24"/>
          <w:lang w:val="hr-HR"/>
        </w:rPr>
        <w:t xml:space="preserve"> ponudio</w:t>
      </w:r>
      <w:r w:rsidR="00CE34B9">
        <w:rPr>
          <w:rFonts w:hAnsi="Times New Roman" w:ascii="Times New Roman"/>
          <w:szCs w:val="24"/>
          <w:lang w:val="hr-HR"/>
        </w:rPr>
        <w:t xml:space="preserve"> je</w:t>
      </w:r>
      <w:r w:rsidR="00021421" w:rsidRPr="00021421">
        <w:rPr>
          <w:rFonts w:hAnsi="Times New Roman" w:ascii="Times New Roman"/>
          <w:szCs w:val="24"/>
          <w:lang w:val="hr-HR"/>
        </w:rPr>
        <w:t xml:space="preserve"> cijenu u iznosu od </w:t>
      </w:r>
      <w:r w:rsidR="00637E32">
        <w:rPr>
          <w:rFonts w:hAnsi="Times New Roman" w:ascii="Times New Roman"/>
          <w:szCs w:val="24"/>
          <w:lang w:val="hr-HR"/>
        </w:rPr>
        <w:t>23.291,35</w:t>
      </w:r>
      <w:r w:rsidR="00807CA5" w:rsidRPr="00807CA5">
        <w:rPr>
          <w:rFonts w:hAnsi="Times New Roman" w:ascii="Times New Roman"/>
          <w:szCs w:val="24"/>
          <w:lang w:val="hr-HR"/>
        </w:rPr>
        <w:t xml:space="preserve"> kn</w:t>
      </w:r>
      <w:r w:rsidR="00021421" w:rsidRPr="00021421">
        <w:rPr>
          <w:rFonts w:hAnsi="Times New Roman" w:ascii="Times New Roman"/>
          <w:szCs w:val="24"/>
          <w:lang w:val="hr-HR"/>
        </w:rPr>
        <w:t>. Oglas o prodaji nekretnine</w:t>
      </w:r>
      <w:r w:rsidR="00CE34B9">
        <w:rPr>
          <w:rFonts w:hAnsi="Times New Roman" w:ascii="Times New Roman"/>
          <w:szCs w:val="24"/>
          <w:lang w:val="hr-HR"/>
        </w:rPr>
        <w:t xml:space="preserve"> </w:t>
      </w:r>
      <w:r w:rsidR="00204EFD">
        <w:rPr>
          <w:rFonts w:hAnsi="Times New Roman" w:ascii="Times New Roman"/>
          <w:szCs w:val="24"/>
          <w:lang w:val="hr-HR"/>
        </w:rPr>
        <w:t>bio je</w:t>
      </w:r>
      <w:r w:rsidR="000E7FD5">
        <w:rPr>
          <w:rFonts w:hAnsi="Times New Roman" w:ascii="Times New Roman"/>
          <w:szCs w:val="24"/>
          <w:lang w:val="hr-HR"/>
        </w:rPr>
        <w:t xml:space="preserve"> objavljen na mrežnoj stranici  e-oglasna ploča Trgovačkog</w:t>
      </w:r>
      <w:r w:rsidR="00204EFD">
        <w:rPr>
          <w:rFonts w:hAnsi="Times New Roman" w:ascii="Times New Roman"/>
          <w:szCs w:val="24"/>
          <w:lang w:val="hr-HR"/>
        </w:rPr>
        <w:t xml:space="preserve"> suda</w:t>
      </w:r>
      <w:r w:rsidR="000E7FD5">
        <w:rPr>
          <w:rFonts w:hAnsi="Times New Roman" w:ascii="Times New Roman"/>
          <w:szCs w:val="24"/>
          <w:lang w:val="hr-HR"/>
        </w:rPr>
        <w:t xml:space="preserve"> u Zagrebu</w:t>
      </w:r>
      <w:r w:rsidR="00CE34B9">
        <w:rPr>
          <w:rFonts w:hAnsi="Times New Roman" w:ascii="Times New Roman"/>
          <w:szCs w:val="24"/>
          <w:lang w:val="hr-HR"/>
        </w:rPr>
        <w:t>, a prema navodima stečajnog upravitelja</w:t>
      </w:r>
      <w:r w:rsidR="00204EFD">
        <w:rPr>
          <w:rFonts w:hAnsi="Times New Roman" w:ascii="Times New Roman"/>
          <w:szCs w:val="24"/>
          <w:lang w:val="hr-HR"/>
        </w:rPr>
        <w:t xml:space="preserve"> i</w:t>
      </w:r>
      <w:r w:rsidR="00CE34B9">
        <w:rPr>
          <w:rFonts w:hAnsi="Times New Roman" w:ascii="Times New Roman"/>
          <w:szCs w:val="24"/>
          <w:lang w:val="hr-HR"/>
        </w:rPr>
        <w:t xml:space="preserve"> putem</w:t>
      </w:r>
      <w:r w:rsidR="00021421" w:rsidRPr="00021421">
        <w:rPr>
          <w:rFonts w:hAnsi="Times New Roman" w:ascii="Times New Roman"/>
          <w:szCs w:val="24"/>
          <w:lang w:val="hr-HR"/>
        </w:rPr>
        <w:t xml:space="preserve"> Hrvatske gospodarske komore</w:t>
      </w:r>
      <w:r w:rsidR="00CE34B9">
        <w:rPr>
          <w:rFonts w:hAnsi="Times New Roman" w:ascii="Times New Roman"/>
          <w:szCs w:val="24"/>
          <w:lang w:val="hr-HR"/>
        </w:rPr>
        <w:t xml:space="preserve"> te web stranice Sudačka mreža</w:t>
      </w:r>
      <w:r w:rsidR="00807CA5" w:rsidRPr="00807CA5">
        <w:rPr>
          <w:rFonts w:hAnsi="Times New Roman" w:ascii="Times New Roman"/>
          <w:szCs w:val="24"/>
          <w:lang w:val="hr-HR"/>
        </w:rPr>
        <w:t xml:space="preserve"> HGK-a </w:t>
      </w:r>
      <w:r w:rsidR="00807CA5">
        <w:rPr>
          <w:rFonts w:hAnsi="Times New Roman" w:ascii="Times New Roman"/>
          <w:szCs w:val="24"/>
          <w:lang w:val="hr-HR"/>
        </w:rPr>
        <w:t xml:space="preserve">te </w:t>
      </w:r>
      <w:r w:rsidR="00807CA5" w:rsidRPr="00807CA5">
        <w:rPr>
          <w:rFonts w:hAnsi="Times New Roman" w:ascii="Times New Roman"/>
          <w:szCs w:val="24"/>
          <w:lang w:val="hr-HR"/>
        </w:rPr>
        <w:t>očevidniku nekretnina koje vodi FINA</w:t>
      </w:r>
      <w:r w:rsidR="00021421" w:rsidRPr="00021421">
        <w:rPr>
          <w:rFonts w:hAnsi="Times New Roman" w:ascii="Times New Roman"/>
          <w:szCs w:val="24"/>
          <w:lang w:val="hr-HR"/>
        </w:rPr>
        <w:t>.</w:t>
      </w:r>
    </w:p>
    <w:p w:rsidRDefault="00021421" w:rsidP="00021421" w:rsidR="00021421" w:rsidRPr="00021421">
      <w:pPr>
        <w:jc w:val="both"/>
        <w:rPr>
          <w:rFonts w:hAnsi="Times New Roman" w:ascii="Times New Roman"/>
          <w:szCs w:val="24"/>
          <w:lang w:val="hr-HR"/>
        </w:rPr>
      </w:pPr>
    </w:p>
    <w:p w:rsidRDefault="00021421" w:rsidP="008774E2" w:rsidR="00021421" w:rsidRPr="00021421">
      <w:pPr>
        <w:ind w:firstLine="708"/>
        <w:jc w:val="both"/>
        <w:rPr>
          <w:rFonts w:hAnsi="Times New Roman" w:ascii="Times New Roman"/>
          <w:szCs w:val="24"/>
          <w:lang w:val="hr-HR"/>
        </w:rPr>
      </w:pPr>
      <w:r w:rsidRPr="00021421">
        <w:rPr>
          <w:rFonts w:hAnsi="Times New Roman" w:ascii="Times New Roman"/>
          <w:szCs w:val="24"/>
          <w:lang w:val="hr-HR"/>
        </w:rPr>
        <w:t xml:space="preserve">S obzirom na to da su bili ispunjeni uvjeti za dosudu nekretnine, </w:t>
      </w:r>
      <w:r w:rsidR="00204EFD">
        <w:rPr>
          <w:rFonts w:hAnsi="Times New Roman" w:ascii="Times New Roman"/>
          <w:szCs w:val="24"/>
          <w:lang w:val="hr-HR"/>
        </w:rPr>
        <w:t xml:space="preserve">sud je </w:t>
      </w:r>
      <w:r w:rsidRPr="00021421">
        <w:rPr>
          <w:rFonts w:hAnsi="Times New Roman" w:ascii="Times New Roman"/>
          <w:szCs w:val="24"/>
          <w:lang w:val="hr-HR"/>
        </w:rPr>
        <w:t>riješio kao u točki I. izreke ovog</w:t>
      </w:r>
      <w:r w:rsidR="00E400D8">
        <w:rPr>
          <w:rFonts w:hAnsi="Times New Roman" w:ascii="Times New Roman"/>
          <w:szCs w:val="24"/>
          <w:lang w:val="hr-HR"/>
        </w:rPr>
        <w:t xml:space="preserve"> rješenja</w:t>
      </w:r>
      <w:r w:rsidRPr="00021421">
        <w:rPr>
          <w:rFonts w:hAnsi="Times New Roman" w:ascii="Times New Roman"/>
          <w:szCs w:val="24"/>
          <w:lang w:val="hr-HR"/>
        </w:rPr>
        <w:t xml:space="preserve"> te će se ovo rješenje objaviti na </w:t>
      </w:r>
      <w:r w:rsidR="00745566">
        <w:rPr>
          <w:rFonts w:hAnsi="Times New Roman" w:ascii="Times New Roman"/>
          <w:szCs w:val="24"/>
          <w:lang w:val="hr-HR"/>
        </w:rPr>
        <w:t>mrežnoj stranici e-oglasna ploča</w:t>
      </w:r>
      <w:r w:rsidRPr="00021421">
        <w:rPr>
          <w:rFonts w:hAnsi="Times New Roman" w:ascii="Times New Roman"/>
          <w:szCs w:val="24"/>
          <w:lang w:val="hr-HR"/>
        </w:rPr>
        <w:t xml:space="preserve"> </w:t>
      </w:r>
      <w:r w:rsidR="00745566">
        <w:rPr>
          <w:rFonts w:hAnsi="Times New Roman" w:ascii="Times New Roman"/>
          <w:szCs w:val="24"/>
          <w:lang w:val="hr-HR"/>
        </w:rPr>
        <w:t xml:space="preserve">Trgovačkog </w:t>
      </w:r>
      <w:r w:rsidRPr="00021421">
        <w:rPr>
          <w:rFonts w:hAnsi="Times New Roman" w:ascii="Times New Roman"/>
          <w:szCs w:val="24"/>
          <w:lang w:val="hr-HR"/>
        </w:rPr>
        <w:t>suda</w:t>
      </w:r>
      <w:r w:rsidR="00745566">
        <w:rPr>
          <w:rFonts w:hAnsi="Times New Roman" w:ascii="Times New Roman"/>
          <w:szCs w:val="24"/>
          <w:lang w:val="hr-HR"/>
        </w:rPr>
        <w:t xml:space="preserve"> u Zagrebu</w:t>
      </w:r>
      <w:r w:rsidRPr="00021421">
        <w:rPr>
          <w:rFonts w:hAnsi="Times New Roman" w:ascii="Times New Roman"/>
          <w:szCs w:val="24"/>
          <w:lang w:val="hr-HR"/>
        </w:rPr>
        <w:t>.</w:t>
      </w:r>
    </w:p>
    <w:p w:rsidRDefault="00C32F9E" w:rsidP="00204EFD" w:rsidR="00C32F9E">
      <w:pPr>
        <w:jc w:val="both"/>
        <w:rPr>
          <w:rFonts w:hAnsi="Times New Roman" w:ascii="Times New Roman"/>
          <w:szCs w:val="24"/>
          <w:lang w:val="hr-HR"/>
        </w:rPr>
      </w:pPr>
    </w:p>
    <w:p w:rsidRDefault="00204EFD" w:rsidP="00845981" w:rsidR="00283316">
      <w:pPr>
        <w:ind w:firstLine="708"/>
        <w:jc w:val="both"/>
        <w:rPr>
          <w:rFonts w:hAnsi="Times New Roman" w:ascii="Times New Roman"/>
          <w:szCs w:val="24"/>
          <w:lang w:val="hr-HR"/>
        </w:rPr>
      </w:pPr>
      <w:r>
        <w:rPr>
          <w:rFonts w:hAnsi="Times New Roman" w:ascii="Times New Roman"/>
          <w:szCs w:val="24"/>
          <w:lang w:val="hr-HR"/>
        </w:rPr>
        <w:t>Prema odredbi čl. 108</w:t>
      </w:r>
      <w:r w:rsidR="000C6BD9">
        <w:rPr>
          <w:rFonts w:hAnsi="Times New Roman" w:ascii="Times New Roman"/>
          <w:szCs w:val="24"/>
          <w:lang w:val="hr-HR"/>
        </w:rPr>
        <w:t>. st. 1. Ovršnog zakona</w:t>
      </w:r>
      <w:r w:rsidR="00C32F9E">
        <w:rPr>
          <w:rFonts w:hAnsi="Times New Roman" w:ascii="Times New Roman"/>
          <w:szCs w:val="24"/>
          <w:lang w:val="hr-HR"/>
        </w:rPr>
        <w:t xml:space="preserve"> u rješenju o dosudi nekretnine sud će odrediti da se nakon pravomoćnost</w:t>
      </w:r>
      <w:r w:rsidR="00280E2F">
        <w:rPr>
          <w:rFonts w:hAnsi="Times New Roman" w:ascii="Times New Roman"/>
          <w:szCs w:val="24"/>
          <w:lang w:val="hr-HR"/>
        </w:rPr>
        <w:t>i toga rješenja i nakon što kup</w:t>
      </w:r>
      <w:r>
        <w:rPr>
          <w:rFonts w:hAnsi="Times New Roman" w:ascii="Times New Roman"/>
          <w:szCs w:val="24"/>
          <w:lang w:val="hr-HR"/>
        </w:rPr>
        <w:t>a</w:t>
      </w:r>
      <w:r w:rsidR="00C32F9E">
        <w:rPr>
          <w:rFonts w:hAnsi="Times New Roman" w:ascii="Times New Roman"/>
          <w:szCs w:val="24"/>
          <w:lang w:val="hr-HR"/>
        </w:rPr>
        <w:t>c</w:t>
      </w:r>
      <w:r>
        <w:rPr>
          <w:rFonts w:hAnsi="Times New Roman" w:ascii="Times New Roman"/>
          <w:szCs w:val="24"/>
          <w:lang w:val="hr-HR"/>
        </w:rPr>
        <w:t xml:space="preserve"> položi</w:t>
      </w:r>
      <w:r w:rsidR="00C32F9E">
        <w:rPr>
          <w:rFonts w:hAnsi="Times New Roman" w:ascii="Times New Roman"/>
          <w:szCs w:val="24"/>
          <w:lang w:val="hr-HR"/>
        </w:rPr>
        <w:t xml:space="preserve"> kupovninu, u zemljišnu knjigu upiše u nj</w:t>
      </w:r>
      <w:r>
        <w:rPr>
          <w:rFonts w:hAnsi="Times New Roman" w:ascii="Times New Roman"/>
          <w:szCs w:val="24"/>
          <w:lang w:val="hr-HR"/>
        </w:rPr>
        <w:t>egovu</w:t>
      </w:r>
      <w:r w:rsidR="00C32F9E">
        <w:rPr>
          <w:rFonts w:hAnsi="Times New Roman" w:ascii="Times New Roman"/>
          <w:szCs w:val="24"/>
          <w:lang w:val="hr-HR"/>
        </w:rPr>
        <w:t xml:space="preserve"> korist pravo vlasništva na dosuđenoj nekretnini te da se brišu prava i tereti na nekretnini koji prestaju njezinom prodajom. </w:t>
      </w:r>
    </w:p>
    <w:p w:rsidRDefault="00E23612" w:rsidP="00F9060A" w:rsidR="00E23612">
      <w:pPr>
        <w:jc w:val="both"/>
        <w:rPr>
          <w:rFonts w:hAnsi="Times New Roman" w:ascii="Times New Roman"/>
          <w:szCs w:val="24"/>
          <w:lang w:val="hr-HR"/>
        </w:rPr>
      </w:pPr>
    </w:p>
    <w:p w:rsidRDefault="00502324" w:rsidP="00845981" w:rsidR="00502324">
      <w:pPr>
        <w:ind w:firstLine="708"/>
        <w:jc w:val="both"/>
        <w:rPr>
          <w:rFonts w:hAnsi="Times New Roman" w:ascii="Times New Roman"/>
          <w:szCs w:val="24"/>
          <w:lang w:val="hr-HR"/>
        </w:rPr>
      </w:pPr>
      <w:r w:rsidRPr="00502324">
        <w:rPr>
          <w:rFonts w:hAnsi="Times New Roman" w:ascii="Times New Roman"/>
          <w:szCs w:val="24"/>
          <w:lang w:val="hr-HR"/>
        </w:rPr>
        <w:t>Zaključak o predaji nekretnine kupcu, uz potvrdu pravomoćnosti na rješenju o dosudi nekretnine i potvrdu dozvole upisa iz točke I izreke dostavit će ovaj sud</w:t>
      </w:r>
      <w:r w:rsidR="00996B80">
        <w:rPr>
          <w:rFonts w:hAnsi="Times New Roman" w:ascii="Times New Roman"/>
          <w:szCs w:val="24"/>
          <w:lang w:val="hr-HR"/>
        </w:rPr>
        <w:t xml:space="preserve"> zemljišnoknjižnom odjelu</w:t>
      </w:r>
      <w:r w:rsidRPr="00502324">
        <w:rPr>
          <w:rFonts w:hAnsi="Times New Roman" w:ascii="Times New Roman"/>
          <w:szCs w:val="24"/>
          <w:lang w:val="hr-HR"/>
        </w:rPr>
        <w:t xml:space="preserve"> </w:t>
      </w:r>
      <w:r w:rsidR="00996B80">
        <w:rPr>
          <w:rFonts w:hAnsi="Times New Roman" w:ascii="Times New Roman"/>
          <w:szCs w:val="24"/>
          <w:lang w:val="hr-HR"/>
        </w:rPr>
        <w:t>Općinskog građanskog suda</w:t>
      </w:r>
      <w:r w:rsidR="00CE5630">
        <w:rPr>
          <w:rFonts w:hAnsi="Times New Roman" w:ascii="Times New Roman"/>
          <w:szCs w:val="24"/>
          <w:lang w:val="hr-HR"/>
        </w:rPr>
        <w:t xml:space="preserve"> u Zagrebu, </w:t>
      </w:r>
      <w:r w:rsidRPr="00502324">
        <w:rPr>
          <w:rFonts w:hAnsi="Times New Roman" w:ascii="Times New Roman"/>
          <w:szCs w:val="24"/>
          <w:lang w:val="hr-HR"/>
        </w:rPr>
        <w:t>radi obavljanja upisa</w:t>
      </w:r>
      <w:r w:rsidR="00745566">
        <w:rPr>
          <w:rFonts w:hAnsi="Times New Roman" w:ascii="Times New Roman"/>
          <w:szCs w:val="24"/>
          <w:lang w:val="hr-HR"/>
        </w:rPr>
        <w:t xml:space="preserve"> (točka </w:t>
      </w:r>
      <w:r w:rsidR="009E6E41">
        <w:rPr>
          <w:rFonts w:hAnsi="Times New Roman" w:ascii="Times New Roman"/>
          <w:szCs w:val="24"/>
          <w:lang w:val="hr-HR"/>
        </w:rPr>
        <w:t>V</w:t>
      </w:r>
      <w:r w:rsidR="00745566">
        <w:rPr>
          <w:rFonts w:hAnsi="Times New Roman" w:ascii="Times New Roman"/>
          <w:szCs w:val="24"/>
          <w:lang w:val="hr-HR"/>
        </w:rPr>
        <w:t>I</w:t>
      </w:r>
      <w:r w:rsidR="009E6E41">
        <w:rPr>
          <w:rFonts w:hAnsi="Times New Roman" w:ascii="Times New Roman"/>
          <w:szCs w:val="24"/>
          <w:lang w:val="hr-HR"/>
        </w:rPr>
        <w:t>. izreke).</w:t>
      </w:r>
    </w:p>
    <w:p w:rsidRDefault="00980504" w:rsidP="004616D3" w:rsidR="00980504" w:rsidRPr="00371EBC">
      <w:pPr>
        <w:jc w:val="both"/>
        <w:rPr>
          <w:rFonts w:hAnsi="Times New Roman" w:ascii="Times New Roman"/>
          <w:szCs w:val="24"/>
          <w:lang w:val="hr-HR"/>
        </w:rPr>
      </w:pPr>
    </w:p>
    <w:p w:rsidRDefault="008E1697" w:rsidP="00637E32" w:rsidR="008E1697" w:rsidRPr="00371EBC">
      <w:pPr>
        <w:jc w:val="center"/>
        <w:rPr>
          <w:rFonts w:hAnsi="Times New Roman" w:ascii="Times New Roman"/>
          <w:szCs w:val="24"/>
        </w:rPr>
      </w:pPr>
      <w:r w:rsidRPr="00371EBC">
        <w:rPr>
          <w:rFonts w:hAnsi="Times New Roman" w:ascii="Times New Roman"/>
          <w:szCs w:val="24"/>
        </w:rPr>
        <w:t>U Zagrebu</w:t>
      </w:r>
      <w:r w:rsidRPr="00371EBC">
        <w:rPr>
          <w:rFonts w:hAnsi="Times New Roman" w:ascii="Times New Roman"/>
          <w:b/>
          <w:szCs w:val="24"/>
        </w:rPr>
        <w:t xml:space="preserve"> </w:t>
      </w:r>
      <w:r w:rsidR="005B45B7">
        <w:rPr>
          <w:rFonts w:hAnsi="Times New Roman" w:ascii="Times New Roman"/>
          <w:szCs w:val="24"/>
        </w:rPr>
        <w:t>14. lipnja</w:t>
      </w:r>
      <w:r w:rsidR="000C6BD9">
        <w:rPr>
          <w:rFonts w:hAnsi="Times New Roman" w:ascii="Times New Roman"/>
          <w:szCs w:val="24"/>
        </w:rPr>
        <w:t xml:space="preserve"> 2017</w:t>
      </w:r>
      <w:r w:rsidRPr="00371EBC">
        <w:rPr>
          <w:rFonts w:hAnsi="Times New Roman" w:ascii="Times New Roman"/>
          <w:szCs w:val="24"/>
        </w:rPr>
        <w:t xml:space="preserve">. </w:t>
      </w:r>
    </w:p>
    <w:p w:rsidRDefault="008E1697" w:rsidP="00FC4A1F" w:rsidR="008E1697" w:rsidRPr="00371EBC">
      <w:pPr>
        <w:jc w:val="right"/>
        <w:rPr>
          <w:rFonts w:hAnsi="Times New Roman" w:ascii="Times New Roman"/>
          <w:szCs w:val="24"/>
        </w:rPr>
      </w:pP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t>Sudac</w:t>
      </w:r>
    </w:p>
    <w:p w:rsidRDefault="008E1697" w:rsidP="00657414" w:rsidR="008E1697" w:rsidRPr="00657414">
      <w:pPr>
        <w:jc w:val="right"/>
        <w:rPr>
          <w:rFonts w:hAnsi="Times New Roman" w:ascii="Times New Roman"/>
          <w:szCs w:val="24"/>
        </w:rPr>
      </w:pPr>
      <w:r w:rsidRPr="00371EBC">
        <w:rPr>
          <w:rFonts w:hAnsi="Times New Roman" w:ascii="Times New Roman"/>
          <w:szCs w:val="24"/>
        </w:rPr>
        <w:t xml:space="preserve">                                                                                           </w:t>
      </w:r>
      <w:r w:rsidR="00657414">
        <w:rPr>
          <w:rFonts w:hAnsi="Times New Roman" w:ascii="Times New Roman"/>
          <w:szCs w:val="24"/>
        </w:rPr>
        <w:t xml:space="preserve">               Gordan Zubak</w:t>
      </w:r>
      <w:r w:rsidR="00033710">
        <w:rPr>
          <w:rFonts w:hAnsi="Times New Roman" w:ascii="Times New Roman"/>
          <w:szCs w:val="24"/>
        </w:rPr>
        <w:t>,v.r.</w:t>
      </w:r>
      <w:r w:rsidRPr="00371EBC">
        <w:rPr>
          <w:rFonts w:hAnsi="Times New Roman" w:ascii="Times New Roman"/>
          <w:szCs w:val="24"/>
        </w:rPr>
        <w:t xml:space="preserve">                                                                                                      </w:t>
      </w:r>
      <w:r w:rsidRPr="00371EBC">
        <w:rPr>
          <w:rFonts w:hAnsi="Times New Roman" w:ascii="Times New Roman"/>
          <w:szCs w:val="24"/>
        </w:rPr>
        <w:tab/>
        <w:t xml:space="preserve"> </w:t>
      </w:r>
    </w:p>
    <w:p w:rsidRDefault="00980504" w:rsidP="00980504" w:rsidR="00980504" w:rsidRPr="00371EBC">
      <w:pPr>
        <w:jc w:val="both"/>
        <w:rPr>
          <w:rFonts w:hAnsi="Times New Roman" w:ascii="Times New Roman"/>
          <w:szCs w:val="24"/>
          <w:lang w:val="hr-HR"/>
        </w:rPr>
      </w:pPr>
      <w:r w:rsidRPr="00371EBC">
        <w:rPr>
          <w:rFonts w:hAnsi="Times New Roman" w:ascii="Times New Roman"/>
          <w:szCs w:val="24"/>
          <w:lang w:val="hr-HR"/>
        </w:rPr>
        <w:t>UPUTA O PRAVNOM LIJEKU:</w:t>
      </w:r>
    </w:p>
    <w:p w:rsidRDefault="00980504" w:rsidP="00980504" w:rsidR="009E6E41" w:rsidRPr="00371EBC">
      <w:pPr>
        <w:jc w:val="both"/>
        <w:rPr>
          <w:rFonts w:hAnsi="Times New Roman" w:ascii="Times New Roman"/>
          <w:szCs w:val="24"/>
          <w:lang w:val="hr-HR"/>
        </w:rPr>
      </w:pPr>
      <w:r w:rsidRPr="00371EBC">
        <w:rPr>
          <w:rFonts w:hAnsi="Times New Roman" w:ascii="Times New Roman"/>
          <w:szCs w:val="24"/>
          <w:lang w:val="hr-HR"/>
        </w:rPr>
        <w:t xml:space="preserve">Protiv ovog rješenja dozvoljena je žalba. Žalba se podnosi ovom sudu u 3 primjerka za </w:t>
      </w:r>
      <w:smartTag w:element="PersonName" w:uri="urn:schemas-microsoft-com:office:smarttags">
        <w:smartTagPr>
          <w:attr w:val="Visoki trgovački sud" w:name="ProductID"/>
        </w:smartTagPr>
        <w:r w:rsidRPr="00371EBC">
          <w:rPr>
            <w:rFonts w:hAnsi="Times New Roman" w:ascii="Times New Roman"/>
            <w:szCs w:val="24"/>
            <w:lang w:val="hr-HR"/>
          </w:rPr>
          <w:t>Visoki trgovački sud</w:t>
        </w:r>
      </w:smartTag>
      <w:r w:rsidRPr="00371EBC">
        <w:rPr>
          <w:rFonts w:hAnsi="Times New Roman" w:ascii="Times New Roman"/>
          <w:szCs w:val="24"/>
          <w:lang w:val="hr-HR"/>
        </w:rPr>
        <w:t xml:space="preserve"> RH</w:t>
      </w:r>
      <w:r w:rsidR="009E6E41" w:rsidRPr="00371EBC">
        <w:rPr>
          <w:rFonts w:hAnsi="Times New Roman" w:ascii="Times New Roman"/>
          <w:szCs w:val="24"/>
          <w:lang w:val="hr-HR"/>
        </w:rPr>
        <w:t>. Smatrat će se da je rješenje o dosudi dostavljeno svim osobama kojima se dostavlja zaključak o prodaji te svim sudionicima u dražbi istekom trećeg dana od dana njegovog isticanja na oglasnoj ploči. Te osobe imaju pravo tražiti da im se u sudskoj pisarnici neposredno preda otpravak rješenja (čl. 98. st. 5. OZ-a). Rok za žalbu iznosi 8 dana od dana dostave rješenja.</w:t>
      </w:r>
    </w:p>
    <w:p w:rsidRDefault="00033710" w:rsidP="00BA7734" w:rsidR="00033710" w:rsidRPr="00033710">
      <w:pPr>
        <w:tabs>
          <w:tab w:pos="5134" w:val="left"/>
        </w:tabs>
        <w:jc w:val="right"/>
        <w:rPr>
          <w:rFonts w:hAnsi="Times New Roman" w:ascii="Times New Roman"/>
          <w:szCs w:val="24"/>
        </w:rPr>
      </w:pPr>
      <w:r w:rsidRPr="00033710">
        <w:rPr>
          <w:rFonts w:hAnsi="Times New Roman" w:ascii="Times New Roman"/>
          <w:szCs w:val="24"/>
        </w:rPr>
        <w:t xml:space="preserve">Za točnost otpravka – ovlašteni službenik : </w:t>
      </w:r>
    </w:p>
    <w:p w:rsidRDefault="00033710" w:rsidP="00BA7734" w:rsidR="00033710" w:rsidRPr="00033710">
      <w:pPr>
        <w:tabs>
          <w:tab w:pos="5134" w:val="left"/>
        </w:tabs>
        <w:jc w:val="center"/>
        <w:rPr>
          <w:rFonts w:hAnsi="Times New Roman" w:ascii="Times New Roman"/>
          <w:szCs w:val="24"/>
        </w:rPr>
      </w:pPr>
      <w:r w:rsidRPr="00033710">
        <w:rPr>
          <w:rFonts w:hAnsi="Times New Roman" w:ascii="Times New Roman"/>
          <w:szCs w:val="24"/>
        </w:rPr>
        <w:tab/>
        <w:t>Katica Franjić</w:t>
      </w:r>
    </w:p>
    <w:p w:rsidRDefault="00B062FD" w:rsidP="00657414" w:rsidR="00B062FD" w:rsidRPr="00AB064D">
      <w:pPr>
        <w:jc w:val="both"/>
        <w:rPr>
          <w:rFonts w:hAnsi="Times New Roman" w:ascii="Times New Roman"/>
          <w:szCs w:val="24"/>
          <w:lang w:val="hr-HR"/>
        </w:rPr>
      </w:pPr>
    </w:p>
    <w:sectPr w:rsidSect="00657414" w:rsidR="00B062FD" w:rsidRPr="00AB064D">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414" w:rsidP="00657414" w:rsidR="00657414">
      <w:r>
        <w:separator/>
      </w:r>
    </w:p>
  </w:endnote>
  <w:endnote w:id="0" w:type="continuationSeparator">
    <w:p w:rsidRDefault="00657414" w:rsidP="00657414" w:rsidR="006574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414" w:rsidP="00657414" w:rsidR="00657414">
      <w:r>
        <w:separator/>
      </w:r>
    </w:p>
  </w:footnote>
  <w:footnote w:id="0" w:type="continuationSeparator">
    <w:p w:rsidRDefault="00657414" w:rsidP="00657414" w:rsidR="006574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414" w:rsidP="00657414" w:rsidR="00657414">
    <w:pPr>
      <w:pStyle w:val="Zaglavlje"/>
      <w:tabs>
        <w:tab w:pos="7177" w:val="left"/>
      </w:tabs>
    </w:pPr>
    <w:r>
      <w:tab/>
    </w:r>
    <w:sdt>
      <w:sdtPr>
        <w:id w:val="129520937"/>
        <w:docPartObj>
          <w:docPartGallery w:val="Page Numbers (Top of Page)"/>
          <w:docPartUnique/>
        </w:docPartObj>
      </w:sdtPr>
      <w:sdtEndPr/>
      <w:sdtContent>
        <w:r>
          <w:fldChar w:fldCharType="begin"/>
        </w:r>
        <w:r>
          <w:instrText>PAGE   \* MERGEFORMAT</w:instrText>
        </w:r>
        <w:r>
          <w:fldChar w:fldCharType="separate"/>
        </w:r>
        <w:r w:rsidR="00033710" w:rsidRPr="00033710">
          <w:rPr>
            <w:noProof/>
            <w:lang w:val="hr-HR"/>
          </w:rPr>
          <w:t>2</w:t>
        </w:r>
        <w:r>
          <w:fldChar w:fldCharType="end"/>
        </w:r>
      </w:sdtContent>
    </w:sdt>
    <w:r>
      <w:tab/>
    </w:r>
    <w:r w:rsidRPr="00AB064D">
      <w:rPr>
        <w:rFonts w:hAnsi="Times New Roman" w:ascii="Times New Roman"/>
        <w:szCs w:val="24"/>
        <w:lang w:val="hr-HR"/>
      </w:rPr>
      <w:t>67.</w:t>
    </w:r>
    <w:r>
      <w:rPr>
        <w:rFonts w:hAnsi="Times New Roman" w:ascii="Times New Roman"/>
        <w:szCs w:val="24"/>
        <w:lang w:val="hr-HR"/>
      </w:rPr>
      <w:t xml:space="preserve"> St-320/12</w:t>
    </w:r>
  </w:p>
  <w:p w:rsidRDefault="00657414" w:rsidR="006574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B1A"/>
    <w:multiLevelType w:val="hybridMultilevel"/>
    <w:tmpl w:val="695A2B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7">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2">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5">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9">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1">
    <w:nsid w:val="7CD6694D"/>
    <w:multiLevelType w:val="hybridMultilevel"/>
    <w:tmpl w:val="99B66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7"/>
  </w:num>
  <w:num w:numId="6">
    <w:abstractNumId w:val="17"/>
  </w:num>
  <w:num w:numId="7">
    <w:abstractNumId w:val="18"/>
  </w:num>
  <w:num w:numId="8">
    <w:abstractNumId w:val="5"/>
  </w:num>
  <w:num w:numId="9">
    <w:abstractNumId w:val="15"/>
  </w:num>
  <w:num w:numId="10">
    <w:abstractNumId w:val="20"/>
  </w:num>
  <w:num w:numId="11">
    <w:abstractNumId w:val="11"/>
  </w:num>
  <w:num w:numId="12">
    <w:abstractNumId w:val="6"/>
  </w:num>
  <w:num w:numId="13">
    <w:abstractNumId w:val="9"/>
  </w:num>
  <w:num w:numId="14">
    <w:abstractNumId w:val="8"/>
  </w:num>
  <w:num w:numId="15">
    <w:abstractNumId w:val="3"/>
  </w:num>
  <w:num w:numId="16">
    <w:abstractNumId w:val="16"/>
  </w:num>
  <w:num w:numId="17">
    <w:abstractNumId w:val="4"/>
  </w:num>
  <w:num w:numId="18">
    <w:abstractNumId w:val="19"/>
  </w:num>
  <w:num w:numId="19">
    <w:abstractNumId w:val="10"/>
  </w:num>
  <w:num w:numId="20">
    <w:abstractNumId w:val="2"/>
  </w:num>
  <w:num w:numId="21">
    <w:abstractNumId w:val="21"/>
  </w:num>
  <w:num w:numId="22">
    <w:abstractNumId w:val="12"/>
  </w:num>
  <w:num w:numId="2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1421"/>
    <w:rsid w:val="000223F8"/>
    <w:rsid w:val="000249C3"/>
    <w:rsid w:val="000255C5"/>
    <w:rsid w:val="00033710"/>
    <w:rsid w:val="00033811"/>
    <w:rsid w:val="00033B90"/>
    <w:rsid w:val="000363A8"/>
    <w:rsid w:val="00040C37"/>
    <w:rsid w:val="00042CDE"/>
    <w:rsid w:val="000448CC"/>
    <w:rsid w:val="00045336"/>
    <w:rsid w:val="0004612F"/>
    <w:rsid w:val="00053CB5"/>
    <w:rsid w:val="00054622"/>
    <w:rsid w:val="0005693E"/>
    <w:rsid w:val="00057F89"/>
    <w:rsid w:val="0006018B"/>
    <w:rsid w:val="000615EF"/>
    <w:rsid w:val="00062357"/>
    <w:rsid w:val="0006599B"/>
    <w:rsid w:val="00074D6D"/>
    <w:rsid w:val="00086014"/>
    <w:rsid w:val="00092FB1"/>
    <w:rsid w:val="00093DA5"/>
    <w:rsid w:val="00093FFD"/>
    <w:rsid w:val="000971DA"/>
    <w:rsid w:val="000A4C4F"/>
    <w:rsid w:val="000A58A5"/>
    <w:rsid w:val="000A78D7"/>
    <w:rsid w:val="000B18BB"/>
    <w:rsid w:val="000B2078"/>
    <w:rsid w:val="000C0DC7"/>
    <w:rsid w:val="000C1A8A"/>
    <w:rsid w:val="000C6BD9"/>
    <w:rsid w:val="000D2B7A"/>
    <w:rsid w:val="000D4B7B"/>
    <w:rsid w:val="000D4B7E"/>
    <w:rsid w:val="000E0825"/>
    <w:rsid w:val="000E19E7"/>
    <w:rsid w:val="000E32AE"/>
    <w:rsid w:val="000E3B64"/>
    <w:rsid w:val="000E44A9"/>
    <w:rsid w:val="000E7FD5"/>
    <w:rsid w:val="00106318"/>
    <w:rsid w:val="0010798E"/>
    <w:rsid w:val="0011549A"/>
    <w:rsid w:val="00116979"/>
    <w:rsid w:val="001216E1"/>
    <w:rsid w:val="001217E7"/>
    <w:rsid w:val="00132E9B"/>
    <w:rsid w:val="00134620"/>
    <w:rsid w:val="00142AE6"/>
    <w:rsid w:val="0014346E"/>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63DE"/>
    <w:rsid w:val="001C7194"/>
    <w:rsid w:val="001D087F"/>
    <w:rsid w:val="001D722A"/>
    <w:rsid w:val="001D7342"/>
    <w:rsid w:val="001E2190"/>
    <w:rsid w:val="001E280A"/>
    <w:rsid w:val="001E74FF"/>
    <w:rsid w:val="001F346B"/>
    <w:rsid w:val="001F4B5D"/>
    <w:rsid w:val="001F5360"/>
    <w:rsid w:val="001F6A14"/>
    <w:rsid w:val="00200509"/>
    <w:rsid w:val="00200A2F"/>
    <w:rsid w:val="0020310C"/>
    <w:rsid w:val="00204EFD"/>
    <w:rsid w:val="00205159"/>
    <w:rsid w:val="002104E9"/>
    <w:rsid w:val="00212A5E"/>
    <w:rsid w:val="00212B6D"/>
    <w:rsid w:val="00217108"/>
    <w:rsid w:val="0022375B"/>
    <w:rsid w:val="00227DCA"/>
    <w:rsid w:val="002311CB"/>
    <w:rsid w:val="0023226D"/>
    <w:rsid w:val="00233F52"/>
    <w:rsid w:val="00234FAE"/>
    <w:rsid w:val="00235256"/>
    <w:rsid w:val="00237581"/>
    <w:rsid w:val="00241F67"/>
    <w:rsid w:val="00242BF3"/>
    <w:rsid w:val="00244FCD"/>
    <w:rsid w:val="00246D83"/>
    <w:rsid w:val="0025441F"/>
    <w:rsid w:val="002558D3"/>
    <w:rsid w:val="00256D14"/>
    <w:rsid w:val="002608E9"/>
    <w:rsid w:val="002663B6"/>
    <w:rsid w:val="002702AA"/>
    <w:rsid w:val="00272586"/>
    <w:rsid w:val="00272871"/>
    <w:rsid w:val="00280E2F"/>
    <w:rsid w:val="00283316"/>
    <w:rsid w:val="00284F76"/>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E7E50"/>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07AE"/>
    <w:rsid w:val="00342913"/>
    <w:rsid w:val="00344DBD"/>
    <w:rsid w:val="003466BD"/>
    <w:rsid w:val="003512A9"/>
    <w:rsid w:val="003518E7"/>
    <w:rsid w:val="003556CA"/>
    <w:rsid w:val="0036128E"/>
    <w:rsid w:val="003619A0"/>
    <w:rsid w:val="00371EBC"/>
    <w:rsid w:val="00372931"/>
    <w:rsid w:val="003771A0"/>
    <w:rsid w:val="003775C5"/>
    <w:rsid w:val="0037763C"/>
    <w:rsid w:val="00383B4B"/>
    <w:rsid w:val="00384561"/>
    <w:rsid w:val="0038673A"/>
    <w:rsid w:val="00397F88"/>
    <w:rsid w:val="003A0294"/>
    <w:rsid w:val="003A0DAE"/>
    <w:rsid w:val="003A1A33"/>
    <w:rsid w:val="003A1D13"/>
    <w:rsid w:val="003A3545"/>
    <w:rsid w:val="003A447D"/>
    <w:rsid w:val="003B2D9E"/>
    <w:rsid w:val="003B2EC1"/>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5DE8"/>
    <w:rsid w:val="00426DD2"/>
    <w:rsid w:val="00432D08"/>
    <w:rsid w:val="004361E0"/>
    <w:rsid w:val="00436A60"/>
    <w:rsid w:val="004377A7"/>
    <w:rsid w:val="00440453"/>
    <w:rsid w:val="00442117"/>
    <w:rsid w:val="004457F5"/>
    <w:rsid w:val="004468E7"/>
    <w:rsid w:val="00450A94"/>
    <w:rsid w:val="00454952"/>
    <w:rsid w:val="004570FE"/>
    <w:rsid w:val="00460E56"/>
    <w:rsid w:val="004616D3"/>
    <w:rsid w:val="0046684B"/>
    <w:rsid w:val="00473277"/>
    <w:rsid w:val="004749D7"/>
    <w:rsid w:val="00475DBB"/>
    <w:rsid w:val="00476599"/>
    <w:rsid w:val="004804AA"/>
    <w:rsid w:val="00481B26"/>
    <w:rsid w:val="00487310"/>
    <w:rsid w:val="00487C98"/>
    <w:rsid w:val="00491B23"/>
    <w:rsid w:val="00492A29"/>
    <w:rsid w:val="00496C00"/>
    <w:rsid w:val="004A4135"/>
    <w:rsid w:val="004A4F3B"/>
    <w:rsid w:val="004A52CE"/>
    <w:rsid w:val="004A5546"/>
    <w:rsid w:val="004A6E1A"/>
    <w:rsid w:val="004B0D0A"/>
    <w:rsid w:val="004B1AF4"/>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2324"/>
    <w:rsid w:val="005072D1"/>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11CE"/>
    <w:rsid w:val="005A4774"/>
    <w:rsid w:val="005A7000"/>
    <w:rsid w:val="005A7501"/>
    <w:rsid w:val="005B164A"/>
    <w:rsid w:val="005B45B7"/>
    <w:rsid w:val="005B4C8E"/>
    <w:rsid w:val="005C33E9"/>
    <w:rsid w:val="005C73B5"/>
    <w:rsid w:val="005C7BDA"/>
    <w:rsid w:val="005D07C0"/>
    <w:rsid w:val="005D11EF"/>
    <w:rsid w:val="005D29EF"/>
    <w:rsid w:val="005D64F3"/>
    <w:rsid w:val="005D7AA9"/>
    <w:rsid w:val="005E083B"/>
    <w:rsid w:val="005E13C6"/>
    <w:rsid w:val="005E222E"/>
    <w:rsid w:val="005F067C"/>
    <w:rsid w:val="005F2417"/>
    <w:rsid w:val="005F6995"/>
    <w:rsid w:val="005F7922"/>
    <w:rsid w:val="00602016"/>
    <w:rsid w:val="00602209"/>
    <w:rsid w:val="00602F57"/>
    <w:rsid w:val="006060ED"/>
    <w:rsid w:val="00612B18"/>
    <w:rsid w:val="0061300C"/>
    <w:rsid w:val="00622AE8"/>
    <w:rsid w:val="00626377"/>
    <w:rsid w:val="0062642D"/>
    <w:rsid w:val="006268D0"/>
    <w:rsid w:val="006276E0"/>
    <w:rsid w:val="00632AD5"/>
    <w:rsid w:val="00636A27"/>
    <w:rsid w:val="006377E2"/>
    <w:rsid w:val="00637E32"/>
    <w:rsid w:val="0064092A"/>
    <w:rsid w:val="006412EF"/>
    <w:rsid w:val="0064796F"/>
    <w:rsid w:val="00650662"/>
    <w:rsid w:val="0065114B"/>
    <w:rsid w:val="0065198F"/>
    <w:rsid w:val="00656E44"/>
    <w:rsid w:val="00657414"/>
    <w:rsid w:val="00663020"/>
    <w:rsid w:val="006637D6"/>
    <w:rsid w:val="00664248"/>
    <w:rsid w:val="006703C1"/>
    <w:rsid w:val="00671834"/>
    <w:rsid w:val="00671D79"/>
    <w:rsid w:val="006726A9"/>
    <w:rsid w:val="00680573"/>
    <w:rsid w:val="00680867"/>
    <w:rsid w:val="00681038"/>
    <w:rsid w:val="00681ECE"/>
    <w:rsid w:val="006829DB"/>
    <w:rsid w:val="00692B5F"/>
    <w:rsid w:val="00693577"/>
    <w:rsid w:val="00697794"/>
    <w:rsid w:val="006A09F8"/>
    <w:rsid w:val="006A1C75"/>
    <w:rsid w:val="006A25D5"/>
    <w:rsid w:val="006A674C"/>
    <w:rsid w:val="006B01FB"/>
    <w:rsid w:val="006B055B"/>
    <w:rsid w:val="006C32B1"/>
    <w:rsid w:val="006C3515"/>
    <w:rsid w:val="006C61FB"/>
    <w:rsid w:val="006D5319"/>
    <w:rsid w:val="006D7668"/>
    <w:rsid w:val="006E257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5BAE"/>
    <w:rsid w:val="007366D1"/>
    <w:rsid w:val="00740628"/>
    <w:rsid w:val="00745566"/>
    <w:rsid w:val="007457C0"/>
    <w:rsid w:val="007459D6"/>
    <w:rsid w:val="00746595"/>
    <w:rsid w:val="00752928"/>
    <w:rsid w:val="007529E4"/>
    <w:rsid w:val="007535F2"/>
    <w:rsid w:val="007644FB"/>
    <w:rsid w:val="00764BE2"/>
    <w:rsid w:val="00764D91"/>
    <w:rsid w:val="007650F9"/>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767"/>
    <w:rsid w:val="007A289E"/>
    <w:rsid w:val="007A3EB6"/>
    <w:rsid w:val="007A5375"/>
    <w:rsid w:val="007A542E"/>
    <w:rsid w:val="007A5974"/>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50A1"/>
    <w:rsid w:val="007F6F04"/>
    <w:rsid w:val="007F7513"/>
    <w:rsid w:val="00802A45"/>
    <w:rsid w:val="0080316B"/>
    <w:rsid w:val="0080422E"/>
    <w:rsid w:val="0080654E"/>
    <w:rsid w:val="00807CA5"/>
    <w:rsid w:val="00813A0B"/>
    <w:rsid w:val="00813ECE"/>
    <w:rsid w:val="00813FAD"/>
    <w:rsid w:val="00814D19"/>
    <w:rsid w:val="00814FDD"/>
    <w:rsid w:val="008162E0"/>
    <w:rsid w:val="00816826"/>
    <w:rsid w:val="00823CEA"/>
    <w:rsid w:val="008303E6"/>
    <w:rsid w:val="00830B49"/>
    <w:rsid w:val="00831C1F"/>
    <w:rsid w:val="00834DFA"/>
    <w:rsid w:val="008354ED"/>
    <w:rsid w:val="00837786"/>
    <w:rsid w:val="0084437F"/>
    <w:rsid w:val="00845981"/>
    <w:rsid w:val="00846D81"/>
    <w:rsid w:val="00853210"/>
    <w:rsid w:val="008539D6"/>
    <w:rsid w:val="0085469D"/>
    <w:rsid w:val="00856FA6"/>
    <w:rsid w:val="00860C7D"/>
    <w:rsid w:val="00863799"/>
    <w:rsid w:val="00863B92"/>
    <w:rsid w:val="00874415"/>
    <w:rsid w:val="008774E2"/>
    <w:rsid w:val="00881751"/>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D0C16"/>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7D8A"/>
    <w:rsid w:val="00970AA9"/>
    <w:rsid w:val="00970DDB"/>
    <w:rsid w:val="00971C38"/>
    <w:rsid w:val="009752B0"/>
    <w:rsid w:val="0097642C"/>
    <w:rsid w:val="00980504"/>
    <w:rsid w:val="00980D42"/>
    <w:rsid w:val="00981121"/>
    <w:rsid w:val="00981774"/>
    <w:rsid w:val="00985494"/>
    <w:rsid w:val="00986574"/>
    <w:rsid w:val="009866F4"/>
    <w:rsid w:val="00987BF9"/>
    <w:rsid w:val="009934F5"/>
    <w:rsid w:val="00994E45"/>
    <w:rsid w:val="00996B80"/>
    <w:rsid w:val="0099768E"/>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4505"/>
    <w:rsid w:val="009E52DE"/>
    <w:rsid w:val="009E57FD"/>
    <w:rsid w:val="009E5EC7"/>
    <w:rsid w:val="009E6E41"/>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105"/>
    <w:rsid w:val="00A53351"/>
    <w:rsid w:val="00A615C2"/>
    <w:rsid w:val="00A66689"/>
    <w:rsid w:val="00A67709"/>
    <w:rsid w:val="00A67D12"/>
    <w:rsid w:val="00A71D26"/>
    <w:rsid w:val="00A742F9"/>
    <w:rsid w:val="00A80991"/>
    <w:rsid w:val="00A80FE8"/>
    <w:rsid w:val="00A83181"/>
    <w:rsid w:val="00A85943"/>
    <w:rsid w:val="00A904E8"/>
    <w:rsid w:val="00A918F8"/>
    <w:rsid w:val="00A91CE2"/>
    <w:rsid w:val="00A94C58"/>
    <w:rsid w:val="00AA3259"/>
    <w:rsid w:val="00AA672D"/>
    <w:rsid w:val="00AA6D9D"/>
    <w:rsid w:val="00AB064D"/>
    <w:rsid w:val="00AB06B2"/>
    <w:rsid w:val="00AB3307"/>
    <w:rsid w:val="00AB4381"/>
    <w:rsid w:val="00AB6D16"/>
    <w:rsid w:val="00AC257E"/>
    <w:rsid w:val="00AC3CD5"/>
    <w:rsid w:val="00AC4104"/>
    <w:rsid w:val="00AC6DD8"/>
    <w:rsid w:val="00AD0F34"/>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4CA2"/>
    <w:rsid w:val="00B166A1"/>
    <w:rsid w:val="00B169EA"/>
    <w:rsid w:val="00B1783A"/>
    <w:rsid w:val="00B22DD3"/>
    <w:rsid w:val="00B22F1F"/>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1D2A"/>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C32"/>
    <w:rsid w:val="00BD79B0"/>
    <w:rsid w:val="00BE4329"/>
    <w:rsid w:val="00BE63A1"/>
    <w:rsid w:val="00BE7B7D"/>
    <w:rsid w:val="00BF158C"/>
    <w:rsid w:val="00BF1CE4"/>
    <w:rsid w:val="00BF26FC"/>
    <w:rsid w:val="00BF304C"/>
    <w:rsid w:val="00BF3CFD"/>
    <w:rsid w:val="00BF5576"/>
    <w:rsid w:val="00BF644C"/>
    <w:rsid w:val="00BF664F"/>
    <w:rsid w:val="00BF7B16"/>
    <w:rsid w:val="00C1129B"/>
    <w:rsid w:val="00C134A5"/>
    <w:rsid w:val="00C1630E"/>
    <w:rsid w:val="00C168EC"/>
    <w:rsid w:val="00C17E85"/>
    <w:rsid w:val="00C21024"/>
    <w:rsid w:val="00C2288C"/>
    <w:rsid w:val="00C2759A"/>
    <w:rsid w:val="00C32F9E"/>
    <w:rsid w:val="00C34AE1"/>
    <w:rsid w:val="00C401FE"/>
    <w:rsid w:val="00C41D92"/>
    <w:rsid w:val="00C4318B"/>
    <w:rsid w:val="00C47105"/>
    <w:rsid w:val="00C47687"/>
    <w:rsid w:val="00C5124B"/>
    <w:rsid w:val="00C51FE8"/>
    <w:rsid w:val="00C53A49"/>
    <w:rsid w:val="00C53BCA"/>
    <w:rsid w:val="00C53C61"/>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224A"/>
    <w:rsid w:val="00CC05B0"/>
    <w:rsid w:val="00CC0DDF"/>
    <w:rsid w:val="00CC2BED"/>
    <w:rsid w:val="00CD1EF7"/>
    <w:rsid w:val="00CD235A"/>
    <w:rsid w:val="00CD6FD2"/>
    <w:rsid w:val="00CE0261"/>
    <w:rsid w:val="00CE2924"/>
    <w:rsid w:val="00CE34B9"/>
    <w:rsid w:val="00CE5630"/>
    <w:rsid w:val="00CE6185"/>
    <w:rsid w:val="00CF01F9"/>
    <w:rsid w:val="00CF36C9"/>
    <w:rsid w:val="00CF7552"/>
    <w:rsid w:val="00D019CD"/>
    <w:rsid w:val="00D01FF9"/>
    <w:rsid w:val="00D049EF"/>
    <w:rsid w:val="00D06A3E"/>
    <w:rsid w:val="00D10134"/>
    <w:rsid w:val="00D10498"/>
    <w:rsid w:val="00D150FA"/>
    <w:rsid w:val="00D15FF3"/>
    <w:rsid w:val="00D16509"/>
    <w:rsid w:val="00D210DD"/>
    <w:rsid w:val="00D2254F"/>
    <w:rsid w:val="00D226F9"/>
    <w:rsid w:val="00D31067"/>
    <w:rsid w:val="00D32BE3"/>
    <w:rsid w:val="00D3316C"/>
    <w:rsid w:val="00D3694B"/>
    <w:rsid w:val="00D370B4"/>
    <w:rsid w:val="00D4049A"/>
    <w:rsid w:val="00D406FB"/>
    <w:rsid w:val="00D41DC3"/>
    <w:rsid w:val="00D4431A"/>
    <w:rsid w:val="00D46FD8"/>
    <w:rsid w:val="00D508F9"/>
    <w:rsid w:val="00D51CAC"/>
    <w:rsid w:val="00D53176"/>
    <w:rsid w:val="00D53CF3"/>
    <w:rsid w:val="00D623A5"/>
    <w:rsid w:val="00D63135"/>
    <w:rsid w:val="00D64384"/>
    <w:rsid w:val="00D659F9"/>
    <w:rsid w:val="00D665A8"/>
    <w:rsid w:val="00D74218"/>
    <w:rsid w:val="00D75C1C"/>
    <w:rsid w:val="00D75C6C"/>
    <w:rsid w:val="00D8144B"/>
    <w:rsid w:val="00D85414"/>
    <w:rsid w:val="00D87C9A"/>
    <w:rsid w:val="00D90465"/>
    <w:rsid w:val="00D95595"/>
    <w:rsid w:val="00D958C1"/>
    <w:rsid w:val="00DA09AC"/>
    <w:rsid w:val="00DA1F6B"/>
    <w:rsid w:val="00DA2D83"/>
    <w:rsid w:val="00DA2FD1"/>
    <w:rsid w:val="00DA61ED"/>
    <w:rsid w:val="00DA7B5A"/>
    <w:rsid w:val="00DB220F"/>
    <w:rsid w:val="00DB36D6"/>
    <w:rsid w:val="00DB5026"/>
    <w:rsid w:val="00DB5425"/>
    <w:rsid w:val="00DB7D0D"/>
    <w:rsid w:val="00DC0415"/>
    <w:rsid w:val="00DC1807"/>
    <w:rsid w:val="00DC2C79"/>
    <w:rsid w:val="00DC33F6"/>
    <w:rsid w:val="00DC59C8"/>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3612"/>
    <w:rsid w:val="00E24C27"/>
    <w:rsid w:val="00E24EC9"/>
    <w:rsid w:val="00E25F59"/>
    <w:rsid w:val="00E371B1"/>
    <w:rsid w:val="00E400D8"/>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76A6"/>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471E"/>
    <w:rsid w:val="00EB520F"/>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20EC5"/>
    <w:rsid w:val="00F25534"/>
    <w:rsid w:val="00F33E42"/>
    <w:rsid w:val="00F342E6"/>
    <w:rsid w:val="00F3542F"/>
    <w:rsid w:val="00F369C4"/>
    <w:rsid w:val="00F41370"/>
    <w:rsid w:val="00F41FB7"/>
    <w:rsid w:val="00F42934"/>
    <w:rsid w:val="00F51987"/>
    <w:rsid w:val="00F53A9D"/>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1BDE"/>
    <w:rsid w:val="00F82D63"/>
    <w:rsid w:val="00F848C0"/>
    <w:rsid w:val="00F85FBE"/>
    <w:rsid w:val="00F8737D"/>
    <w:rsid w:val="00F8790E"/>
    <w:rsid w:val="00F9060A"/>
    <w:rsid w:val="00F90BBA"/>
    <w:rsid w:val="00F90D26"/>
    <w:rsid w:val="00F95288"/>
    <w:rsid w:val="00F95E86"/>
    <w:rsid w:val="00F97E4B"/>
    <w:rsid w:val="00FA1ADD"/>
    <w:rsid w:val="00FA5138"/>
    <w:rsid w:val="00FB2790"/>
    <w:rsid w:val="00FB2E56"/>
    <w:rsid w:val="00FB7D3F"/>
    <w:rsid w:val="00FC0E2F"/>
    <w:rsid w:val="00FC4A1F"/>
    <w:rsid w:val="00FD5BB7"/>
    <w:rsid w:val="00FD75D8"/>
    <w:rsid w:val="00FE5F3C"/>
    <w:rsid w:val="00FE6BF9"/>
    <w:rsid w:val="00FE7130"/>
    <w:rsid w:val="00FE76AC"/>
    <w:rsid w:val="00FF1C2F"/>
    <w:rsid w:val="00FF1D13"/>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3545"/>
    <w:rPr>
      <w:rFonts w:cs="Tahoma" w:hAnsi="Tahoma" w:ascii="Tahoma"/>
      <w:sz w:val="16"/>
      <w:szCs w:val="16"/>
    </w:rPr>
  </w:style>
  <w:style w:customStyle="true" w:styleId="TekstbaloniaChar" w:type="character">
    <w:name w:val="Tekst balončića Char"/>
    <w:basedOn w:val="Zadanifontodlomka"/>
    <w:link w:val="Tekstbalonia"/>
    <w:rsid w:val="003A3545"/>
    <w:rPr>
      <w:rFonts w:cs="Tahoma" w:hAnsi="Tahoma" w:asci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true" w:styleId="ZaglavljeChar" w:type="character">
    <w:name w:val="Zaglavlje Char"/>
    <w:basedOn w:val="Zadanifontodlomka"/>
    <w:link w:val="Zaglavlje"/>
    <w:uiPriority w:val="99"/>
    <w:rsid w:val="00657414"/>
    <w:rPr>
      <w:rFonts w:hAnsi="Arial" w:ascii="Arial"/>
      <w:sz w:val="24"/>
      <w:lang w:val="en-GB"/>
    </w:rPr>
  </w:style>
  <w:style w:styleId="Podnoje" w:type="paragraph">
    <w:name w:val="footer"/>
    <w:basedOn w:val="Normal"/>
    <w:link w:val="PodnojeChar"/>
    <w:rsid w:val="00657414"/>
    <w:pPr>
      <w:tabs>
        <w:tab w:pos="4536" w:val="center"/>
        <w:tab w:pos="9072" w:val="right"/>
      </w:tabs>
    </w:pPr>
  </w:style>
  <w:style w:customStyle="true" w:styleId="PodnojeChar" w:type="character">
    <w:name w:val="Podnožje Char"/>
    <w:basedOn w:val="Zadanifontodlomka"/>
    <w:link w:val="Podnoje"/>
    <w:rsid w:val="00657414"/>
    <w:rPr>
      <w:rFonts w:hAnsi="Arial" w:ascii="Arial"/>
      <w:sz w:val="24"/>
      <w:lang w:val="en-GB"/>
    </w:rPr>
  </w:style>
  <w:style w:styleId="Tekstrezerviranogmjesta" w:type="character">
    <w:name w:val="Placeholder Text"/>
    <w:basedOn w:val="Zadanifontodlomka"/>
    <w:uiPriority w:val="99"/>
    <w:semiHidden/>
    <w:rsid w:val="00033710"/>
    <w:rPr>
      <w:color w:val="808080"/>
      <w:bdr w:space="0" w:sz="0" w:color="auto" w:val="none"/>
      <w:shd w:fill="auto" w:color="auto" w:val="clear"/>
    </w:rPr>
  </w:style>
  <w:style w:customStyle="true" w:styleId="eSPISCCParagraphDefaultFont" w:type="character">
    <w:name w:val="eSPIS_CC_Paragraph Default Font"/>
    <w:basedOn w:val="Zadanifontodlomka"/>
    <w:rsid w:val="000337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371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337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37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42046"/>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A3545"/>
    <w:rPr>
      <w:rFonts w:ascii="Tahoma" w:cs="Tahoma" w:hAnsi="Tahoma"/>
      <w:sz w:val="16"/>
      <w:szCs w:val="16"/>
    </w:rPr>
  </w:style>
  <w:style w:customStyle="1" w:styleId="TekstbaloniaChar" w:type="character">
    <w:name w:val="Tekst balončića Char"/>
    <w:basedOn w:val="Zadanifontodlomka"/>
    <w:link w:val="Tekstbalonia"/>
    <w:rsid w:val="003A3545"/>
    <w:rPr>
      <w:rFonts w:ascii="Tahoma" w:cs="Tahoma" w:hAns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1" w:styleId="ZaglavljeChar" w:type="character">
    <w:name w:val="Zaglavlje Char"/>
    <w:basedOn w:val="Zadanifontodlomka"/>
    <w:link w:val="Zaglavlje"/>
    <w:uiPriority w:val="99"/>
    <w:rsid w:val="00657414"/>
    <w:rPr>
      <w:rFonts w:ascii="Arial" w:hAnsi="Arial"/>
      <w:sz w:val="24"/>
      <w:lang w:val="en-GB"/>
    </w:rPr>
  </w:style>
  <w:style w:styleId="Podnoje" w:type="paragraph">
    <w:name w:val="footer"/>
    <w:basedOn w:val="Normal"/>
    <w:link w:val="PodnojeChar"/>
    <w:rsid w:val="00657414"/>
    <w:pPr>
      <w:tabs>
        <w:tab w:pos="4536" w:val="center"/>
        <w:tab w:pos="9072" w:val="right"/>
      </w:tabs>
    </w:pPr>
  </w:style>
  <w:style w:customStyle="1" w:styleId="PodnojeChar" w:type="character">
    <w:name w:val="Podnožje Char"/>
    <w:basedOn w:val="Zadanifontodlomka"/>
    <w:link w:val="Podnoje"/>
    <w:rsid w:val="00657414"/>
    <w:rPr>
      <w:rFonts w:ascii="Arial" w:hAnsi="Arial"/>
      <w:sz w:val="24"/>
      <w:lang w:val="en-GB"/>
    </w:rPr>
  </w:style>
  <w:style w:styleId="Tekstrezerviranogmjesta" w:type="character">
    <w:name w:val="Placeholder Text"/>
    <w:basedOn w:val="Zadanifontodlomka"/>
    <w:uiPriority w:val="99"/>
    <w:semiHidden/>
    <w:rsid w:val="00033710"/>
    <w:rPr>
      <w:color w:val="808080"/>
      <w:bdr w:color="auto" w:space="0" w:sz="0" w:val="none"/>
      <w:shd w:color="auto" w:fill="auto" w:val="clear"/>
    </w:rPr>
  </w:style>
  <w:style w:customStyle="1" w:styleId="eSPISCCParagraphDefaultFont" w:type="character">
    <w:name w:val="eSPIS_CC_Paragraph Default Font"/>
    <w:basedOn w:val="Zadanifontodlomka"/>
    <w:rsid w:val="000337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371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337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37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975060719">
      <w:bodyDiv w:val="true"/>
      <w:marLeft w:val="0"/>
      <w:marRight w:val="0"/>
      <w:marTop w:val="0"/>
      <w:marBottom w:val="0"/>
      <w:divBdr>
        <w:top w:space="0" w:sz="0" w:color="auto" w:val="none"/>
        <w:left w:space="0" w:sz="0" w:color="auto" w:val="none"/>
        <w:bottom w:space="0" w:sz="0" w:color="auto" w:val="none"/>
        <w:right w:space="0" w:sz="0" w:color="auto" w:val="none"/>
      </w:divBdr>
    </w:div>
    <w:div w:id="1043864688">
      <w:bodyDiv w:val="true"/>
      <w:marLeft w:val="0"/>
      <w:marRight w:val="0"/>
      <w:marTop w:val="0"/>
      <w:marBottom w:val="0"/>
      <w:divBdr>
        <w:top w:space="0" w:sz="0" w:color="auto" w:val="none"/>
        <w:left w:space="0" w:sz="0" w:color="auto" w:val="none"/>
        <w:bottom w:space="0" w:sz="0" w:color="auto" w:val="none"/>
        <w:right w:space="0" w:sz="0" w:color="auto" w:val="none"/>
      </w:divBdr>
      <w:divsChild>
        <w:div w:id="2048527195">
          <w:marLeft w:val="0"/>
          <w:marRight w:val="0"/>
          <w:marTop w:val="0"/>
          <w:marBottom w:val="0"/>
          <w:divBdr>
            <w:top w:space="0" w:sz="0" w:color="auto" w:val="none"/>
            <w:left w:space="0" w:sz="0" w:color="auto" w:val="none"/>
            <w:bottom w:space="0" w:sz="0" w:color="auto" w:val="none"/>
            <w:right w:space="0" w:sz="0" w:color="auto" w:val="none"/>
          </w:divBdr>
          <w:divsChild>
            <w:div w:id="2037079246">
              <w:marLeft w:val="0"/>
              <w:marRight w:val="0"/>
              <w:marTop w:val="0"/>
              <w:marBottom w:val="0"/>
              <w:divBdr>
                <w:top w:space="0" w:sz="6" w:color="DDDDDD" w:val="single"/>
                <w:left w:space="0" w:sz="6" w:color="DDDDDD" w:val="single"/>
                <w:bottom w:space="0" w:sz="6" w:color="DDDDDD" w:val="single"/>
                <w:right w:space="0" w:sz="6" w:color="DDDDDD" w:val="single"/>
              </w:divBdr>
              <w:divsChild>
                <w:div w:id="940184867">
                  <w:marLeft w:val="150"/>
                  <w:marRight w:val="150"/>
                  <w:marTop w:val="0"/>
                  <w:marBottom w:val="150"/>
                  <w:divBdr>
                    <w:top w:space="0" w:sz="0" w:color="auto" w:val="none"/>
                    <w:left w:space="0" w:sz="0" w:color="auto" w:val="none"/>
                    <w:bottom w:space="0" w:sz="0" w:color="auto" w:val="none"/>
                    <w:right w:space="0" w:sz="0" w:color="auto" w:val="none"/>
                  </w:divBdr>
                  <w:divsChild>
                    <w:div w:id="1411275947">
                      <w:marLeft w:val="0"/>
                      <w:marRight w:val="0"/>
                      <w:marTop w:val="0"/>
                      <w:marBottom w:val="0"/>
                      <w:divBdr>
                        <w:top w:space="0" w:sz="0" w:color="auto" w:val="none"/>
                        <w:left w:space="0" w:sz="0" w:color="auto" w:val="none"/>
                        <w:bottom w:space="0" w:sz="0" w:color="auto" w:val="none"/>
                        <w:right w:space="0" w:sz="0" w:color="auto" w:val="none"/>
                      </w:divBdr>
                      <w:divsChild>
                        <w:div w:id="450168414">
                          <w:marLeft w:val="0"/>
                          <w:marRight w:val="0"/>
                          <w:marTop w:val="0"/>
                          <w:marBottom w:val="0"/>
                          <w:divBdr>
                            <w:top w:space="0" w:sz="0" w:color="auto" w:val="none"/>
                            <w:left w:space="0" w:sz="0" w:color="auto" w:val="none"/>
                            <w:bottom w:space="0" w:sz="0" w:color="auto" w:val="none"/>
                            <w:right w:space="0" w:sz="0" w:color="auto" w:val="none"/>
                          </w:divBdr>
                          <w:divsChild>
                            <w:div w:id="548879391">
                              <w:marLeft w:val="0"/>
                              <w:marRight w:val="0"/>
                              <w:marTop w:val="0"/>
                              <w:marBottom w:val="0"/>
                              <w:divBdr>
                                <w:top w:space="0" w:sz="0" w:color="auto" w:val="none"/>
                                <w:left w:space="0" w:sz="0" w:color="auto" w:val="none"/>
                                <w:bottom w:space="0" w:sz="0" w:color="auto" w:val="none"/>
                                <w:right w:space="0" w:sz="0" w:color="auto" w:val="none"/>
                              </w:divBdr>
                              <w:divsChild>
                                <w:div w:id="369114634">
                                  <w:marLeft w:val="0"/>
                                  <w:marRight w:val="0"/>
                                  <w:marTop w:val="0"/>
                                  <w:marBottom w:val="0"/>
                                  <w:divBdr>
                                    <w:top w:space="0" w:sz="0" w:color="auto" w:val="none"/>
                                    <w:left w:space="0" w:sz="0" w:color="auto" w:val="none"/>
                                    <w:bottom w:space="0" w:sz="0" w:color="auto" w:val="none"/>
                                    <w:right w:space="0" w:sz="0" w:color="auto" w:val="none"/>
                                  </w:divBdr>
                                  <w:divsChild>
                                    <w:div w:id="1127813438">
                                      <w:marLeft w:val="0"/>
                                      <w:marRight w:val="0"/>
                                      <w:marTop w:val="0"/>
                                      <w:marBottom w:val="0"/>
                                      <w:divBdr>
                                        <w:top w:space="0" w:sz="0" w:color="auto" w:val="none"/>
                                        <w:left w:space="0" w:sz="0" w:color="auto" w:val="none"/>
                                        <w:bottom w:space="0" w:sz="0" w:color="auto" w:val="none"/>
                                        <w:right w:space="0" w:sz="0" w:color="auto" w:val="none"/>
                                      </w:divBdr>
                                      <w:divsChild>
                                        <w:div w:id="19755968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347170774">
      <w:bodyDiv w:val="true"/>
      <w:marLeft w:val="92"/>
      <w:marRight w:val="92"/>
      <w:marTop w:val="92"/>
      <w:marBottom w:val="92"/>
      <w:divBdr>
        <w:top w:space="0" w:sz="0" w:color="auto" w:val="none"/>
        <w:left w:space="0" w:sz="0" w:color="auto" w:val="none"/>
        <w:bottom w:space="0" w:sz="0" w:color="auto" w:val="none"/>
        <w:right w:space="0" w:sz="0" w:color="auto" w:val="none"/>
      </w:divBdr>
      <w:divsChild>
        <w:div w:id="228460430">
          <w:marLeft w:val="0"/>
          <w:marRight w:val="0"/>
          <w:marTop w:val="46"/>
          <w:marBottom w:val="0"/>
          <w:divBdr>
            <w:top w:space="0" w:sz="0" w:color="auto" w:val="none"/>
            <w:left w:space="0" w:sz="0" w:color="auto" w:val="none"/>
            <w:bottom w:space="0" w:sz="0" w:color="auto" w:val="none"/>
            <w:right w:space="0" w:sz="0" w:color="auto" w:val="none"/>
          </w:divBdr>
          <w:divsChild>
            <w:div w:id="898368316">
              <w:marLeft w:val="0"/>
              <w:marRight w:val="0"/>
              <w:marTop w:val="0"/>
              <w:marBottom w:val="0"/>
              <w:divBdr>
                <w:top w:space="0" w:sz="0" w:color="auto" w:val="none"/>
                <w:left w:space="0" w:sz="0" w:color="auto" w:val="none"/>
                <w:bottom w:space="0" w:sz="0" w:color="auto" w:val="none"/>
                <w:right w:space="0" w:sz="0" w:color="auto" w:val="none"/>
              </w:divBdr>
              <w:divsChild>
                <w:div w:id="141433292">
                  <w:marLeft w:val="2880"/>
                  <w:marRight w:val="0"/>
                  <w:marTop w:val="0"/>
                  <w:marBottom w:val="230"/>
                  <w:divBdr>
                    <w:top w:space="0" w:sz="0" w:color="auto" w:val="none"/>
                    <w:left w:space="0" w:sz="0" w:color="auto" w:val="none"/>
                    <w:bottom w:space="0" w:sz="0" w:color="auto" w:val="none"/>
                    <w:right w:space="0" w:sz="0" w:color="auto" w:val="none"/>
                  </w:divBdr>
                  <w:divsChild>
                    <w:div w:id="1910647724">
                      <w:marLeft w:val="0"/>
                      <w:marRight w:val="0"/>
                      <w:marTop w:val="0"/>
                      <w:marBottom w:val="0"/>
                      <w:divBdr>
                        <w:top w:space="0" w:sz="0" w:color="auto" w:val="none"/>
                        <w:left w:space="0" w:sz="0" w:color="auto" w:val="none"/>
                        <w:bottom w:space="0" w:sz="0" w:color="auto" w:val="none"/>
                        <w:right w:space="0" w:sz="0" w:color="auto" w:val="none"/>
                      </w:divBdr>
                      <w:divsChild>
                        <w:div w:id="1077089624">
                          <w:marLeft w:val="0"/>
                          <w:marRight w:val="0"/>
                          <w:marTop w:val="0"/>
                          <w:marBottom w:val="0"/>
                          <w:divBdr>
                            <w:top w:space="0" w:sz="0" w:color="auto" w:val="none"/>
                            <w:left w:space="0" w:sz="0" w:color="auto" w:val="none"/>
                            <w:bottom w:space="0" w:sz="0" w:color="auto" w:val="none"/>
                            <w:right w:space="0" w:sz="0" w:color="auto" w:val="none"/>
                          </w:divBdr>
                          <w:divsChild>
                            <w:div w:id="1006981211">
                              <w:marLeft w:val="0"/>
                              <w:marRight w:val="0"/>
                              <w:marTop w:val="0"/>
                              <w:marBottom w:val="0"/>
                              <w:divBdr>
                                <w:top w:space="0" w:sz="0" w:color="auto" w:val="none"/>
                                <w:left w:space="0" w:sz="0" w:color="auto" w:val="none"/>
                                <w:bottom w:space="0" w:sz="0" w:color="auto" w:val="none"/>
                                <w:right w:space="0" w:sz="0" w:color="auto" w:val="none"/>
                              </w:divBdr>
                              <w:divsChild>
                                <w:div w:id="1141581882">
                                  <w:marLeft w:val="0"/>
                                  <w:marRight w:val="0"/>
                                  <w:marTop w:val="0"/>
                                  <w:marBottom w:val="0"/>
                                  <w:divBdr>
                                    <w:top w:space="0" w:sz="0" w:color="auto" w:val="none"/>
                                    <w:left w:space="0" w:sz="0" w:color="auto" w:val="none"/>
                                    <w:bottom w:space="0" w:sz="0" w:color="auto" w:val="none"/>
                                    <w:right w:space="0" w:sz="0" w:color="auto" w:val="none"/>
                                  </w:divBdr>
                                  <w:divsChild>
                                    <w:div w:id="1703628380">
                                      <w:marLeft w:val="0"/>
                                      <w:marRight w:val="0"/>
                                      <w:marTop w:val="0"/>
                                      <w:marBottom w:val="0"/>
                                      <w:divBdr>
                                        <w:top w:space="0" w:sz="0" w:color="auto" w:val="none"/>
                                        <w:left w:space="0" w:sz="0" w:color="auto" w:val="none"/>
                                        <w:bottom w:space="0" w:sz="0" w:color="auto" w:val="none"/>
                                        <w:right w:space="0" w:sz="0" w:color="auto" w:val="none"/>
                                      </w:divBdr>
                                      <w:divsChild>
                                        <w:div w:id="205605362">
                                          <w:marLeft w:val="0"/>
                                          <w:marRight w:val="0"/>
                                          <w:marTop w:val="0"/>
                                          <w:marBottom w:val="0"/>
                                          <w:divBdr>
                                            <w:top w:space="0" w:sz="0" w:color="auto" w:val="none"/>
                                            <w:left w:space="0" w:sz="0" w:color="auto" w:val="none"/>
                                            <w:bottom w:space="0" w:sz="0" w:color="auto" w:val="none"/>
                                            <w:right w:space="0" w:sz="0" w:color="auto" w:val="none"/>
                                          </w:divBdr>
                                          <w:divsChild>
                                            <w:div w:id="857544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1612543">
      <w:bodyDiv w:val="true"/>
      <w:marLeft w:val="0"/>
      <w:marRight w:val="0"/>
      <w:marTop w:val="0"/>
      <w:marBottom w:val="0"/>
      <w:divBdr>
        <w:top w:space="0" w:sz="0" w:color="auto" w:val="none"/>
        <w:left w:space="0" w:sz="0" w:color="auto" w:val="none"/>
        <w:bottom w:space="0" w:sz="0" w:color="auto" w:val="none"/>
        <w:right w:space="0" w:sz="0" w:color="auto" w:val="none"/>
      </w:divBdr>
      <w:divsChild>
        <w:div w:id="352003614">
          <w:marLeft w:val="0"/>
          <w:marRight w:val="0"/>
          <w:marTop w:val="0"/>
          <w:marBottom w:val="0"/>
          <w:divBdr>
            <w:top w:space="0" w:sz="0" w:color="auto" w:val="none"/>
            <w:left w:space="0" w:sz="0" w:color="auto" w:val="none"/>
            <w:bottom w:space="0" w:sz="0" w:color="auto" w:val="none"/>
            <w:right w:space="0" w:sz="0" w:color="auto" w:val="none"/>
          </w:divBdr>
          <w:divsChild>
            <w:div w:id="1998728719">
              <w:marLeft w:val="0"/>
              <w:marRight w:val="0"/>
              <w:marTop w:val="0"/>
              <w:marBottom w:val="0"/>
              <w:divBdr>
                <w:top w:space="0" w:sz="6" w:color="DDDDDD" w:val="single"/>
                <w:left w:space="0" w:sz="6" w:color="DDDDDD" w:val="single"/>
                <w:bottom w:space="0" w:sz="6" w:color="DDDDDD" w:val="single"/>
                <w:right w:space="0" w:sz="6" w:color="DDDDDD" w:val="single"/>
              </w:divBdr>
              <w:divsChild>
                <w:div w:id="1542549401">
                  <w:marLeft w:val="150"/>
                  <w:marRight w:val="150"/>
                  <w:marTop w:val="0"/>
                  <w:marBottom w:val="150"/>
                  <w:divBdr>
                    <w:top w:space="0" w:sz="0" w:color="auto" w:val="none"/>
                    <w:left w:space="0" w:sz="0" w:color="auto" w:val="none"/>
                    <w:bottom w:space="0" w:sz="0" w:color="auto" w:val="none"/>
                    <w:right w:space="0" w:sz="0" w:color="auto" w:val="none"/>
                  </w:divBdr>
                  <w:divsChild>
                    <w:div w:id="957613479">
                      <w:marLeft w:val="0"/>
                      <w:marRight w:val="0"/>
                      <w:marTop w:val="0"/>
                      <w:marBottom w:val="0"/>
                      <w:divBdr>
                        <w:top w:space="0" w:sz="0" w:color="auto" w:val="none"/>
                        <w:left w:space="0" w:sz="0" w:color="auto" w:val="none"/>
                        <w:bottom w:space="0" w:sz="0" w:color="auto" w:val="none"/>
                        <w:right w:space="0" w:sz="0" w:color="auto" w:val="none"/>
                      </w:divBdr>
                      <w:divsChild>
                        <w:div w:id="603810958">
                          <w:marLeft w:val="0"/>
                          <w:marRight w:val="0"/>
                          <w:marTop w:val="0"/>
                          <w:marBottom w:val="0"/>
                          <w:divBdr>
                            <w:top w:space="0" w:sz="0" w:color="auto" w:val="none"/>
                            <w:left w:space="0" w:sz="0" w:color="auto" w:val="none"/>
                            <w:bottom w:space="0" w:sz="0" w:color="auto" w:val="none"/>
                            <w:right w:space="0" w:sz="0" w:color="auto" w:val="none"/>
                          </w:divBdr>
                          <w:divsChild>
                            <w:div w:id="652564887">
                              <w:marLeft w:val="0"/>
                              <w:marRight w:val="0"/>
                              <w:marTop w:val="0"/>
                              <w:marBottom w:val="0"/>
                              <w:divBdr>
                                <w:top w:space="0" w:sz="0" w:color="auto" w:val="none"/>
                                <w:left w:space="0" w:sz="0" w:color="auto" w:val="none"/>
                                <w:bottom w:space="0" w:sz="0" w:color="auto" w:val="none"/>
                                <w:right w:space="0" w:sz="0" w:color="auto" w:val="none"/>
                              </w:divBdr>
                              <w:divsChild>
                                <w:div w:id="1705903525">
                                  <w:marLeft w:val="0"/>
                                  <w:marRight w:val="0"/>
                                  <w:marTop w:val="0"/>
                                  <w:marBottom w:val="0"/>
                                  <w:divBdr>
                                    <w:top w:space="0" w:sz="0" w:color="auto" w:val="none"/>
                                    <w:left w:space="0" w:sz="0" w:color="auto" w:val="none"/>
                                    <w:bottom w:space="0" w:sz="0" w:color="auto" w:val="none"/>
                                    <w:right w:space="0" w:sz="0" w:color="auto" w:val="none"/>
                                  </w:divBdr>
                                  <w:divsChild>
                                    <w:div w:id="487870979">
                                      <w:marLeft w:val="0"/>
                                      <w:marRight w:val="0"/>
                                      <w:marTop w:val="0"/>
                                      <w:marBottom w:val="0"/>
                                      <w:divBdr>
                                        <w:top w:space="0" w:sz="0" w:color="auto" w:val="none"/>
                                        <w:left w:space="0" w:sz="0" w:color="auto" w:val="none"/>
                                        <w:bottom w:space="0" w:sz="0" w:color="auto" w:val="none"/>
                                        <w:right w:space="0" w:sz="0" w:color="auto" w:val="none"/>
                                      </w:divBdr>
                                      <w:divsChild>
                                        <w:div w:id="1772552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1259840">
      <w:bodyDiv w:val="true"/>
      <w:marLeft w:val="0"/>
      <w:marRight w:val="0"/>
      <w:marTop w:val="0"/>
      <w:marBottom w:val="0"/>
      <w:divBdr>
        <w:top w:space="0" w:sz="0" w:color="auto" w:val="none"/>
        <w:left w:space="0" w:sz="0" w:color="auto" w:val="none"/>
        <w:bottom w:space="0" w:sz="0" w:color="auto" w:val="none"/>
        <w:right w:space="0" w:sz="0" w:color="auto" w:val="none"/>
      </w:divBdr>
      <w:divsChild>
        <w:div w:id="493499252">
          <w:marLeft w:val="0"/>
          <w:marRight w:val="0"/>
          <w:marTop w:val="0"/>
          <w:marBottom w:val="0"/>
          <w:divBdr>
            <w:top w:space="0" w:sz="0" w:color="auto" w:val="none"/>
            <w:left w:space="0" w:sz="0" w:color="auto" w:val="none"/>
            <w:bottom w:space="0" w:sz="0" w:color="auto" w:val="none"/>
            <w:right w:space="0" w:sz="0" w:color="auto" w:val="none"/>
          </w:divBdr>
          <w:divsChild>
            <w:div w:id="219093845">
              <w:marLeft w:val="0"/>
              <w:marRight w:val="0"/>
              <w:marTop w:val="0"/>
              <w:marBottom w:val="0"/>
              <w:divBdr>
                <w:top w:space="0" w:sz="6" w:color="DDDDDD" w:val="single"/>
                <w:left w:space="0" w:sz="6" w:color="DDDDDD" w:val="single"/>
                <w:bottom w:space="0" w:sz="6" w:color="DDDDDD" w:val="single"/>
                <w:right w:space="0" w:sz="6" w:color="DDDDDD" w:val="single"/>
              </w:divBdr>
              <w:divsChild>
                <w:div w:id="783423330">
                  <w:marLeft w:val="150"/>
                  <w:marRight w:val="150"/>
                  <w:marTop w:val="0"/>
                  <w:marBottom w:val="150"/>
                  <w:divBdr>
                    <w:top w:space="0" w:sz="0" w:color="auto" w:val="none"/>
                    <w:left w:space="0" w:sz="0" w:color="auto" w:val="none"/>
                    <w:bottom w:space="0" w:sz="0" w:color="auto" w:val="none"/>
                    <w:right w:space="0" w:sz="0" w:color="auto" w:val="none"/>
                  </w:divBdr>
                  <w:divsChild>
                    <w:div w:id="1214152467">
                      <w:marLeft w:val="0"/>
                      <w:marRight w:val="0"/>
                      <w:marTop w:val="0"/>
                      <w:marBottom w:val="0"/>
                      <w:divBdr>
                        <w:top w:space="0" w:sz="0" w:color="auto" w:val="none"/>
                        <w:left w:space="0" w:sz="0" w:color="auto" w:val="none"/>
                        <w:bottom w:space="0" w:sz="0" w:color="auto" w:val="none"/>
                        <w:right w:space="0" w:sz="0" w:color="auto" w:val="none"/>
                      </w:divBdr>
                      <w:divsChild>
                        <w:div w:id="1821576331">
                          <w:marLeft w:val="0"/>
                          <w:marRight w:val="0"/>
                          <w:marTop w:val="0"/>
                          <w:marBottom w:val="0"/>
                          <w:divBdr>
                            <w:top w:space="0" w:sz="0" w:color="auto" w:val="none"/>
                            <w:left w:space="0" w:sz="0" w:color="auto" w:val="none"/>
                            <w:bottom w:space="0" w:sz="0" w:color="auto" w:val="none"/>
                            <w:right w:space="0" w:sz="0" w:color="auto" w:val="none"/>
                          </w:divBdr>
                          <w:divsChild>
                            <w:div w:id="1253784022">
                              <w:marLeft w:val="0"/>
                              <w:marRight w:val="0"/>
                              <w:marTop w:val="0"/>
                              <w:marBottom w:val="0"/>
                              <w:divBdr>
                                <w:top w:space="0" w:sz="0" w:color="auto" w:val="none"/>
                                <w:left w:space="0" w:sz="0" w:color="auto" w:val="none"/>
                                <w:bottom w:space="0" w:sz="0" w:color="auto" w:val="none"/>
                                <w:right w:space="0" w:sz="0" w:color="auto" w:val="none"/>
                              </w:divBdr>
                              <w:divsChild>
                                <w:div w:id="1188183109">
                                  <w:marLeft w:val="0"/>
                                  <w:marRight w:val="0"/>
                                  <w:marTop w:val="0"/>
                                  <w:marBottom w:val="0"/>
                                  <w:divBdr>
                                    <w:top w:space="0" w:sz="0" w:color="auto" w:val="none"/>
                                    <w:left w:space="0" w:sz="0" w:color="auto" w:val="none"/>
                                    <w:bottom w:space="0" w:sz="0" w:color="auto" w:val="none"/>
                                    <w:right w:space="0" w:sz="0" w:color="auto" w:val="none"/>
                                  </w:divBdr>
                                  <w:divsChild>
                                    <w:div w:id="1267159444">
                                      <w:marLeft w:val="0"/>
                                      <w:marRight w:val="0"/>
                                      <w:marTop w:val="0"/>
                                      <w:marBottom w:val="0"/>
                                      <w:divBdr>
                                        <w:top w:space="0" w:sz="0" w:color="auto" w:val="none"/>
                                        <w:left w:space="0" w:sz="0" w:color="auto" w:val="none"/>
                                        <w:bottom w:space="0" w:sz="0" w:color="auto" w:val="none"/>
                                        <w:right w:space="0" w:sz="0" w:color="auto" w:val="none"/>
                                      </w:divBdr>
                                      <w:divsChild>
                                        <w:div w:id="1805811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7350702">
      <w:bodyDiv w:val="true"/>
      <w:marLeft w:val="92"/>
      <w:marRight w:val="92"/>
      <w:marTop w:val="92"/>
      <w:marBottom w:val="92"/>
      <w:divBdr>
        <w:top w:space="0" w:sz="0" w:color="auto" w:val="none"/>
        <w:left w:space="0" w:sz="0" w:color="auto" w:val="none"/>
        <w:bottom w:space="0" w:sz="0" w:color="auto" w:val="none"/>
        <w:right w:space="0" w:sz="0" w:color="auto" w:val="none"/>
      </w:divBdr>
      <w:divsChild>
        <w:div w:id="2007124723">
          <w:marLeft w:val="0"/>
          <w:marRight w:val="0"/>
          <w:marTop w:val="46"/>
          <w:marBottom w:val="0"/>
          <w:divBdr>
            <w:top w:space="0" w:sz="0" w:color="auto" w:val="none"/>
            <w:left w:space="0" w:sz="0" w:color="auto" w:val="none"/>
            <w:bottom w:space="0" w:sz="0" w:color="auto" w:val="none"/>
            <w:right w:space="0" w:sz="0" w:color="auto" w:val="none"/>
          </w:divBdr>
          <w:divsChild>
            <w:div w:id="839272389">
              <w:marLeft w:val="0"/>
              <w:marRight w:val="0"/>
              <w:marTop w:val="0"/>
              <w:marBottom w:val="0"/>
              <w:divBdr>
                <w:top w:space="0" w:sz="0" w:color="auto" w:val="none"/>
                <w:left w:space="0" w:sz="0" w:color="auto" w:val="none"/>
                <w:bottom w:space="0" w:sz="0" w:color="auto" w:val="none"/>
                <w:right w:space="0" w:sz="0" w:color="auto" w:val="none"/>
              </w:divBdr>
              <w:divsChild>
                <w:div w:id="1285430909">
                  <w:marLeft w:val="2880"/>
                  <w:marRight w:val="0"/>
                  <w:marTop w:val="0"/>
                  <w:marBottom w:val="230"/>
                  <w:divBdr>
                    <w:top w:space="0" w:sz="0" w:color="auto" w:val="none"/>
                    <w:left w:space="0" w:sz="0" w:color="auto" w:val="none"/>
                    <w:bottom w:space="0" w:sz="0" w:color="auto" w:val="none"/>
                    <w:right w:space="0" w:sz="0" w:color="auto" w:val="none"/>
                  </w:divBdr>
                  <w:divsChild>
                    <w:div w:id="2051765545">
                      <w:marLeft w:val="0"/>
                      <w:marRight w:val="0"/>
                      <w:marTop w:val="0"/>
                      <w:marBottom w:val="0"/>
                      <w:divBdr>
                        <w:top w:space="0" w:sz="0" w:color="auto" w:val="none"/>
                        <w:left w:space="0" w:sz="0" w:color="auto" w:val="none"/>
                        <w:bottom w:space="0" w:sz="0" w:color="auto" w:val="none"/>
                        <w:right w:space="0" w:sz="0" w:color="auto" w:val="none"/>
                      </w:divBdr>
                      <w:divsChild>
                        <w:div w:id="2124685584">
                          <w:marLeft w:val="0"/>
                          <w:marRight w:val="0"/>
                          <w:marTop w:val="0"/>
                          <w:marBottom w:val="0"/>
                          <w:divBdr>
                            <w:top w:space="0" w:sz="0" w:color="auto" w:val="none"/>
                            <w:left w:space="0" w:sz="0" w:color="auto" w:val="none"/>
                            <w:bottom w:space="0" w:sz="0" w:color="auto" w:val="none"/>
                            <w:right w:space="0" w:sz="0" w:color="auto" w:val="none"/>
                          </w:divBdr>
                          <w:divsChild>
                            <w:div w:id="1287541309">
                              <w:marLeft w:val="0"/>
                              <w:marRight w:val="0"/>
                              <w:marTop w:val="0"/>
                              <w:marBottom w:val="0"/>
                              <w:divBdr>
                                <w:top w:space="0" w:sz="0" w:color="auto" w:val="none"/>
                                <w:left w:space="0" w:sz="0" w:color="auto" w:val="none"/>
                                <w:bottom w:space="0" w:sz="0" w:color="auto" w:val="none"/>
                                <w:right w:space="0" w:sz="0" w:color="auto" w:val="none"/>
                              </w:divBdr>
                              <w:divsChild>
                                <w:div w:id="1800341196">
                                  <w:marLeft w:val="0"/>
                                  <w:marRight w:val="0"/>
                                  <w:marTop w:val="0"/>
                                  <w:marBottom w:val="0"/>
                                  <w:divBdr>
                                    <w:top w:space="0" w:sz="0" w:color="auto" w:val="none"/>
                                    <w:left w:space="0" w:sz="0" w:color="auto" w:val="none"/>
                                    <w:bottom w:space="0" w:sz="0" w:color="auto" w:val="none"/>
                                    <w:right w:space="0" w:sz="0" w:color="auto" w:val="none"/>
                                  </w:divBdr>
                                  <w:divsChild>
                                    <w:div w:id="2015526513">
                                      <w:marLeft w:val="0"/>
                                      <w:marRight w:val="0"/>
                                      <w:marTop w:val="0"/>
                                      <w:marBottom w:val="0"/>
                                      <w:divBdr>
                                        <w:top w:space="0" w:sz="0" w:color="auto" w:val="none"/>
                                        <w:left w:space="0" w:sz="0" w:color="auto" w:val="none"/>
                                        <w:bottom w:space="0" w:sz="0" w:color="auto" w:val="none"/>
                                        <w:right w:space="0" w:sz="0" w:color="auto" w:val="none"/>
                                      </w:divBdr>
                                      <w:divsChild>
                                        <w:div w:id="846554369">
                                          <w:marLeft w:val="0"/>
                                          <w:marRight w:val="0"/>
                                          <w:marTop w:val="0"/>
                                          <w:marBottom w:val="0"/>
                                          <w:divBdr>
                                            <w:top w:space="0" w:sz="0" w:color="auto" w:val="none"/>
                                            <w:left w:space="0" w:sz="0" w:color="auto" w:val="none"/>
                                            <w:bottom w:space="0" w:sz="0" w:color="auto" w:val="none"/>
                                            <w:right w:space="0" w:sz="0" w:color="auto" w:val="none"/>
                                          </w:divBdr>
                                          <w:divsChild>
                                            <w:div w:id="11299798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dosuda II</izvorni_sadrzaj>
    <derivirana_varijabla naziv="DomainObject.Primjedba_1">dosuda II</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St-320/2012</izvorni_sadrzaj>
    <derivirana_varijabla naziv="DomainObject.Predmet.OznakaBroj_1">St-320/2012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dostavnica</izvorni_sadrzaj>
    <derivirana_varijabla naziv="DomainObject.Predmet.PrimjedbaSuca_1">Kal dostavnica</derivirana_varijabla>
  </DomainObject.Predmet.PrimjedbaSuca>
  <DomainObject.Predmet.ProtustrankaFormated>
    <izvorni_sadrzaj>  CONEX d.o.o. za projektiranje, građenje i specijalne radove u graditeljstvu zastupanog po punomoćniku ZZ Davorin Lovrenčić; OD Maržić i partneri, odvj. Darko Maržić</izvorni_sadrzaj>
    <derivirana_varijabla naziv="DomainObject.Predmet.ProtustrankaFormated_1">  CONEX d.o.o. za projektiranje, građenje i specijalne radove u graditeljstvu zastupanog po punomoćniku ZZ Davorin Lovrenčić; OD Maržić i partneri, odvj. Darko Maržić</derivirana_varijabla>
  </DomainObject.Predmet.ProtustrankaFormated>
  <DomainObject.Predmet.ProtustrankaFormatedOIB>
    <izvorni_sadrzaj>  CONEX d.o.o. za projektiranje, građenje i specijalne radove u graditeljstvu, OIB 31578255419 zastupanog po punomoćniku ZZ Davorin Lovrenčić; OD Maržić i partneri, odvj. Darko Maržić</izvorni_sadrzaj>
    <derivirana_varijabla naziv="DomainObject.Predmet.ProtustrankaFormatedOIB_1">  CONEX d.o.o. za projektiranje, građenje i specijalne radove u graditeljstvu, OIB 31578255419 zastupanog po punomoćniku ZZ Davorin Lovrenčić; OD Maržić i partneri, odvj. Darko Maržić</derivirana_varijabla>
  </DomainObject.Predmet.ProtustrankaFormatedOIB>
  <DomainObject.Predmet.ProtustrankaFormatedWithAdress>
    <izvorni_sadrzaj> CONEX d.o.o. za projektiranje, građenje i specijalne radove u graditeljstvu, KALINOVICA 3, 10000 Zagreb zastupanog po punomoćniku ZZ Davorin Lovrenčić; OD Maržić i partneri, odvj. Darko Maržić</izvorni_sadrzaj>
    <derivirana_varijabla naziv="DomainObject.Predmet.ProtustrankaFormatedWithAdress_1"> CONEX d.o.o. za projektiranje, građenje i specijalne radove u graditeljstvu, KALINOVICA 3, 10000 Zagreb zastupanog po punomoćniku ZZ Davorin Lovrenčić; OD Maržić i partneri, odvj. Darko Maržić</derivirana_varijabla>
  </DomainObject.Predmet.ProtustrankaFormatedWithAdress>
  <DomainObject.Predmet.ProtustrankaFormatedWithAdressOIB>
    <izvorni_sadrzaj> CONEX d.o.o. za projektiranje, građenje i specijalne radove u graditeljstvu, OIB 31578255419, KALINOVICA 3, 10000 Zagreb zastupanog po punomoćniku ZZ Davorin Lovrenčić; OD Maržić i partneri, odvj. Darko Maržić</izvorni_sadrzaj>
    <derivirana_varijabla naziv="DomainObject.Predmet.ProtustrankaFormatedWithAdressOIB_1"> CONEX d.o.o. za projektiranje, građenje i specijalne radove u graditeljstvu, OIB 31578255419, KALINOVICA 3, 10000 Zagreb zastupanog po punomoćniku ZZ Davorin Lovrenčić; OD Maržić i partneri, odvj. Darko Maržić</derivirana_varijabla>
  </DomainObject.Predmet.ProtustrankaFormatedWithAdressOIB>
  <DomainObject.Predmet.ProtustrankaWithAdress>
    <izvorni_sadrzaj>CONEX d.o.o. za projektiranje, građenje i specijalne radove u graditeljstvu KALINOVICA 3, 10000 Zagreb</izvorni_sadrzaj>
    <derivirana_varijabla naziv="DomainObject.Predmet.ProtustrankaWithAdress_1">CONEX d.o.o. za projektiranje, građenje i specijalne radove u graditeljstvu KALINOVICA 3, 10000 Zagreb</derivirana_varijabla>
  </DomainObject.Predmet.ProtustrankaWithAdress>
  <DomainObject.Predmet.ProtustrankaWithAdressOIB>
    <izvorni_sadrzaj>CONEX d.o.o. za projektiranje, građenje i specijalne radove u graditeljstvu, OIB 31578255419, KALINOVICA 3, 10000 Zagreb</izvorni_sadrzaj>
    <derivirana_varijabla naziv="DomainObject.Predmet.ProtustrankaWithAdressOIB_1">CONEX d.o.o. za projektiranje, građenje i specijalne radove u graditeljstvu, OIB 31578255419, KALINOVICA 3, 10000 Zagreb</derivirana_varijabla>
  </DomainObject.Predmet.ProtustrankaWithAdressOIB>
  <DomainObject.Predmet.ProtustrankaNazivFormated>
    <izvorni_sadrzaj>CONEX d.o.o. za projektiranje, građenje i specijalne radove u graditeljstvu</izvorni_sadrzaj>
    <derivirana_varijabla naziv="DomainObject.Predmet.ProtustrankaNazivFormated_1">CONEX d.o.o. za projektiranje, građenje i specijalne radove u graditeljstvu</derivirana_varijabla>
  </DomainObject.Predmet.ProtustrankaNazivFormated>
  <DomainObject.Predmet.ProtustrankaNazivFormatedOIB>
    <izvorni_sadrzaj>CONEX d.o.o. za projektiranje, građenje i specijalne radove u graditeljstvu, OIB 31578255419</izvorni_sadrzaj>
    <derivirana_varijabla naziv="DomainObject.Predmet.ProtustrankaNazivFormatedOIB_1">CONEX d.o.o. za projektiranje, građenje i specijalne radove u graditeljstvu, OIB 31578255419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ING-JET d.o.o. za graditeljstvo; BRIMAR društvo s ograničenom odgovornošću za poslovanje nekretninama; Franjo Rebac; KGH d.o.o.</izvorni_sadrzaj>
    <derivirana_varijabla naziv="DomainObject.Predmet.StrankaFormated_1">  MINISTARSTVO FINANCIJA, POREZNA UPRAVA, PODRUČNI URED ZAGREB zastupanog po punomoćniku ŽUPANIJSKO DRŽAVNO ODVJETNIŠTVO; ING-JET d.o.o. za graditeljstvo; BRIMAR društvo s ograničenom odgovornošću za poslovanje nekretninama; Franjo Rebac; KGH d.o.o.</derivirana_varijabla>
  </DomainObject.Predmet.StrankaFormated>
  <DomainObject.Predmet.StrankaFormatedOIB>
    <izvorni_sadrzaj>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izvorni_sadrzaj>
    <derivirana_varijabla naziv="DomainObject.Predmet.StrankaFormatedOIB_1">  MINISTARSTVO FINANCIJA, POREZNA UPRAVA, PODRUČNI URED ZAGREB, OIB 18683136487 zastupanog po punomoćniku ŽUPANIJSKO DRŽAVNO ODVJETNIŠTVO; ING-JET d.o.o. za graditeljstvo, OIB 78134364471; BRIMAR društvo s ograničenom odgovornošću za poslovanje nekretninama, OIB 66691513168; Franjo Rebac, OIB 83714971522; KGH d.o.o.</derivirana_varijabla>
  </DomainObject.Predmet.StrankaFormatedOIB>
  <DomainObject.Predmet.StrankaFormatedWithAdress>
    <izvorni_sadrzaj>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izvorni_sadrzaj>
    <derivirana_varijabla naziv="DomainObject.Predmet.StrankaFormatedWithAdress_1"> MINISTARSTVO FINANCIJA, POREZNA UPRAVA, PODRUČNI URED ZAGREB, Av Dubrovnika 32, 10000 Zagreb zastupanog po punomoćniku ŽUPANIJSKO DRŽAVNO ODVJETNIŠTVO; ING-JET d.o.o. za graditeljstvo, Kalinovica 3/V, 10000 Zagreb; BRIMAR društvo s ograničenom odgovornošću za poslovanje nekretninama, Kalinovica 3/V, 10000 Zagreb; Franjo Rebac, Ulica Ćire Truhelke 49, 10000 Zagreb; KGH d.o.o.</derivirana_varijabla>
  </DomainObject.Predmet.StrankaFormatedWithAdress>
  <DomainObject.Predmet.StrankaFormatedWithAdressOIB>
    <izvorni_sadrzaj>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izvorni_sadrzaj>
    <derivirana_varijabla naziv="DomainObject.Predmet.StrankaFormatedWithAdressOIB_1"> MINISTARSTVO FINANCIJA, POREZNA UPRAVA, PODRUČNI URED ZAGREB, OIB 18683136487, Av Dubrovnika 32, 10000 Zagreb zastupanog po punomoćniku ŽUPANIJSKO DRŽAVNO ODVJETNIŠTVO; ING-JET d.o.o. za graditeljstvo, OIB 78134364471, Kalinovica 3/V, 10000 Zagreb; BRIMAR društvo s ograničenom odgovornošću za poslovanje nekretninama, OIB 66691513168, Kalinovica 3/V, 10000 Zagreb; Franjo Rebac, OIB 83714971522, Ulica Ćire Truhelke 49, 10000 Zagreb; KGH d.o.o.</derivirana_varijabla>
  </DomainObject.Predmet.StrankaFormatedWithAdressOIB>
  <DomainObject.Predmet.StrankaWithAdress>
    <izvorni_sadrzaj>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izvorni_sadrzaj>
    <derivirana_varijabla naziv="DomainObject.Predmet.StrankaWithAdress_1">MINISTARSTVO FINANCIJA, POREZNA UPRAVA, PODRUČNI URED ZAGREB Av Dubrovnika 32,10000 Zagreb,ING-JET d.o.o. za graditeljstvo Kalinovica 3/V,10000 Zagreb,BRIMAR društvo s ograničenom odgovornošću za poslovanje nekretninama Kalinovica 3/V,10000 Zagreb,Franjo Rebac Ulica Ćire Truhelke 49,10000 Zagreb,KGH d.o.o. </derivirana_varijabla>
  </DomainObject.Predmet.StrankaWithAdress>
  <DomainObject.Predmet.StrankaWithAdressOIB>
    <izvorni_sadrzaj>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izvorni_sadrzaj>
    <derivirana_varijabla naziv="DomainObject.Predmet.StrankaWithAdressOIB_1">MINISTARSTVO FINANCIJA, POREZNA UPRAVA, PODRUČNI URED ZAGREB, OIB 18683136487, Av Dubrovnika 32,10000 Zagreb,ING-JET d.o.o. za graditeljstvo, OIB 78134364471, Kalinovica 3/V,10000 Zagreb,BRIMAR društvo s ograničenom odgovornošću za poslovanje nekretninama, OIB 66691513168, Kalinovica 3/V,10000 Zagreb,Franjo Rebac, OIB 83714971522, Ulica Ćire Truhelke 49,10000 Zagreb,KGH d.o.o.</derivirana_varijabla>
  </DomainObject.Predmet.StrankaWithAdressOIB>
  <DomainObject.Predmet.StrankaNazivFormated>
    <izvorni_sadrzaj>MINISTARSTVO FINANCIJA, POREZNA UPRAVA, PODRUČNI URED ZAGREB,ING-JET d.o.o. za graditeljstvo,BRIMAR društvo s ograničenom odgovornošću za poslovanje nekretninama,Franjo Rebac,KGH d.o.o.</izvorni_sadrzaj>
    <derivirana_varijabla naziv="DomainObject.Predmet.StrankaNazivFormated_1">MINISTARSTVO FINANCIJA, POREZNA UPRAVA, PODRUČNI URED ZAGREB,ING-JET d.o.o. za graditeljstvo,BRIMAR društvo s ograničenom odgovornošću za poslovanje nekretninama,Franjo Rebac,KGH d.o.o.</derivirana_varijabla>
  </DomainObject.Predmet.StrankaNazivFormated>
  <DomainObject.Predmet.StrankaNazivFormatedOIB>
    <izvorni_sadrzaj>MINISTARSTVO FINANCIJA, POREZNA UPRAVA, PODRUČNI URED ZAGREB, OIB 18683136487,ING-JET d.o.o. za graditeljstvo, OIB 78134364471,BRIMAR društvo s ograničenom odgovornošću za poslovanje nekretninama, OIB 66691513168,Franjo Rebac, OIB 83714971522,KGH d.o.o.</izvorni_sadrzaj>
    <derivirana_varijabla naziv="DomainObject.Predmet.StrankaNazivFormatedOIB_1">MINISTARSTVO FINANCIJA, POREZNA UPRAVA, PODRUČNI URED ZAGREB, OIB 18683136487,ING-JET d.o.o. za graditeljstvo, OIB 78134364471,BRIMAR društvo s ograničenom odgovornošću za poslovanje nekretninama, OIB 66691513168,Franjo Rebac, OIB 83714971522,KGH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izvorni_sadrzaj>
    <derivirana_varijabla naziv="DomainObject.Predmet.StrankaListFormated_1">
      <item>MINISTARSTVO FINANCIJA, POREZNA UPRAVA, PODRUČNI URED ZAGREB zastupanog po punomoćniku ŽUPANIJSKO DRŽAVNO ODVJETNIŠTVO</item>
      <item>ING-JET d.o.o. za graditeljstvo</item>
      <item>BRIMAR društvo s ograničenom odgovornošću za poslovanje nekretninama</item>
      <item>Franjo Rebac</item>
      <item>KGH d.o.o.</item>
    </derivirana_varijabla>
  </DomainObject.Predmet.StrankaListFormated>
  <DomainObject.Predmet.StrankaListFormatedOIB>
    <izvorni_sadrzaj>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izvorni_sadrzaj>
    <derivirana_varijabla naziv="DomainObject.Predmet.StrankaListFormatedOIB_1">
      <item>MINISTARSTVO FINANCIJA, POREZNA UPRAVA, PODRUČNI URED ZAGREB, OIB 18683136487 zastupanog po punomoćniku ŽUPANIJSKO DRŽAVNO ODVJETNIŠTVO</item>
      <item>ING-JET d.o.o. za graditeljstvo, OIB 78134364471</item>
      <item>BRIMAR društvo s ograničenom odgovornošću za poslovanje nekretninama, OIB 66691513168</item>
      <item>Franjo Rebac, OIB 83714971522</item>
      <item>KGH d.o.o.</item>
    </derivirana_varijabla>
  </DomainObject.Predmet.StrankaListFormatedOIB>
  <DomainObject.Predmet.StrankaListFormatedWithAdress>
    <izvorni_sadrzaj>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izvorni_sadrzaj>
    <derivirana_varijabla naziv="DomainObject.Predmet.StrankaListFormatedWithAdress_1">
      <item>MINISTARSTVO FINANCIJA, POREZNA UPRAVA, PODRUČNI URED ZAGREB, Av Dubrovnika 32, 10000 Zagreb zastupanog po punomoćniku ŽUPANIJSKO DRŽAVNO ODVJETNIŠTVO</item>
      <item>ING-JET d.o.o. za graditeljstvo, Kalinovica 3/V, 10000 Zagreb</item>
      <item>BRIMAR društvo s ograničenom odgovornošću za poslovanje nekretninama, Kalinovica 3/V, 10000 Zagreb</item>
      <item>Franjo Rebac, Ulica Ćire Truhelke 49, 10000 Zagreb</item>
      <item>KGH d.o.o.</item>
    </derivirana_varijabla>
  </DomainObject.Predmet.StrankaListFormatedWithAdress>
  <DomainObject.Predmet.StrankaListFormatedWithAdressOIB>
    <izvorni_sadrzaj>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izvorni_sadrzaj>
    <derivirana_varijabla naziv="DomainObject.Predmet.StrankaListFormatedWithAdressOIB_1">
      <item>MINISTARSTVO FINANCIJA, POREZNA UPRAVA, PODRUČNI URED ZAGREB, OIB 18683136487, Av Dubrovnika 32, 10000 Zagreb zastupanog po punomoćniku ŽUPANIJSKO DRŽAVNO ODVJETNIŠTVO</item>
      <item>ING-JET d.o.o. za graditeljstvo, OIB 78134364471, Kalinovica 3/V, 10000 Zagreb</item>
      <item>BRIMAR društvo s ograničenom odgovornošću za poslovanje nekretninama, OIB 66691513168, Kalinovica 3/V, 10000 Zagreb</item>
      <item>Franjo Rebac, OIB 83714971522, Ulica Ćire Truhelke 49, 10000 Zagreb</item>
      <item>KGH d.o.o.</item>
    </derivirana_varijabla>
  </DomainObject.Predmet.StrankaListFormatedWithAdressOIB>
  <DomainObject.Predmet.StrankaListNazivFormated>
    <izvorni_sadrzaj>
      <item>MINISTARSTVO FINANCIJA, POREZNA UPRAVA, PODRUČNI URED ZAGREB</item>
      <item>ING-JET d.o.o. za graditeljstvo</item>
      <item>BRIMAR društvo s ograničenom odgovornošću za poslovanje nekretninama</item>
      <item>Franjo Rebac</item>
      <item>KGH d.o.o.</item>
    </izvorni_sadrzaj>
    <derivirana_varijabla naziv="DomainObject.Predmet.StrankaListNazivFormated_1">
      <item>MINISTARSTVO FINANCIJA, POREZNA UPRAVA, PODRUČNI URED ZAGREB</item>
      <item>ING-JET d.o.o. za graditeljstvo</item>
      <item>BRIMAR društvo s ograničenom odgovornošću za poslovanje nekretninama</item>
      <item>Franjo Rebac</item>
      <item>KGH d.o.o.</item>
    </derivirana_varijabla>
  </DomainObject.Predmet.StrankaListNazivFormated>
  <DomainObject.Predmet.StrankaListNazivFormatedOIB>
    <izvorni_sadrzaj>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izvorni_sadrzaj>
    <derivirana_varijabla naziv="DomainObject.Predmet.StrankaListNazivFormatedOIB_1">
      <item>MINISTARSTVO FINANCIJA, POREZNA UPRAVA, PODRUČNI URED ZAGREB, OIB 18683136487</item>
      <item>ING-JET d.o.o. za graditeljstvo, OIB 78134364471</item>
      <item>BRIMAR društvo s ograničenom odgovornošću za poslovanje nekretninama, OIB 66691513168</item>
      <item>Franjo Rebac, OIB 83714971522</item>
      <item>KGH d.o.o.</item>
    </derivirana_varijabla>
  </DomainObject.Predmet.StrankaListNazivFormatedOIB>
  <DomainObject.Predmet.ProtuStrankaListFormated>
    <izvorni_sadrzaj>
      <item>CONEX d.o.o. za projektiranje, građenje i specijalne radove u graditeljstvu zastupanog po punomoćniku ZZ Davorin Lovrenčić; OD Maržić i partneri, odvj. Darko Maržić</item>
    </izvorni_sadrzaj>
    <derivirana_varijabla naziv="DomainObject.Predmet.ProtuStrankaListFormated_1">
      <item>CONEX d.o.o. za projektiranje, građenje i specijalne radove u graditeljstvu zastupanog po punomoćniku ZZ Davorin Lovrenčić; OD Maržić i partneri, odvj. Darko Maržić</item>
    </derivirana_varijabla>
  </DomainObject.Predmet.ProtuStrankaListFormated>
  <DomainObject.Predmet.ProtuStrankaListFormatedOIB>
    <izvorni_sadrzaj>
      <item>CONEX d.o.o. za projektiranje, građenje i specijalne radove u graditeljstvu, OIB 31578255419 zastupanog po punomoćniku ZZ Davorin Lovrenčić; OD Maržić i partneri, odvj. Darko Maržić</item>
    </izvorni_sadrzaj>
    <derivirana_varijabla naziv="DomainObject.Predmet.ProtuStrankaListFormatedOIB_1">
      <item>CONEX d.o.o. za projektiranje, građenje i specijalne radove u graditeljstvu, OIB 31578255419 zastupanog po punomoćniku ZZ Davorin Lovrenčić; OD Maržić i partneri, odvj. Darko Maržić</item>
    </derivirana_varijabla>
  </DomainObject.Predmet.ProtuStrankaListFormatedOIB>
  <DomainObject.Predmet.ProtuStrankaListFormatedWithAdress>
    <izvorni_sadrzaj>
      <item>CONEX d.o.o. za projektiranje, građenje i specijalne radove u graditeljstvu, KALINOVICA 3, 10000 Zagreb zastupanog po punomoćniku ZZ Davorin Lovrenčić; OD Maržić i partneri, odvj. Darko Maržić</item>
    </izvorni_sadrzaj>
    <derivirana_varijabla naziv="DomainObject.Predmet.ProtuStrankaListFormatedWithAdress_1">
      <item>CONEX d.o.o. za projektiranje, građenje i specijalne radove u graditeljstvu, KALINOVICA 3, 10000 Zagreb zastupanog po punomoćniku ZZ Davorin Lovrenčić; OD Maržić i partneri, odvj. Darko Maržić</item>
    </derivirana_varijabla>
  </DomainObject.Predmet.ProtuStrankaListFormatedWithAdress>
  <DomainObject.Predmet.ProtuStrankaListFormatedWithAdressOIB>
    <izvorni_sadrzaj>
      <item>CONEX d.o.o. za projektiranje, građenje i specijalne radove u graditeljstvu, OIB 31578255419, KALINOVICA 3, 10000 Zagreb zastupanog po punomoćniku ZZ Davorin Lovrenčić; OD Maržić i partneri, odvj. Darko Maržić</item>
    </izvorni_sadrzaj>
    <derivirana_varijabla naziv="DomainObject.Predmet.ProtuStrankaListFormatedWithAdressOIB_1">
      <item>CONEX d.o.o. za projektiranje, građenje i specijalne radove u graditeljstvu, OIB 31578255419, KALINOVICA 3, 10000 Zagreb zastupanog po punomoćniku ZZ Davorin Lovrenčić; OD Maržić i partneri, odvj. Darko Maržić</item>
    </derivirana_varijabla>
  </DomainObject.Predmet.ProtuStrankaListFormatedWithAdressOIB>
  <DomainObject.Predmet.ProtuStrankaListNazivFormated>
    <izvorni_sadrzaj>
      <item>CONEX d.o.o. za projektiranje, građenje i specijalne radove u graditeljstvu</item>
    </izvorni_sadrzaj>
    <derivirana_varijabla naziv="DomainObject.Predmet.ProtuStrankaListNazivFormated_1">
      <item>CONEX d.o.o. za projektiranje, građenje i specijalne radove u graditeljstvu</item>
    </derivirana_varijabla>
  </DomainObject.Predmet.ProtuStrankaListNazivFormated>
  <DomainObject.Predmet.ProtuStrankaListNazivFormatedOIB>
    <izvorni_sadrzaj>
      <item>CONEX d.o.o. za projektiranje, građenje i specijalne radove u graditeljstvu, OIB 31578255419</item>
    </izvorni_sadrzaj>
    <derivirana_varijabla naziv="DomainObject.Predmet.ProtuStrankaListNazivFormatedOIB_1">
      <item>CONEX d.o.o. za projektiranje, građenje i specijalne radove u graditeljstvu, OIB 31578255419</item>
    </derivirana_varijabla>
  </DomainObject.Predmet.ProtuStrankaListNazivFormatedOIB>
  <DomainObject.Predmet.OstaliListFormated>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izvorni_sadrzaj>
    <derivirana_varijabla naziv="DomainObject.Predmet.OstaliListFormated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punomoćnik sudionika u postupku CONEX d.o.o. za projektiranje, građenje i specijalne radove u graditeljstvu</item>
      <item>Maroje Stjepović</item>
      <item>OPĆINSKI GRAĐANSKI SUD U ZAGREBU, Zemljišno-knjižni odjel</item>
      <item>MF RH</item>
    </derivirana_varijabla>
  </DomainObject.Predmet.OstaliListFormated>
  <DomainObject.Predmet.OstaliListFormatedOIB>
    <izvorni_sadrzaj>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izvorni_sadrzaj>
    <derivirana_varijabla naziv="DomainObject.Predmet.OstaliListFormatedOIB_1">
      <item>ŽUPANIJSKO DRŽAVNO ODVJETNIŠTVO punomoćnik sudionika u postupku MINISTARSTVO FINANCIJA, POREZNA UPRAVA, PODRUČNI URED ZAGREB</item>
      <item>ZZ Davorin Lovrenčić punomoćnik sudionika u postupku CONEX d.o.o. za projektiranje, građenje i specijalne radove u graditeljstvu</item>
      <item>OD Maržić i partneri, odvj. Darko Maržić, OIB 40831335506 punomoćnik sudionika u postupku CONEX d.o.o. za projektiranje, građenje i specijalne radove u graditeljstvu</item>
      <item>Maroje Stjepović, OIB 57640555089</item>
      <item>OPĆINSKI GRAĐANSKI SUD U ZAGREBU, Zemljišno-knjižni odjel, OIB 01252163117</item>
      <item>MF RH, OIB 18683136487</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izvorni_sadrzaj>
    <derivirana_varijabla naziv="DomainObject.Predmet.OstaliListFormatedWithAdress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Boškovićeva 18/II, 10 000 Zagreb punomoćnik sudionika u postupku CONEX d.o.o. za projektiranje, građenje i specijalne radove u graditeljstvu</item>
      <item>Maroje Stjepović, Nikole Pavića 26, 10 000 Zagreb</item>
      <item>OPĆINSKI GRAĐANSKI SUD U ZAGREBU, Zemljišno-knjižni odjel, Ulica Grada Vukovara 84, 10000 Zagreb</item>
      <item>MF RH, Av. Dubrovnik 32,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izvorni_sadrzaj>
    <derivirana_varijabla naziv="DomainObject.Predmet.OstaliListFormatedWithAdressOIB_1">
      <item>ŽUPANIJSKO DRŽAVNO ODVJETNIŠTVO, 10000 Zagreb punomoćnik sudionika u postupku MINISTARSTVO FINANCIJA, POREZNA UPRAVA, PODRUČNI URED ZAGREB</item>
      <item>ZZ Davorin Lovrenčić, Sv. Nikole Tavelića 28, 10 000 Zagreb punomoćnik sudionika u postupku CONEX d.o.o. za projektiranje, građenje i specijalne radove u graditeljstvu</item>
      <item>OD Maržić i partneri, odvj. Darko Maržić, OIB 40831335506, Boškovićeva 18/II, 10 000 Zagreb punomoćnik sudionika u postupku CONEX d.o.o. za projektiranje, građenje i specijalne radove u graditeljstvu</item>
      <item>Maroje Stjepović, OIB 57640555089, Nikole Pavića 26, 10 000 Zagreb</item>
      <item>OPĆINSKI GRAĐANSKI SUD U ZAGREBU, Zemljišno-knjižni odjel, OIB 01252163117, Ulica Grada Vukovara 84, 10000 Zagreb</item>
      <item>MF RH, OIB 18683136487, Av. Dubrovnik 32, 10000 Zagreb</item>
    </derivirana_varijabla>
  </DomainObject.Predmet.OstaliListFormatedWithAdressOIB>
  <DomainObject.Predmet.OstaliListNazivFormated>
    <izvorni_sadrzaj>
      <item>ŽUPANIJSKO DRŽAVNO ODVJETNIŠTVO</item>
      <item>ZZ Davorin Lovrenčić</item>
      <item>OD Maržić i partneri, odvj. Darko Maržić</item>
      <item>Maroje Stjepović</item>
      <item>OPĆINSKI GRAĐANSKI SUD U ZAGREBU, Zemljišno-knjižni odjel</item>
      <item>MF RH</item>
    </izvorni_sadrzaj>
    <derivirana_varijabla naziv="DomainObject.Predmet.OstaliListNazivFormated_1">
      <item>ŽUPANIJSKO DRŽAVNO ODVJETNIŠTVO</item>
      <item>ZZ Davorin Lovrenčić</item>
      <item>OD Maržić i partneri, odvj. Darko Maržić</item>
      <item>Maroje Stjepović</item>
      <item>OPĆINSKI GRAĐANSKI SUD U ZAGREBU, Zemljišno-knjižni odjel</item>
      <item>MF RH</item>
    </derivirana_varijabla>
  </DomainObject.Predmet.OstaliListNazivFormated>
  <DomainObject.Predmet.OstaliListNazivFormatedOIB>
    <izvorni_sadrzaj>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izvorni_sadrzaj>
    <derivirana_varijabla naziv="DomainObject.Predmet.OstaliListNazivFormatedOIB_1">
      <item>ŽUPANIJSKO DRŽAVNO ODVJETNIŠTVO</item>
      <item>ZZ Davorin Lovrenčić</item>
      <item>OD Maržić i partneri, odvj. Darko Maržić, OIB 40831335506</item>
      <item>Maroje Stjepović, OIB 57640555089</item>
      <item>OPĆINSKI GRAĐANSKI SUD U ZAGREBU, Zemljišno-knjižni odjel, OIB 01252163117</item>
      <item>MF RH,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CONEX d.o.o. za projektiranje, građenje i specijalne radove u graditeljstvu</izvorni_sadrzaj>
    <derivirana_varijabla naziv="DomainObject.Predmet.ProtustrankaIDrugi_1">CONEX d.o.o. za projektiranje, građenje i specijalne radove u graditeljstvu</derivirana_varijabla>
  </DomainObject.Predmet.ProtustrankaIDrugi>
  <DomainObject.Predmet.StrankaIDrugiAdressOIB>
    <izvorni_sadrzaj>MINISTARSTVO FINANCIJA, POREZNA UPRAVA, PODRUČNI URED ZAGREB, OIB 18683136487, Av Dubrovnika 32, 10000 Zagreb i dr.</izvorni_sadrzaj>
    <derivirana_varijabla naziv="DomainObject.Predmet.StrankaIDrugiAdressOIB_1">MINISTARSTVO FINANCIJA, POREZNA UPRAVA, PODRUČNI URED ZAGREB, OIB 18683136487, Av Dubrovnika 32, 10000 Zagreb i dr.</derivirana_varijabla>
  </DomainObject.Predmet.StrankaIDrugiAdressOIB>
  <DomainObject.Predmet.ProtustrankaIDrugiAdressOIB>
    <izvorni_sadrzaj>CONEX d.o.o. za projektiranje, građenje i specijalne radove u graditeljstvu, OIB 31578255419, KALINOVICA 3, 10000 Zagreb</izvorni_sadrzaj>
    <derivirana_varijabla naziv="DomainObject.Predmet.ProtustrankaIDrugiAdressOIB_1">CONEX d.o.o. za projektiranje, građenje i specijalne radove u graditeljstvu, OIB 31578255419, KALINOVICA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izvorni_sadrzaj>
    <derivirana_varijabla naziv="DomainObject.Predmet.SudioniciListNaziv_1">
      <item>ŽUPANIJSKO DRŽAVNO ODVJETNIŠTVO</item>
      <item>MINISTARSTVO FINANCIJA, POREZNA UPRAVA, PODRUČNI URED ZAGREB</item>
      <item>CONEX d.o.o. za projektiranje, građenje i specijalne radove u graditeljstvu</item>
      <item>ZZ Davorin Lovrenčić</item>
      <item>OD Maržić i partneri, odvj. Darko Maržić</item>
      <item>Maroje Stjepović</item>
      <item>ING-JET d.o.o. za graditeljstvo</item>
      <item>BRIMAR društvo s ograničenom odgovornošću za poslovanje nekretninama</item>
      <item>OPĆINSKI GRAĐANSKI SUD U ZAGREBU, Zemljišno-knjižni odjel</item>
      <item>MF RH</item>
      <item>Franjo Rebac</item>
      <item>KGH d.o.o.</item>
    </derivirana_varijabla>
  </DomainObject.Predmet.SudioniciListNaziv>
  <DomainObject.Predmet.SudioniciListAdressOIB>
    <izvorni_sadrzaj>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izvorni_sadrzaj>
    <derivirana_varijabla naziv="DomainObject.Predmet.SudioniciListAdressOIB_1">
      <item>ŽUPANIJSKO DRŽAVNO ODVJETNIŠTVO, 10000 Zagreb</item>
      <item>MINISTARSTVO FINANCIJA, POREZNA UPRAVA, PODRUČNI URED ZAGREB, OIB 18683136487, Av Dubrovnika 32,10000 Zagreb</item>
      <item>CONEX d.o.o. za projektiranje, građenje i specijalne radove u graditeljstvu, OIB 31578255419, KALINOVICA 3,10000 Zagreb</item>
      <item>ZZ Davorin Lovrenčić, Sv. Nikole Tavelića 28,10 000 Zagreb</item>
      <item>OD Maržić i partneri, odvj. Darko Maržić, OIB 40831335506, Boškovićeva 18/II,10 000 Zagreb</item>
      <item>Maroje Stjepović, OIB 57640555089, Nikole Pavića 26,10 000 Zagreb</item>
      <item>ING-JET d.o.o. za graditeljstvo, OIB 78134364471, Kalinovica 3/V,10000 Zagreb</item>
      <item>BRIMAR društvo s ograničenom odgovornošću za poslovanje nekretninama, OIB 66691513168, Kalinovica 3/V,10000 Zagreb</item>
      <item>OPĆINSKI GRAĐANSKI SUD U ZAGREBU, Zemljišno-knjižni odjel, OIB 01252163117, Ulica Grada Vukovara 84,10000 Zagreb</item>
      <item>MF RH, OIB 18683136487, Av. Dubrovnik 32,10000 Zagreb</item>
      <item>Franjo Rebac, OIB 83714971522, Ulica Ćire Truhelke 49,10000 Zagreb</item>
      <item>KGH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izvorni_sadrzaj>
    <derivirana_varijabla naziv="DomainObject.Predmet.SudioniciListNazivOIB_1">
      <item>, OIB null</item>
      <item>, OIB 18683136487</item>
      <item>, OIB 31578255419</item>
      <item>, OIB null</item>
      <item>, OIB 40831335506</item>
      <item>, OIB 57640555089</item>
      <item>, OIB 78134364471</item>
      <item>, OIB 66691513168</item>
      <item>, OIB 01252163117</item>
      <item>, OIB 18683136487</item>
      <item>, OIB 83714971522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795</properties:Words>
  <properties:Characters>4219</properties:Characters>
  <properties:Lines>94</properties:Lines>
  <properties:Paragraphs>28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2017-06-14T08:57:00Z</dcterms:created>
  <dc:creator>stecaj</dc:creator>
  <cp:lastModifiedBy>Katica Franjić</cp:lastModifiedBy>
  <cp:lastPrinted>2017-06-14T10:24:00Z</cp:lastPrinted>
  <dcterms:modified xmlns:xsi="http://www.w3.org/2001/XMLSchema-instance" xsi:type="dcterms:W3CDTF">2017-06-14T10:27:00Z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