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f7b6" w14:paraId="ddef7b6" w:rsidRDefault="00D4637A" w:rsidP="00D4637A" w:rsidR="00D4637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TECHNOLOGY WELDING d. o. o. Pula, </w:t>
      </w:r>
      <w:proofErr w:type="spellStart"/>
      <w:r>
        <w:rPr>
          <w:rFonts w:cs="Times New Roman" w:eastAsia="Times New Roman"/>
          <w:szCs w:val="24"/>
          <w:lang w:eastAsia="hr-HR"/>
        </w:rPr>
        <w:t>Kandlerova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8, OIB 09119462098, MBS 040316540, nakon izvršenog uvida u sudski registar, sukladno čl. 428. i 430. Stečajnog zakona (Narodne novine br. 71/15, nadalje SZ), 21. kolovoza 2017. objavljuje sljedeći</w:t>
      </w:r>
    </w:p>
    <w:p w:rsidRDefault="00D4637A" w:rsidP="00D4637A" w:rsidR="00D4637A" w:rsidRPr="00F7534F">
      <w:pPr>
        <w:ind w:firstLine="708"/>
        <w:rPr>
          <w:szCs w:val="24"/>
        </w:rPr>
      </w:pPr>
    </w:p>
    <w:p w:rsidRDefault="00D4637A" w:rsidP="00D4637A" w:rsidR="00D4637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4637A" w:rsidP="00D4637A" w:rsidR="00D4637A">
      <w:pPr>
        <w:ind w:firstLine="708"/>
        <w:rPr>
          <w:szCs w:val="24"/>
        </w:rPr>
      </w:pPr>
    </w:p>
    <w:p w:rsidRDefault="00D4637A" w:rsidP="00D4637A" w:rsidR="00D4637A" w:rsidRPr="00CD3819">
      <w:pPr>
        <w:ind w:firstLine="708"/>
        <w:rPr>
          <w:szCs w:val="24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TECHNOLOGY WELDING d. o. o. Pula, </w:t>
      </w:r>
      <w:proofErr w:type="spellStart"/>
      <w:r>
        <w:rPr>
          <w:rFonts w:cs="Times New Roman" w:eastAsia="Times New Roman"/>
          <w:szCs w:val="24"/>
          <w:lang w:eastAsia="hr-HR"/>
        </w:rPr>
        <w:t>Kandlerova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8, OIB 09119462098, MBS 040316540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4637A" w:rsidP="00D4637A" w:rsidR="00D4637A">
      <w:pPr>
        <w:ind w:firstLine="708"/>
        <w:rPr>
          <w:szCs w:val="24"/>
        </w:rPr>
      </w:pPr>
    </w:p>
    <w:p w:rsidRDefault="00D4637A" w:rsidP="00D4637A" w:rsidR="00D4637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18.869,54 kn.</w:t>
      </w:r>
    </w:p>
    <w:p w:rsidRDefault="00D4637A" w:rsidP="00D4637A" w:rsidR="00D4637A">
      <w:pPr>
        <w:rPr>
          <w:szCs w:val="24"/>
        </w:rPr>
      </w:pPr>
    </w:p>
    <w:p w:rsidRDefault="00D4637A" w:rsidP="00D4637A" w:rsidR="00D463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D4637A" w:rsidP="00D4637A" w:rsidR="00D463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4637A" w:rsidP="00D4637A" w:rsidR="00D463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3333-478-2017, i da u istom roku uplate na depozit ovog suda broj HR4323900011300029763, poziv na broj 020-478-2017,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D4637A" w:rsidP="00D4637A" w:rsidR="00D4637A">
      <w:pPr>
        <w:ind w:firstLine="708"/>
        <w:rPr>
          <w:szCs w:val="24"/>
        </w:rPr>
      </w:pPr>
    </w:p>
    <w:p w:rsidRDefault="00D4637A" w:rsidP="00D4637A" w:rsidR="00D4637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4637A" w:rsidP="00D4637A" w:rsidR="00D4637A">
      <w:pPr>
        <w:ind w:firstLine="708"/>
        <w:rPr>
          <w:szCs w:val="24"/>
        </w:rPr>
      </w:pPr>
    </w:p>
    <w:p w:rsidRDefault="00D4637A" w:rsidP="00D4637A" w:rsidR="00D4637A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D4637A" w:rsidP="00D4637A" w:rsidR="00D4637A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4637A" w:rsidP="00D4637A" w:rsidR="00D4637A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4637A" w:rsidP="00D4637A" w:rsidR="00D4637A">
      <w:pPr>
        <w:rPr>
          <w:szCs w:val="24"/>
        </w:rPr>
      </w:pPr>
      <w:r>
        <w:rPr>
          <w:szCs w:val="24"/>
        </w:rPr>
        <w:t>DNA:</w:t>
      </w:r>
    </w:p>
    <w:p w:rsidRDefault="00D4637A" w:rsidP="00D4637A" w:rsidR="006D6747" w:rsidRPr="00D4637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D4637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37A" w:rsidP="00D4637A" w:rsidR="00D4637A">
      <w:r>
        <w:separator/>
      </w:r>
    </w:p>
  </w:endnote>
  <w:endnote w:id="0" w:type="continuationSeparator">
    <w:p w:rsidRDefault="00D4637A" w:rsidP="00D4637A" w:rsidR="00D46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37A" w:rsidP="00D4637A" w:rsidR="00D4637A">
      <w:r>
        <w:separator/>
      </w:r>
    </w:p>
  </w:footnote>
  <w:footnote w:id="0" w:type="continuationSeparator">
    <w:p w:rsidRDefault="00D4637A" w:rsidP="00D4637A" w:rsidR="00D46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37A" w:rsidP="00C408E1" w:rsidR="00C408E1">
    <w:pPr>
      <w:pStyle w:val="Zaglavlje"/>
      <w:jc w:val="right"/>
    </w:pPr>
    <w:r>
      <w:t>9 St-478/2017-3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EE4"/>
    <w:rsid w:val="00266EE4"/>
    <w:rsid w:val="00700826"/>
    <w:rsid w:val="009676C7"/>
    <w:rsid w:val="00D4637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637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637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63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63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3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8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637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637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63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63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3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8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TECHNOLOGY WELDING d.o.o. PULA</izvorni_sadrzaj>
    <derivirana_varijabla naziv="DomainObject.Predmet.ProtustrankaFormated_1">  TECHNOLOGY WELDING d.o.o. PULA</derivirana_varijabla>
  </DomainObject.Predmet.ProtustrankaFormated>
  <DomainObject.Predmet.ProtustrankaFormatedOIB>
    <izvorni_sadrzaj>  TECHNOLOGY WELDING d.o.o. PULA, OIB 09119462098</izvorni_sadrzaj>
    <derivirana_varijabla naziv="DomainObject.Predmet.ProtustrankaFormatedOIB_1">  TECHNOLOGY WELDING d.o.o. PULA, OIB 09119462098</derivirana_varijabla>
  </DomainObject.Predmet.ProtustrankaFormatedOIB>
  <DomainObject.Predmet.ProtustrankaFormatedWithAdress>
    <izvorni_sadrzaj> TECHNOLOGY WELDING d.o.o. PULA, Kandlerova 8, 52100 Pula</izvorni_sadrzaj>
    <derivirana_varijabla naziv="DomainObject.Predmet.ProtustrankaFormatedWithAdress_1"> TECHNOLOGY WELDING d.o.o. PULA, Kandlerova 8, 52100 Pula</derivirana_varijabla>
  </DomainObject.Predmet.ProtustrankaFormatedWithAdress>
  <DomainObject.Predmet.ProtustrankaFormatedWithAdressOIB>
    <izvorni_sadrzaj> TECHNOLOGY WELDING d.o.o. PULA, OIB 09119462098, Kandlerova 8, 52100 Pula</izvorni_sadrzaj>
    <derivirana_varijabla naziv="DomainObject.Predmet.ProtustrankaFormatedWithAdressOIB_1"> TECHNOLOGY WELDING d.o.o. PULA, OIB 09119462098, Kandlerova 8, 52100 Pula</derivirana_varijabla>
  </DomainObject.Predmet.ProtustrankaFormatedWithAdressOIB>
  <DomainObject.Predmet.ProtustrankaWithAdress>
    <izvorni_sadrzaj>TECHNOLOGY WELDING d.o.o. PULA Kandlerova 8, 52100 Pula</izvorni_sadrzaj>
    <derivirana_varijabla naziv="DomainObject.Predmet.ProtustrankaWithAdress_1">TECHNOLOGY WELDING d.o.o. PULA Kandlerova 8, 52100 Pula</derivirana_varijabla>
  </DomainObject.Predmet.ProtustrankaWithAdress>
  <DomainObject.Predmet.ProtustrankaWithAdressOIB>
    <izvorni_sadrzaj>TECHNOLOGY WELDING d.o.o. PULA, OIB 09119462098, Kandlerova 8, 52100 Pula</izvorni_sadrzaj>
    <derivirana_varijabla naziv="DomainObject.Predmet.ProtustrankaWithAdressOIB_1">TECHNOLOGY WELDING d.o.o. PULA, OIB 09119462098, Kandlerova 8, 52100 Pula</derivirana_varijabla>
  </DomainObject.Predmet.ProtustrankaWithAdressOIB>
  <DomainObject.Predmet.ProtustrankaNazivFormated>
    <izvorni_sadrzaj>TECHNOLOGY WELDING d.o.o. PULA</izvorni_sadrzaj>
    <derivirana_varijabla naziv="DomainObject.Predmet.ProtustrankaNazivFormated_1">TECHNOLOGY WELDING d.o.o. PULA</derivirana_varijabla>
  </DomainObject.Predmet.ProtustrankaNazivFormated>
  <DomainObject.Predmet.ProtustrankaNazivFormatedOIB>
    <izvorni_sadrzaj>TECHNOLOGY WELDING d.o.o. PULA, OIB 09119462098</izvorni_sadrzaj>
    <derivirana_varijabla naziv="DomainObject.Predmet.ProtustrankaNazivFormatedOIB_1">TECHNOLOGY WELDING d.o.o. PULA, OIB 09119462098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18869.54</izvorni_sadrzaj>
    <derivirana_varijabla naziv="DomainObject.Predmet.TrenutnaVrijednost_1">18869.54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TECHNOLOGY WELDING d.o.o. PULA</item>
    </izvorni_sadrzaj>
    <derivirana_varijabla naziv="DomainObject.Predmet.ProtuStrankaListFormated_1">
      <item>TECHNOLOGY WELDING d.o.o. PULA</item>
    </derivirana_varijabla>
  </DomainObject.Predmet.ProtuStrankaListFormated>
  <DomainObject.Predmet.ProtuStrankaListFormatedOIB>
    <izvorni_sadrzaj>
      <item>TECHNOLOGY WELDING d.o.o. PULA, OIB 09119462098</item>
    </izvorni_sadrzaj>
    <derivirana_varijabla naziv="DomainObject.Predmet.ProtuStrankaListFormatedOIB_1">
      <item>TECHNOLOGY WELDING d.o.o. PULA, OIB 09119462098</item>
    </derivirana_varijabla>
  </DomainObject.Predmet.ProtuStrankaListFormatedOIB>
  <DomainObject.Predmet.ProtuStrankaListFormatedWithAdress>
    <izvorni_sadrzaj>
      <item>TECHNOLOGY WELDING d.o.o. PULA, Kandlerova 8, 52100 Pula</item>
    </izvorni_sadrzaj>
    <derivirana_varijabla naziv="DomainObject.Predmet.ProtuStrankaListFormatedWithAdress_1">
      <item>TECHNOLOGY WELDING d.o.o. PULA, Kandlerova 8, 52100 Pula</item>
    </derivirana_varijabla>
  </DomainObject.Predmet.ProtuStrankaListFormatedWithAdress>
  <DomainObject.Predmet.ProtuStrankaListFormatedWithAdressOIB>
    <izvorni_sadrzaj>
      <item>TECHNOLOGY WELDING d.o.o. PULA, OIB 09119462098, Kandlerova 8, 52100 Pula</item>
    </izvorni_sadrzaj>
    <derivirana_varijabla naziv="DomainObject.Predmet.ProtuStrankaListFormatedWithAdressOIB_1">
      <item>TECHNOLOGY WELDING d.o.o. PULA, OIB 09119462098, Kandlerova 8, 52100 Pula</item>
    </derivirana_varijabla>
  </DomainObject.Predmet.ProtuStrankaListFormatedWithAdressOIB>
  <DomainObject.Predmet.ProtuStrankaListNazivFormated>
    <izvorni_sadrzaj>
      <item>TECHNOLOGY WELDING d.o.o. PULA</item>
    </izvorni_sadrzaj>
    <derivirana_varijabla naziv="DomainObject.Predmet.ProtuStrankaListNazivFormated_1">
      <item>TECHNOLOGY WELDING d.o.o. PULA</item>
    </derivirana_varijabla>
  </DomainObject.Predmet.ProtuStrankaListNazivFormated>
  <DomainObject.Predmet.ProtuStrankaListNazivFormatedOIB>
    <izvorni_sadrzaj>
      <item>TECHNOLOGY WELDING d.o.o. PULA, OIB 09119462098</item>
    </izvorni_sadrzaj>
    <derivirana_varijabla naziv="DomainObject.Predmet.ProtuStrankaListNazivFormatedOIB_1">
      <item>TECHNOLOGY WELDING d.o.o. PULA, OIB 09119462098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TECHNOLOGY WELDING d.o.o. PULA</izvorni_sadrzaj>
    <derivirana_varijabla naziv="DomainObject.Predmet.ProtustrankaIDrugi_1">TECHNOLOGY WELDING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TECHNOLOGY WELDING d.o.o. PULA, OIB 09119462098, Kandlerova 8, 52100 Pula</izvorni_sadrzaj>
    <derivirana_varijabla naziv="DomainObject.Predmet.ProtustrankaIDrugiAdressOIB_1">TECHNOLOGY WELDING d.o.o. PULA, OIB 09119462098,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TECHNOLOGY WELDING d.o.o. PULA</item>
    </izvorni_sadrzaj>
    <derivirana_varijabla naziv="DomainObject.Predmet.SudioniciListNaziv_1">
      <item>FINANCIJSKA AGENCIJA, RC RIJEKA, PODRUŽNICA PULA, PULA</item>
      <item>TECHNOLOGY WELDING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TECHNOLOGY WELDING d.o.o. PULA, OIB 09119462098, Kandlerova 8,52100 Pula</item>
    </izvorni_sadrzaj>
    <derivirana_varijabla naziv="DomainObject.Predmet.SudioniciListAdressOIB_1">
      <item>FINANCIJSKA AGENCIJA, RC RIJEKA, PODRUŽNICA PULA, PULA, OIB 85821130368, Giardini 5,52100 Pula</item>
      <item>TECHNOLOGY WELDING d.o.o. PULA, OIB 09119462098,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09119462098</item>
    </izvorni_sadrzaj>
    <derivirana_varijabla naziv="DomainObject.Predmet.SudioniciListNazivOIB_1">
      <item>, OIB 85821130368</item>
      <item>, OIB 09119462098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2666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2017-08-17T10:20:00Z</dcterms:created>
  <dc:creator>Mihaela Kaligari</dc:creator>
  <dc:description/>
  <cp:keywords/>
  <cp:lastModifiedBy>Ana Jeromela</cp:lastModifiedBy>
  <cp:lastPrinted>2017-08-17T10:22:00Z</cp:lastPrinted>
  <dcterms:modified xmlns:xsi="http://www.w3.org/2001/XMLSchema-instance" xsi:type="dcterms:W3CDTF">2017-08-21T08:56:00Z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