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fa71" w14:paraId="523fa71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AGRO-GASTRO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Pregrada, Obrtnička 5,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OIB 75417097299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AGRO-GASTRO d.o.o., Pregrada, Obrtnička 5, OIB 75417097299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03B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Zvonimir </w:t>
      </w:r>
      <w:proofErr w:type="spellStart"/>
      <w:r w:rsidR="00703BA7">
        <w:rPr>
          <w:rFonts w:cs="Times New Roman" w:eastAsia="Times New Roman" w:hAnsi="Times New Roman" w:ascii="Times New Roman"/>
          <w:sz w:val="24"/>
          <w:szCs w:val="24"/>
          <w:lang w:eastAsia="hr-HR"/>
        </w:rPr>
        <w:t>Močilac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03BA7" w:rsidRPr="00703BA7">
        <w:rPr>
          <w:rFonts w:cs="Times New Roman" w:eastAsia="Times New Roman" w:hAnsi="Times New Roman" w:ascii="Times New Roman"/>
          <w:sz w:val="24"/>
          <w:szCs w:val="24"/>
          <w:lang w:eastAsia="hr-HR"/>
        </w:rPr>
        <w:t>Slavonski Brod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03BA7" w:rsidRPr="00703BA7">
        <w:rPr>
          <w:rFonts w:cs="Times New Roman" w:eastAsia="Times New Roman" w:hAnsi="Times New Roman" w:ascii="Times New Roman"/>
          <w:sz w:val="24"/>
          <w:szCs w:val="24"/>
          <w:lang w:eastAsia="hr-HR"/>
        </w:rPr>
        <w:t>Naselje A. Hebranga 7/2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03BA7">
        <w:rPr>
          <w:rFonts w:cs="Times New Roman" w:eastAsia="Times New Roman" w:hAnsi="Times New Roman" w:ascii="Times New Roman"/>
          <w:sz w:val="24"/>
          <w:szCs w:val="24"/>
          <w:lang w:eastAsia="hr-HR"/>
        </w:rPr>
        <w:t>95935171001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AGRO-GASTRO d.o.o., Pregrada, Obrtnička 5, OIB 75417097299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18.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B43934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31. ožujka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4255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1C039E"/>
    <w:rsid w:val="005212E1"/>
    <w:rsid w:val="00703BA7"/>
    <w:rsid w:val="00832CFF"/>
    <w:rsid w:val="009A2345"/>
    <w:rsid w:val="00B43934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21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2E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12E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12E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12E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21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2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12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12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12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4255</izvorni_sadrzaj>
    <derivirana_varijabla naziv="DomainObject.Predmet.Broj_1">4255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St-4255/2015</izvorni_sadrzaj>
    <derivirana_varijabla naziv="DomainObject.Predmet.OznakaBroj_1">St-4255/2015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AGRO-GASTRO d.o.o.</izvorni_sadrzaj>
    <derivirana_varijabla naziv="DomainObject.Predmet.ProtustrankaFormated_1">  AGRO-GASTRO d.o.o.</derivirana_varijabla>
  </DomainObject.Predmet.ProtustrankaFormated>
  <DomainObject.Predmet.ProtustrankaFormatedOIB>
    <izvorni_sadrzaj>  AGRO-GASTRO d.o.o., OIB 75417097299</izvorni_sadrzaj>
    <derivirana_varijabla naziv="DomainObject.Predmet.ProtustrankaFormatedOIB_1">  AGRO-GASTRO d.o.o., OIB 75417097299</derivirana_varijabla>
  </DomainObject.Predmet.ProtustrankaFormatedOIB>
  <DomainObject.Predmet.ProtustrankaFormatedWithAdress>
    <izvorni_sadrzaj> AGRO-GASTRO d.o.o., Obrtnička 5, 49218 Pregrada</izvorni_sadrzaj>
    <derivirana_varijabla naziv="DomainObject.Predmet.ProtustrankaFormatedWithAdress_1"> AGRO-GASTRO d.o.o., Obrtnička 5, 49218 Pregrada</derivirana_varijabla>
  </DomainObject.Predmet.ProtustrankaFormatedWithAdress>
  <DomainObject.Predmet.ProtustrankaFormatedWithAdressOIB>
    <izvorni_sadrzaj> AGRO-GASTRO d.o.o., OIB 75417097299, Obrtnička 5, 49218 Pregrada</izvorni_sadrzaj>
    <derivirana_varijabla naziv="DomainObject.Predmet.ProtustrankaFormatedWithAdressOIB_1"> AGRO-GASTRO d.o.o., OIB 75417097299, Obrtnička 5, 49218 Pregrada</derivirana_varijabla>
  </DomainObject.Predmet.ProtustrankaFormatedWithAdressOIB>
  <DomainObject.Predmet.ProtustrankaWithAdress>
    <izvorni_sadrzaj>AGRO-GASTRO d.o.o. Obrtnička 5, 49218 Pregrada</izvorni_sadrzaj>
    <derivirana_varijabla naziv="DomainObject.Predmet.ProtustrankaWithAdress_1">AGRO-GASTRO d.o.o. Obrtnička 5, 49218 Pregrada</derivirana_varijabla>
  </DomainObject.Predmet.ProtustrankaWithAdress>
  <DomainObject.Predmet.ProtustrankaWithAdressOIB>
    <izvorni_sadrzaj>AGRO-GASTRO d.o.o., OIB 75417097299, Obrtnička 5, 49218 Pregrada</izvorni_sadrzaj>
    <derivirana_varijabla naziv="DomainObject.Predmet.ProtustrankaWithAdressOIB_1">AGRO-GASTRO d.o.o., OIB 75417097299, Obrtnička 5, 49218 Pregrada</derivirana_varijabla>
  </DomainObject.Predmet.ProtustrankaWithAdressOIB>
  <DomainObject.Predmet.ProtustrankaNazivFormated>
    <izvorni_sadrzaj>AGRO-GASTRO d.o.o.</izvorni_sadrzaj>
    <derivirana_varijabla naziv="DomainObject.Predmet.ProtustrankaNazivFormated_1">AGRO-GASTRO d.o.o.</derivirana_varijabla>
  </DomainObject.Predmet.ProtustrankaNazivFormated>
  <DomainObject.Predmet.ProtustrankaNazivFormatedOIB>
    <izvorni_sadrzaj>AGRO-GASTRO d.o.o., OIB 75417097299</izvorni_sadrzaj>
    <derivirana_varijabla naziv="DomainObject.Predmet.ProtustrankaNazivFormatedOIB_1">AGRO-GASTRO d.o.o., OIB 75417097299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AGRO-GASTRO d.o.o.</item>
    </izvorni_sadrzaj>
    <derivirana_varijabla naziv="DomainObject.Predmet.ProtuStrankaListFormated_1">
      <item>AGRO-GASTRO d.o.o.</item>
    </derivirana_varijabla>
  </DomainObject.Predmet.ProtuStrankaListFormated>
  <DomainObject.Predmet.ProtuStrankaListFormatedOIB>
    <izvorni_sadrzaj>
      <item>AGRO-GASTRO d.o.o., OIB 75417097299</item>
    </izvorni_sadrzaj>
    <derivirana_varijabla naziv="DomainObject.Predmet.ProtuStrankaListFormatedOIB_1">
      <item>AGRO-GASTRO d.o.o., OIB 75417097299</item>
    </derivirana_varijabla>
  </DomainObject.Predmet.ProtuStrankaListFormatedOIB>
  <DomainObject.Predmet.ProtuStrankaListFormatedWithAdress>
    <izvorni_sadrzaj>
      <item>AGRO-GASTRO d.o.o., Obrtnička 5, 49218 Pregrada</item>
    </izvorni_sadrzaj>
    <derivirana_varijabla naziv="DomainObject.Predmet.ProtuStrankaListFormatedWithAdress_1">
      <item>AGRO-GASTRO d.o.o., Obrtnička 5, 49218 Pregrada</item>
    </derivirana_varijabla>
  </DomainObject.Predmet.ProtuStrankaListFormatedWithAdress>
  <DomainObject.Predmet.ProtuStrankaListFormatedWithAdressOIB>
    <izvorni_sadrzaj>
      <item>AGRO-GASTRO d.o.o., OIB 75417097299, Obrtnička 5, 49218 Pregrada</item>
    </izvorni_sadrzaj>
    <derivirana_varijabla naziv="DomainObject.Predmet.ProtuStrankaListFormatedWithAdressOIB_1">
      <item>AGRO-GASTRO d.o.o., OIB 75417097299, Obrtnička 5, 49218 Pregrada</item>
    </derivirana_varijabla>
  </DomainObject.Predmet.ProtuStrankaListFormatedWithAdressOIB>
  <DomainObject.Predmet.ProtuStrankaListNazivFormated>
    <izvorni_sadrzaj>
      <item>AGRO-GASTRO d.o.o.</item>
    </izvorni_sadrzaj>
    <derivirana_varijabla naziv="DomainObject.Predmet.ProtuStrankaListNazivFormated_1">
      <item>AGRO-GASTRO d.o.o.</item>
    </derivirana_varijabla>
  </DomainObject.Predmet.ProtuStrankaListNazivFormated>
  <DomainObject.Predmet.ProtuStrankaListNazivFormatedOIB>
    <izvorni_sadrzaj>
      <item>AGRO-GASTRO d.o.o., OIB 75417097299</item>
    </izvorni_sadrzaj>
    <derivirana_varijabla naziv="DomainObject.Predmet.ProtuStrankaListNazivFormatedOIB_1">
      <item>AGRO-GASTRO d.o.o., OIB 75417097299</item>
    </derivirana_varijabla>
  </DomainObject.Predmet.ProtuStrankaListNazivFormatedOIB>
  <DomainObject.Predmet.OstaliListFormated>
    <izvorni_sadrzaj>
      <item>ANTUN FAKLEŠ</item>
      <item>Dragica MALEŠ (prije ŽDERO)</item>
    </izvorni_sadrzaj>
    <derivirana_varijabla naziv="DomainObject.Predmet.OstaliListFormated_1">
      <item>ANTUN FAKLEŠ</item>
      <item>Dragica MALEŠ (prije ŽDERO)</item>
    </derivirana_varijabla>
  </DomainObject.Predmet.OstaliListFormated>
  <DomainObject.Predmet.OstaliListFormatedOIB>
    <izvorni_sadrzaj>
      <item>ANTUN FAKLEŠ, OIB 57548038143</item>
      <item>Dragica MALEŠ (prije ŽDERO), OIB 74063063649</item>
    </izvorni_sadrzaj>
    <derivirana_varijabla naziv="DomainObject.Predmet.OstaliListFormatedOIB_1">
      <item>ANTUN FAKLEŠ, OIB 57548038143</item>
      <item>Dragica MALEŠ (prije ŽDERO), OIB 74063063649</item>
    </derivirana_varijabla>
  </DomainObject.Predmet.OstaliListFormatedOIB>
  <DomainObject.Predmet.OstaliListFormatedWithAdress>
    <izvorni_sadrzaj>
      <item>ANTUN FAKLEŠ, Stjepana Radića 5, 49218 Pregrada</item>
      <item>Dragica MALEŠ (prije ŽDERO), Runović 221, 21260 Runović</item>
    </izvorni_sadrzaj>
    <derivirana_varijabla naziv="DomainObject.Predmet.OstaliListFormatedWithAdress_1">
      <item>ANTUN FAKLEŠ, Stjepana Radića 5, 49218 Pregrada</item>
      <item>Dragica MALEŠ (prije ŽDERO), Runović 221, 21260 Runović</item>
    </derivirana_varijabla>
  </DomainObject.Predmet.OstaliListFormatedWithAdress>
  <DomainObject.Predmet.OstaliListFormatedWithAdressOIB>
    <izvorni_sadrzaj>
      <item>ANTUN FAKLEŠ, OIB 57548038143, Stjepana Radića 5, 49218 Pregrada</item>
      <item>Dragica MALEŠ (prije ŽDERO), OIB 74063063649, Runović 221, 21260 Runović</item>
    </izvorni_sadrzaj>
    <derivirana_varijabla naziv="DomainObject.Predmet.OstaliListFormatedWithAdressOIB_1">
      <item>ANTUN FAKLEŠ, OIB 57548038143, Stjepana Radića 5, 49218 Pregrada</item>
      <item>Dragica MALEŠ (prije ŽDERO), OIB 74063063649, Runović 221, 21260 Runović</item>
    </derivirana_varijabla>
  </DomainObject.Predmet.OstaliListFormatedWithAdressOIB>
  <DomainObject.Predmet.OstaliListNazivFormated>
    <izvorni_sadrzaj>
      <item>ANTUN FAKLEŠ</item>
      <item>Dragica MALEŠ (prije ŽDERO)</item>
    </izvorni_sadrzaj>
    <derivirana_varijabla naziv="DomainObject.Predmet.OstaliListNazivFormated_1">
      <item>ANTUN FAKLEŠ</item>
      <item>Dragica MALEŠ (prije ŽDERO)</item>
    </derivirana_varijabla>
  </DomainObject.Predmet.OstaliListNazivFormated>
  <DomainObject.Predmet.OstaliListNazivFormatedOIB>
    <izvorni_sadrzaj>
      <item>ANTUN FAKLEŠ, OIB 57548038143</item>
      <item>Dragica MALEŠ (prije ŽDERO), OIB 74063063649</item>
    </izvorni_sadrzaj>
    <derivirana_varijabla naziv="DomainObject.Predmet.OstaliListNazivFormatedOIB_1">
      <item>ANTUN FAKLEŠ, OIB 57548038143</item>
      <item>Dragica MALEŠ (prije ŽDERO), OIB 74063063649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AGRO-GASTRO d.o.o.</izvorni_sadrzaj>
    <derivirana_varijabla naziv="DomainObject.Predmet.ProtustrankaIDrugi_1">AGRO-GASTRO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AGRO-GASTRO d.o.o., OIB 75417097299, Obrtnička 5, 49218 Pregrada</izvorni_sadrzaj>
    <derivirana_varijabla naziv="DomainObject.Predmet.ProtustrankaIDrugiAdressOIB_1">AGRO-GASTRO d.o.o., OIB 75417097299, Obrtnička 5,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AGRO-GASTRO d.o.o.</item>
      <item>ANTUN FAKLEŠ</item>
      <item>Dragica MALEŠ (prije ŽDERO)</item>
    </izvorni_sadrzaj>
    <derivirana_varijabla naziv="DomainObject.Predmet.SudioniciListNaziv_1">
      <item>FINA Regionalni centar Zagreb</item>
      <item>AGRO-GASTRO d.o.o.</item>
      <item>ANTUN FAKLEŠ</item>
      <item>Dragica MALEŠ (prije ŽDERO)</item>
    </derivirana_varijabla>
  </DomainObject.Predmet.SudioniciListNaziv>
  <DomainObject.Predmet.SudioniciListAdressOIB>
    <izvorni_sadrzaj>
      <item>FINA Regionalni centar Zagreb, OIB 85821130368, Trg svibanjskih žrtava 1995. br 1,10000 Zagreb</item>
      <item>AGRO-GASTRO d.o.o., OIB 75417097299, Obrtnička 5,49218 Pregrada</item>
      <item>ANTUN FAKLEŠ, OIB 57548038143, Stjepana Radića 5,49218 Pregrada</item>
      <item>Dragica MALEŠ (prije ŽDERO), OIB 74063063649, Runović 221,21260 Runović</item>
    </izvorni_sadrzaj>
    <derivirana_varijabla naziv="DomainObject.Predmet.SudioniciListAdressOIB_1">
      <item>FINA Regionalni centar Zagreb, OIB 85821130368, Trg svibanjskih žrtava 1995. br 1,10000 Zagreb</item>
      <item>AGRO-GASTRO d.o.o., OIB 75417097299, Obrtnička 5,49218 Pregrada</item>
      <item>ANTUN FAKLEŠ, OIB 57548038143, Stjepana Radića 5,49218 Pregrada</item>
      <item>Dragica MALEŠ (prije ŽDERO), OIB 74063063649, Runović 221,21260 Runović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75417097299</item>
      <item>, OIB 57548038143</item>
      <item>, OIB 74063063649</item>
    </izvorni_sadrzaj>
    <derivirana_varijabla naziv="DomainObject.Predmet.SudioniciListNazivOIB_1">
      <item>, OIB 85821130368</item>
      <item>, OIB 75417097299</item>
      <item>, OIB 57548038143</item>
      <item>, OIB 74063063649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2593</properties:Characters>
  <properties:Lines>88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dcterms:modified xmlns:xsi="http://www.w3.org/2001/XMLSchema-instance" xsi:type="dcterms:W3CDTF">2016-03-31T11:08:00Z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