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1746" w14:paraId="c6e1746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B56519" w:rsidP="002970AB" w:rsidR="00B56519">
      <w:pPr>
        <w:ind w:right="-2"/>
        <w:jc w:val="both"/>
      </w:pPr>
    </w:p>
    <w:p w:rsidRDefault="00B56519" w:rsidP="00D7501B" w:rsidR="00D7501B">
      <w:pPr>
        <w:ind w:right="-2"/>
        <w:jc w:val="both"/>
      </w:pPr>
      <w:r>
        <w:tab/>
      </w:r>
      <w:r w:rsidR="00124885">
        <w:t>Trgovački sud u Pazinu, po stečajnoj sutkinji Tijani Licul, po prijedlogu predlagatelja Financijske agencije, OIB: 85821130368, Regionalni centar Rijeka, Podružnica Pula, Giardini 5, radi otvaranja stečajnog postupka nad dužnikom EKO DRVO d.o.o. Poreč, Massa Lombarda 11, OIB: 36978607731</w:t>
      </w:r>
      <w:r w:rsidR="009E78E7">
        <w:t>,</w:t>
      </w:r>
    </w:p>
    <w:p w:rsidRDefault="00D7501B" w:rsidP="00D7501B" w:rsidR="00D7501B">
      <w:pPr>
        <w:ind w:right="-2"/>
        <w:jc w:val="both"/>
      </w:pPr>
    </w:p>
    <w:p w:rsidRDefault="00EF513E" w:rsidP="00D7501B" w:rsidR="00EF513E" w:rsidRPr="0000569A">
      <w:pPr>
        <w:ind w:right="-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124885">
        <w:rPr>
          <w:lang w:val="sv-SE"/>
        </w:rPr>
        <w:t>Fabi</w:t>
      </w:r>
      <w:r>
        <w:rPr>
          <w:lang w:val="sv-SE"/>
        </w:rPr>
        <w:t>u</w:t>
      </w:r>
      <w:r w:rsidR="00124885">
        <w:rPr>
          <w:lang w:val="sv-SE"/>
        </w:rPr>
        <w:t xml:space="preserve"> D'Aleo, Tar, Istarska 35, </w:t>
      </w:r>
      <w:r w:rsidR="00124885">
        <w:rPr>
          <w:lang w:val="sv-SE"/>
        </w:rPr>
        <w:tab/>
        <w:t>OIB: 89437938986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124885">
        <w:t>EKO DRVO d.o.o. Poreč, Massa Lombarda 11, OIB: 36978607731</w:t>
      </w:r>
      <w:r w:rsidR="009E78E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124885">
        <w:rPr>
          <w:szCs w:val="24"/>
          <w:lang w:val="hr-HR"/>
        </w:rPr>
        <w:t>133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124885">
        <w:rPr>
          <w:szCs w:val="24"/>
          <w:lang w:val="hr-HR"/>
        </w:rPr>
        <w:t>133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B25186">
        <w:rPr>
          <w:szCs w:val="24"/>
          <w:lang w:val="hr-HR"/>
        </w:rPr>
        <w:t>4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B25186">
        <w:rPr>
          <w:szCs w:val="24"/>
          <w:lang w:val="hr-HR"/>
        </w:rPr>
        <w:t>svibnja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B224A3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A3" w:rsidP="00E95B75" w:rsidR="00B224A3">
      <w:r>
        <w:separator/>
      </w:r>
    </w:p>
  </w:endnote>
  <w:endnote w:id="0" w:type="continuationSeparator">
    <w:p w:rsidRDefault="00B224A3" w:rsidP="00E95B75" w:rsidR="00B2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A3" w:rsidP="00E95B75" w:rsidR="00B224A3">
      <w:r>
        <w:separator/>
      </w:r>
    </w:p>
  </w:footnote>
  <w:footnote w:id="0" w:type="continuationSeparator">
    <w:p w:rsidRDefault="00B224A3" w:rsidP="00E95B75" w:rsidR="00B22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Content>
      <w:p w:rsidRDefault="00B224A3" w:rsidP="00124885" w:rsidR="00B224A3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F1122" w:rsidRPr="00DF1122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133/2018-5</w:t>
        </w:r>
      </w:p>
      <w:p w:rsidRDefault="00B224A3" w:rsidP="005562A9" w:rsidR="00B224A3">
        <w:pPr>
          <w:pStyle w:val="Zaglavlje"/>
          <w:jc w:val="right"/>
        </w:pPr>
      </w:p>
      <w:p w:rsidRDefault="00B224A3" w:rsidP="00515E98" w:rsidR="00B224A3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B224A3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224A3" w:rsidR="00B224A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224A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224A3" w:rsidR="00B224A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224A3" w:rsidR="00B224A3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224A3" w:rsidR="00B224A3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224A3" w:rsidR="00B224A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B224A3" w:rsidR="00B224A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B224A3" w:rsidR="00B224A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B224A3" w:rsidP="00452E08" w:rsidR="00B224A3">
        <w:pPr>
          <w:rPr>
            <w:rFonts w:eastAsia="MS Mincho" w:hAnsi="Cambria" w:ascii="Cambria"/>
            <w:lang w:eastAsia="en-US"/>
          </w:rPr>
        </w:pPr>
      </w:p>
      <w:p w:rsidRDefault="00B224A3" w:rsidP="00515E98" w:rsidR="00B224A3">
        <w:pPr>
          <w:pStyle w:val="Zaglavlje"/>
          <w:jc w:val="right"/>
        </w:pPr>
      </w:p>
      <w:p w:rsidRDefault="00B224A3" w:rsidP="00E30495" w:rsidR="00B224A3">
        <w:pPr>
          <w:pStyle w:val="Zaglavlje"/>
          <w:jc w:val="right"/>
        </w:pPr>
      </w:p>
    </w:sdtContent>
  </w:sdt>
  <w:p w:rsidRDefault="00B224A3" w:rsidR="00B22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4A3" w:rsidP="0000569A" w:rsidR="00B224A3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133/2018-5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A4171"/>
    <w:rsid w:val="004A5210"/>
    <w:rsid w:val="004B5C5A"/>
    <w:rsid w:val="004B6AC9"/>
    <w:rsid w:val="004C0129"/>
    <w:rsid w:val="004C3950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40C2C"/>
    <w:rsid w:val="00657301"/>
    <w:rsid w:val="0065788C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9E78E7"/>
    <w:rsid w:val="00A014E4"/>
    <w:rsid w:val="00A135D0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24A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713"/>
    <w:rsid w:val="00BE49FC"/>
    <w:rsid w:val="00BE697F"/>
    <w:rsid w:val="00BF1477"/>
    <w:rsid w:val="00BF18A2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8407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1122"/>
    <w:rsid w:val="00DF58BE"/>
    <w:rsid w:val="00E01B40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2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4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24A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24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24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2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4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24A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24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24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DRVO d.o.o. POREČ zastupanog po punomoćniku Fabio D Aleo</izvorni_sadrzaj>
    <derivirana_varijabla naziv="DomainObject.Predmet.ProtustrankaFormated_1">  EKO DRVO d.o.o. POREČ zastupanog po punomoćniku Fabio D Aleo</derivirana_varijabla>
  </DomainObject.Predmet.ProtustrankaFormated>
  <DomainObject.Predmet.ProtustrankaFormatedOIB>
    <izvorni_sadrzaj>  EKO DRVO d.o.o. POREČ, OIB 36978607731 zastupanog po punomoćniku Fabio D Aleo</izvorni_sadrzaj>
    <derivirana_varijabla naziv="DomainObject.Predmet.ProtustrankaFormatedOIB_1">  EKO DRVO d.o.o. POREČ, OIB 36978607731 zastupanog po punomoćniku Fabio D Aleo</derivirana_varijabla>
  </DomainObject.Predmet.ProtustrankaFormatedOIB>
  <DomainObject.Predmet.ProtustrankaFormatedWithAdress>
    <izvorni_sadrzaj> EKO DRVO d.o.o. POREČ, Massa Lombarda 11, 52440 Poreč zastupanog po punomoćniku Fabio D Aleo</izvorni_sadrzaj>
    <derivirana_varijabla naziv="DomainObject.Predmet.ProtustrankaFormatedWithAdress_1"> EKO DRVO d.o.o. POREČ, Massa Lombarda 11, 52440 Poreč zastupanog po punomoćniku Fabio D Aleo</derivirana_varijabla>
  </DomainObject.Predmet.ProtustrankaFormatedWithAdress>
  <DomainObject.Predmet.ProtustrankaFormatedWithAdressOIB>
    <izvorni_sadrzaj> EKO DRVO d.o.o. POREČ, OIB 36978607731, Massa Lombarda 11, 52440 Poreč zastupanog po punomoćniku Fabio D Aleo</izvorni_sadrzaj>
    <derivirana_varijabla naziv="DomainObject.Predmet.ProtustrankaFormatedWithAdressOIB_1"> EKO DRVO d.o.o. POREČ, OIB 36978607731, Massa Lombarda 11, 52440 Poreč zastupanog po punomoćniku Fabio D Aleo</derivirana_varijabla>
  </DomainObject.Predmet.ProtustrankaFormatedWithAdressOIB>
  <DomainObject.Predmet.ProtustrankaWithAdress>
    <izvorni_sadrzaj>EKO DRVO d.o.o. POREČ Massa Lombarda 11, 52440 Poreč</izvorni_sadrzaj>
    <derivirana_varijabla naziv="DomainObject.Predmet.ProtustrankaWithAdress_1">EKO DRVO d.o.o. POREČ Massa Lombarda 11, 52440 Poreč</derivirana_varijabla>
  </DomainObject.Predmet.ProtustrankaWithAdress>
  <DomainObject.Predmet.ProtustrankaWithAdressOIB>
    <izvorni_sadrzaj>EKO DRVO d.o.o. POREČ, OIB 36978607731, Massa Lombarda 11, 52440 Poreč</izvorni_sadrzaj>
    <derivirana_varijabla naziv="DomainObject.Predmet.ProtustrankaWithAdressOIB_1">EKO DRVO d.o.o. POREČ, OIB 36978607731, Massa Lombarda 11, 52440 Poreč</derivirana_varijabla>
  </DomainObject.Predmet.ProtustrankaWithAdressOIB>
  <DomainObject.Predmet.ProtustrankaNazivFormated>
    <izvorni_sadrzaj>EKO DRVO d.o.o. POREČ</izvorni_sadrzaj>
    <derivirana_varijabla naziv="DomainObject.Predmet.ProtustrankaNazivFormated_1">EKO DRVO d.o.o. POREČ</derivirana_varijabla>
  </DomainObject.Predmet.ProtustrankaNazivFormated>
  <DomainObject.Predmet.ProtustrankaNazivFormatedOIB>
    <izvorni_sadrzaj>EKO DRVO d.o.o. POREČ, OIB 36978607731</izvorni_sadrzaj>
    <derivirana_varijabla naziv="DomainObject.Predmet.ProtustrankaNazivFormatedOIB_1">EKO DRVO d.o.o. POREČ, OIB 36978607731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69323.39</izvorni_sadrzaj>
    <derivirana_varijabla naziv="DomainObject.Predmet.TrenutnaVrijednost_1">69323.39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 DRVO d.o.o. POREČ zastupanog po punomoćniku Fabio D Aleo</item>
    </izvorni_sadrzaj>
    <derivirana_varijabla naziv="DomainObject.Predmet.ProtuStrankaListFormated_1">
      <item>EKO DRVO d.o.o. POREČ zastupanog po punomoćniku Fabio D Aleo</item>
    </derivirana_varijabla>
  </DomainObject.Predmet.ProtuStrankaListFormated>
  <DomainObject.Predmet.ProtuStrankaListFormatedOIB>
    <izvorni_sadrzaj>
      <item>EKO DRVO d.o.o. POREČ, OIB 36978607731 zastupanog po punomoćniku Fabio D Aleo</item>
    </izvorni_sadrzaj>
    <derivirana_varijabla naziv="DomainObject.Predmet.ProtuStrankaListFormatedOIB_1">
      <item>EKO DRVO d.o.o. POREČ, OIB 36978607731 zastupanog po punomoćniku Fabio D Aleo</item>
    </derivirana_varijabla>
  </DomainObject.Predmet.ProtuStrankaListFormatedOIB>
  <DomainObject.Predmet.ProtuStrankaListFormatedWithAdress>
    <izvorni_sadrzaj>
      <item>EKO DRVO d.o.o. POREČ, Massa Lombarda 11, 52440 Poreč zastupanog po punomoćniku Fabio D Aleo</item>
    </izvorni_sadrzaj>
    <derivirana_varijabla naziv="DomainObject.Predmet.ProtuStrankaListFormatedWithAdress_1">
      <item>EKO DRVO d.o.o. POREČ, Massa Lombarda 11, 52440 Poreč zastupanog po punomoćniku Fabio D Aleo</item>
    </derivirana_varijabla>
  </DomainObject.Predmet.ProtuStrankaListFormatedWithAdress>
  <DomainObject.Predmet.ProtuStrankaListFormatedWithAdressOIB>
    <izvorni_sadrzaj>
      <item>EKO DRVO d.o.o. POREČ, OIB 36978607731, Massa Lombarda 11, 52440 Poreč zastupanog po punomoćniku Fabio D Aleo</item>
    </izvorni_sadrzaj>
    <derivirana_varijabla naziv="DomainObject.Predmet.ProtuStrankaListFormatedWithAdressOIB_1">
      <item>EKO DRVO d.o.o. POREČ, OIB 36978607731, Massa Lombarda 11, 52440 Poreč zastupanog po punomoćniku Fabio D Aleo</item>
    </derivirana_varijabla>
  </DomainObject.Predmet.ProtuStrankaListFormatedWithAdressOIB>
  <DomainObject.Predmet.ProtuStrankaListNazivFormated>
    <izvorni_sadrzaj>
      <item>EKO DRVO d.o.o. POREČ</item>
    </izvorni_sadrzaj>
    <derivirana_varijabla naziv="DomainObject.Predmet.ProtuStrankaListNazivFormated_1">
      <item>EKO DRVO d.o.o. POREČ</item>
    </derivirana_varijabla>
  </DomainObject.Predmet.ProtuStrankaListNazivFormated>
  <DomainObject.Predmet.ProtuStrankaListNazivFormatedOIB>
    <izvorni_sadrzaj>
      <item>EKO DRVO d.o.o. POREČ, OIB 36978607731</item>
    </izvorni_sadrzaj>
    <derivirana_varijabla naziv="DomainObject.Predmet.ProtuStrankaListNazivFormatedOIB_1">
      <item>EKO DRVO d.o.o. POREČ, OIB 36978607731</item>
    </derivirana_varijabla>
  </DomainObject.Predmet.ProtuStrankaListNazivFormatedOIB>
  <DomainObject.Predmet.OstaliListFormated>
    <izvorni_sadrzaj>
      <item>Fabio D Aleo punomoćnik sudionika u postupku EKO DRVO d.o.o. POREČ</item>
    </izvorni_sadrzaj>
    <derivirana_varijabla naziv="DomainObject.Predmet.OstaliListFormated_1">
      <item>Fabio D Aleo punomoćnik sudionika u postupku EKO DRVO d.o.o. POREČ</item>
    </derivirana_varijabla>
  </DomainObject.Predmet.OstaliListFormated>
  <DomainObject.Predmet.OstaliListFormatedOIB>
    <izvorni_sadrzaj>
      <item>Fabio D Aleo, OIB 89437938986 punomoćnik sudionika u postupku EKO DRVO d.o.o. POREČ</item>
    </izvorni_sadrzaj>
    <derivirana_varijabla naziv="DomainObject.Predmet.OstaliListFormatedOIB_1">
      <item>Fabio D Aleo, OIB 89437938986 punomoćnik sudionika u postupku EKO DRVO d.o.o. POREČ</item>
    </derivirana_varijabla>
  </DomainObject.Predmet.OstaliListFormatedOIB>
  <DomainObject.Predmet.OstaliListFormatedWithAdress>
    <izvorni_sadrzaj>
      <item>Fabio D Aleo punomoćnik sudionika u postupku EKO DRVO d.o.o. POREČ</item>
    </izvorni_sadrzaj>
    <derivirana_varijabla naziv="DomainObject.Predmet.OstaliListFormatedWithAdress_1">
      <item>Fabio D Aleo punomoćnik sudionika u postupku EKO DRVO d.o.o. POREČ</item>
    </derivirana_varijabla>
  </DomainObject.Predmet.OstaliListFormatedWithAdress>
  <DomainObject.Predmet.OstaliListFormatedWithAdressOIB>
    <izvorni_sadrzaj>
      <item>Fabio D Aleo, OIB 89437938986 punomoćnik sudionika u postupku EKO DRVO d.o.o. POREČ</item>
    </izvorni_sadrzaj>
    <derivirana_varijabla naziv="DomainObject.Predmet.OstaliListFormatedWithAdressOIB_1">
      <item>Fabio D Aleo, OIB 89437938986 punomoćnik sudionika u postupku EKO DRVO d.o.o. POREČ</item>
    </derivirana_varijabla>
  </DomainObject.Predmet.OstaliListFormatedWithAdressOIB>
  <DomainObject.Predmet.OstaliListNazivFormated>
    <izvorni_sadrzaj>
      <item>Fabio D Aleo</item>
    </izvorni_sadrzaj>
    <derivirana_varijabla naziv="DomainObject.Predmet.OstaliListNazivFormated_1">
      <item>Fabio D Aleo</item>
    </derivirana_varijabla>
  </DomainObject.Predmet.OstaliListNazivFormated>
  <DomainObject.Predmet.OstaliListNazivFormatedOIB>
    <izvorni_sadrzaj>
      <item>Fabio D Aleo, OIB 89437938986</item>
    </izvorni_sadrzaj>
    <derivirana_varijabla naziv="DomainObject.Predmet.OstaliListNazivFormatedOIB_1">
      <item>Fabio D Aleo, OIB 89437938986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 DRVO d.o.o. POREČ</izvorni_sadrzaj>
    <derivirana_varijabla naziv="DomainObject.Predmet.ProtustrankaIDrugi_1">EKO DRVO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EKO DRVO d.o.o. POREČ, OIB 36978607731, Massa Lombarda 11, 52440 Poreč</izvorni_sadrzaj>
    <derivirana_varijabla naziv="DomainObject.Predmet.ProtustrankaIDrugiAdressOIB_1">EKO DRVO d.o.o. POREČ, OIB 36978607731, Massa Lombarda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 DRVO d.o.o. POREČ</item>
      <item>Fabio D Aleo</item>
    </izvorni_sadrzaj>
    <derivirana_varijabla naziv="DomainObject.Predmet.SudioniciListNaziv_1">
      <item>FINANCIJSKA AGENCIJA, RC RIJEKA, PODRUŽNICA PULA, PULA</item>
      <item>EKO DRVO d.o.o. POREČ</item>
      <item>Fabio D Aleo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EKO DRVO d.o.o. POREČ, OIB 36978607731, Massa Lombarda 11,52440 Poreč</item>
      <item>Fabio D Aleo, OIB 89437938986</item>
    </izvorni_sadrzaj>
    <derivirana_varijabla naziv="DomainObject.Predmet.SudioniciListAdressOIB_1">
      <item>FINANCIJSKA AGENCIJA, RC RIJEKA, PODRUŽNICA PULA, PULA, OIB 85821130368, F. Kurelca 8,51000 Rijeka</item>
      <item>EKO DRVO d.o.o. POREČ, OIB 36978607731, Massa Lombarda 11,52440 Poreč</item>
      <item>Fabio D Aleo, OIB 89437938986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36978607731</item>
      <item>, OIB 89437938986</item>
    </izvorni_sadrzaj>
    <derivirana_varijabla naziv="DomainObject.Predmet.SudioniciListNazivOIB_1">
      <item>, OIB 85821130368</item>
      <item>, OIB 36978607731</item>
      <item>, OIB 89437938986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DB800-2C24-47E1-927A-10CEDA1E7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5133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2018-05-04T08:22:00Z</dcterms:created>
  <dc:creator>Jasmina Matika</dc:creator>
  <cp:lastModifiedBy>Sanja Prodan</cp:lastModifiedBy>
  <cp:lastPrinted>2018-05-04T13:01:00Z</cp:lastPrinted>
  <dcterms:modified xmlns:xsi="http://www.w3.org/2001/XMLSchema-instance" xsi:type="dcterms:W3CDTF">2018-05-04T13:02:00Z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(st-133-2018-5-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