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a57b" w14:paraId="8dda57b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3A7DFD">
        <w:rPr>
          <w:lang w:val="hr-HR"/>
        </w:rPr>
        <w:t>28</w:t>
      </w:r>
      <w:r w:rsidRPr="00F20BF1">
        <w:rPr>
          <w:lang w:val="hr-HR"/>
        </w:rPr>
        <w:t>/1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</w:t>
      </w:r>
      <w:r w:rsidR="003A7DFD">
        <w:t>rotiv dužnika PARADISO</w:t>
      </w:r>
      <w:r w:rsidR="004018F3">
        <w:t xml:space="preserve"> 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3A7DFD">
        <w:t>12227963355</w:t>
      </w:r>
      <w:r w:rsidR="00D07ECC">
        <w:t xml:space="preserve"> s</w:t>
      </w:r>
      <w:r w:rsidR="00B71B33">
        <w:t>a sjedišt</w:t>
      </w:r>
      <w:r w:rsidR="003A7DFD">
        <w:t>em u Kralja Tomislava 7, 40000 Čakovec</w:t>
      </w:r>
      <w:r w:rsidR="00247894">
        <w:t>,</w:t>
      </w:r>
      <w:r w:rsidR="00A27B3C">
        <w:t xml:space="preserve"> dana 1</w:t>
      </w:r>
      <w:r w:rsidR="004018F3">
        <w:t>9</w:t>
      </w:r>
      <w:r w:rsidR="00A27B3C">
        <w:t>. siječnja 2016</w:t>
      </w:r>
      <w:r w:rsidR="00920620">
        <w:t>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3A7DFD" w:rsidRPr="003A7DFD">
        <w:t xml:space="preserve"> </w:t>
      </w:r>
      <w:r w:rsidR="003A7DFD">
        <w:t>PARADISO d.o.o., OIB: 12227963355 sa sjedištem u Kralja Tomislava 7, 40000 Čakovec</w:t>
      </w:r>
      <w:r w:rsidR="00552216">
        <w:t>,</w:t>
      </w:r>
      <w:r w:rsidR="002E00D7">
        <w:t xml:space="preserve"> </w:t>
      </w:r>
      <w:r w:rsidR="00B82432">
        <w:t>iznosi</w:t>
      </w:r>
      <w:r w:rsidR="004018F3">
        <w:t xml:space="preserve"> </w:t>
      </w:r>
      <w:r w:rsidR="003A7DFD">
        <w:t xml:space="preserve">8.734,78 </w:t>
      </w:r>
      <w:r w:rsidR="005B773A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II/ Poziva se direktor </w:t>
      </w:r>
      <w:r w:rsidR="002E00D7">
        <w:t>dužnika</w:t>
      </w:r>
      <w:r w:rsidR="003A7DFD">
        <w:t xml:space="preserve"> Koštana Hajvazi</w:t>
      </w:r>
      <w:r w:rsidR="001E31BD">
        <w:t xml:space="preserve"> i</w:t>
      </w:r>
      <w:r w:rsidR="003A7DFD">
        <w:t>z Siska, Grada Dubrovnika 25, OIB: 28001042814</w:t>
      </w:r>
      <w:r w:rsidR="00BC0702">
        <w:t>,</w:t>
      </w:r>
      <w:r w:rsidR="00FC6F9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III/ Upozorava se direktor 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3A7DFD">
        <w:rPr>
          <w:lang w:val="hr-HR"/>
        </w:rPr>
        <w:t>Dana 12</w:t>
      </w:r>
      <w:r w:rsidR="004018F3">
        <w:rPr>
          <w:lang w:val="hr-HR"/>
        </w:rPr>
        <w:t>.</w:t>
      </w:r>
      <w:r w:rsidR="00BC0702">
        <w:rPr>
          <w:lang w:val="hr-HR"/>
        </w:rPr>
        <w:t xml:space="preserve"> siječnja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B462F7" w:rsidRPr="00B462F7">
        <w:t xml:space="preserve"> </w:t>
      </w:r>
      <w:r w:rsidR="003A7DFD">
        <w:t xml:space="preserve">PARADISO d.o.o., OIB: 12227963355 sa sjedištem u Kralja Tomislava 7, 40000 Čakovec </w:t>
      </w:r>
      <w:r>
        <w:t>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3A7DFD">
        <w:t xml:space="preserve"> 8.734,78</w:t>
      </w:r>
      <w:r w:rsidR="004018F3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A27B3C">
        <w:rPr>
          <w:lang w:val="hr-HR"/>
        </w:rPr>
        <w:t>1</w:t>
      </w:r>
      <w:r w:rsidR="004018F3">
        <w:rPr>
          <w:lang w:val="hr-HR"/>
        </w:rPr>
        <w:t>9</w:t>
      </w:r>
      <w:r w:rsidR="002E00D7">
        <w:rPr>
          <w:lang w:val="hr-HR"/>
        </w:rPr>
        <w:t>.</w:t>
      </w:r>
      <w:r w:rsidR="00A27B3C">
        <w:rPr>
          <w:lang w:val="hr-HR"/>
        </w:rPr>
        <w:t xml:space="preserve"> siječnja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sectPr w:rsidSect="003A7DFD" w:rsidR="005B010B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C68" w:rsidP="007F64E0" w:rsidR="006B3C68">
      <w:r>
        <w:separator/>
      </w:r>
    </w:p>
  </w:endnote>
  <w:endnote w:id="0" w:type="continuationSeparator">
    <w:p w:rsidRDefault="006B3C68" w:rsidP="007F64E0" w:rsidR="006B3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C68" w:rsidP="007F64E0" w:rsidR="006B3C68">
      <w:r>
        <w:separator/>
      </w:r>
    </w:p>
  </w:footnote>
  <w:footnote w:id="0" w:type="continuationSeparator">
    <w:p w:rsidRDefault="006B3C68" w:rsidP="007F64E0" w:rsidR="006B3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3A7DFD">
      <w:rPr>
        <w:lang w:val="hr-HR"/>
      </w:rPr>
      <w:t>28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4549C" w:rsidRPr="00A4549C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6CDB"/>
    <w:rsid w:val="003474B3"/>
    <w:rsid w:val="00347AC9"/>
    <w:rsid w:val="0035052D"/>
    <w:rsid w:val="00353B67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A7DFD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B773A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B3C68"/>
    <w:rsid w:val="006D1255"/>
    <w:rsid w:val="006D27A2"/>
    <w:rsid w:val="006E1ADD"/>
    <w:rsid w:val="006E1C76"/>
    <w:rsid w:val="006E20C7"/>
    <w:rsid w:val="006E47DF"/>
    <w:rsid w:val="006E5537"/>
    <w:rsid w:val="006F6223"/>
    <w:rsid w:val="00703140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6F16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2E55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0A22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40641"/>
    <w:rsid w:val="00A412DF"/>
    <w:rsid w:val="00A41F8B"/>
    <w:rsid w:val="00A4346F"/>
    <w:rsid w:val="00A439C1"/>
    <w:rsid w:val="00A4549C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0702"/>
    <w:rsid w:val="00BC350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16072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5046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1BB3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4375"/>
    <w:rsid w:val="00FC6F90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53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B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B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B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B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53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B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B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B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B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St-28/2016-4</izvorni_sadrzaj>
    <derivirana_varijabla naziv="DomainObject.Oznaka_1">St-28/2016-4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St-28/2016</izvorni_sadrzaj>
    <derivirana_varijabla naziv="DomainObject.Predmet.OznakaBroj_1">St-28/2016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PARADISO društvo s ograničenom odgovornošću za proizvodnju, trgovinu i usluge</izvorni_sadrzaj>
    <derivirana_varijabla naziv="DomainObject.Predmet.ProtustrankaFormated_1">  PARADISO društvo s ograničenom odgovornošću za proizvodnju, trgovinu i usluge</derivirana_varijabla>
  </DomainObject.Predmet.ProtustrankaFormated>
  <DomainObject.Predmet.ProtustrankaFormatedOIB>
    <izvorni_sadrzaj>  PARADISO društvo s ograničenom odgovornošću za proizvodnju, trgovinu i usluge, OIB 12227963355</izvorni_sadrzaj>
    <derivirana_varijabla naziv="DomainObject.Predmet.ProtustrankaFormatedOIB_1">  PARADISO društvo s ograničenom odgovornošću za proizvodnju, trgovinu i usluge, OIB 12227963355</derivirana_varijabla>
  </DomainObject.Predmet.ProtustrankaFormatedOIB>
  <DomainObject.Predmet.ProtustrankaFormatedWithAdress>
    <izvorni_sadrzaj> PARADISO društvo s ograničenom odgovornošću za proizvodnju, trgovinu i usluge, Kralja Tomislava 7, 40000 Čakovec</izvorni_sadrzaj>
    <derivirana_varijabla naziv="DomainObject.Predmet.ProtustrankaFormatedWithAdress_1"> PARADISO društvo s ograničenom odgovornošću za proizvodnju, trgovinu i usluge, Kralja Tomislava 7, 40000 Čakovec</derivirana_varijabla>
  </DomainObject.Predmet.ProtustrankaFormatedWithAdress>
  <DomainObject.Predmet.ProtustrankaFormatedWithAdressOIB>
    <izvorni_sadrzaj> PARADISO društvo s ograničenom odgovornošću za proizvodnju, trgovinu i usluge, OIB 12227963355, Kralja Tomislava 7, 40000 Čakovec</izvorni_sadrzaj>
    <derivirana_varijabla naziv="DomainObject.Predmet.ProtustrankaFormatedWithAdressOIB_1"> PARADISO društvo s ograničenom odgovornošću za proizvodnju, trgovinu i usluge, OIB 12227963355, Kralja Tomislava 7, 40000 Čakovec</derivirana_varijabla>
  </DomainObject.Predmet.ProtustrankaFormatedWithAdressOIB>
  <DomainObject.Predmet.ProtustrankaWithAdress>
    <izvorni_sadrzaj>PARADISO društvo s ograničenom odgovornošću za proizvodnju, trgovinu i usluge Kralja Tomislava 7, 40000 Čakovec</izvorni_sadrzaj>
    <derivirana_varijabla naziv="DomainObject.Predmet.ProtustrankaWithAdress_1">PARADISO društvo s ograničenom odgovornošću za proizvodnju, trgovinu i usluge Kralja Tomislava 7, 40000 Čakovec</derivirana_varijabla>
  </DomainObject.Predmet.ProtustrankaWithAdress>
  <DomainObject.Predmet.ProtustrankaWithAdressOIB>
    <izvorni_sadrzaj>PARADISO društvo s ograničenom odgovornošću za proizvodnju, trgovinu i usluge, OIB 12227963355, Kralja Tomislava 7, 40000 Čakovec</izvorni_sadrzaj>
    <derivirana_varijabla naziv="DomainObject.Predmet.ProtustrankaWithAdressOIB_1">PARADISO društvo s ograničenom odgovornošću za proizvodnju, trgovinu i usluge, OIB 12227963355, Kralja Tomislava 7, 40000 Čakovec</derivirana_varijabla>
  </DomainObject.Predmet.ProtustrankaWithAdressOIB>
  <DomainObject.Predmet.ProtustrankaNazivFormated>
    <izvorni_sadrzaj>PARADISO društvo s ograničenom odgovornošću za proizvodnju, trgovinu i usluge</izvorni_sadrzaj>
    <derivirana_varijabla naziv="DomainObject.Predmet.ProtustrankaNazivFormated_1">PARADISO društvo s ograničenom odgovornošću za proizvodnju, trgovinu i usluge</derivirana_varijabla>
  </DomainObject.Predmet.ProtustrankaNazivFormated>
  <DomainObject.Predmet.ProtustrankaNazivFormatedOIB>
    <izvorni_sadrzaj>PARADISO društvo s ograničenom odgovornošću za proizvodnju, trgovinu i usluge, OIB 12227963355</izvorni_sadrzaj>
    <derivirana_varijabla naziv="DomainObject.Predmet.ProtustrankaNazivFormatedOIB_1">PARADISO društvo s ograničenom odgovornošću za proizvodnju, trgovinu i usluge, OIB 12227963355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8734.78</izvorni_sadrzaj>
    <derivirana_varijabla naziv="DomainObject.Predmet.TrenutnaVrijednost_1">8734.78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PARADISO društvo s ograničenom odgovornošću za proizvodnju, trgovinu i usluge</item>
    </izvorni_sadrzaj>
    <derivirana_varijabla naziv="DomainObject.Predmet.ProtuStrankaListFormated_1">
      <item>PARADISO društvo s ograničenom odgovornošću za proizvodnju, trgovinu i usluge</item>
    </derivirana_varijabla>
  </DomainObject.Predmet.ProtuStrankaListFormated>
  <DomainObject.Predmet.ProtuStrankaListFormatedOIB>
    <izvorni_sadrzaj>
      <item>PARADISO društvo s ograničenom odgovornošću za proizvodnju, trgovinu i usluge, OIB 12227963355</item>
    </izvorni_sadrzaj>
    <derivirana_varijabla naziv="DomainObject.Predmet.ProtuStrankaListFormatedOIB_1">
      <item>PARADISO društvo s ograničenom odgovornošću za proizvodnju, trgovinu i usluge, OIB 12227963355</item>
    </derivirana_varijabla>
  </DomainObject.Predmet.ProtuStrankaListFormatedOIB>
  <DomainObject.Predmet.ProtuStrankaListFormatedWithAdress>
    <izvorni_sadrzaj>
      <item>PARADISO društvo s ograničenom odgovornošću za proizvodnju, trgovinu i usluge, Kralja Tomislava 7, 40000 Čakovec</item>
    </izvorni_sadrzaj>
    <derivirana_varijabla naziv="DomainObject.Predmet.ProtuStrankaListFormatedWithAdress_1">
      <item>PARADISO društvo s ograničenom odgovornošću za proizvodnju, trgovinu i usluge, Kralja Tomislava 7, 40000 Čakovec</item>
    </derivirana_varijabla>
  </DomainObject.Predmet.ProtuStrankaListFormatedWithAdress>
  <DomainObject.Predmet.ProtuStrankaListFormatedWithAdressOIB>
    <izvorni_sadrzaj>
      <item>PARADISO društvo s ograničenom odgovornošću za proizvodnju, trgovinu i usluge, OIB 12227963355, Kralja Tomislava 7, 40000 Čakovec</item>
    </izvorni_sadrzaj>
    <derivirana_varijabla naziv="DomainObject.Predmet.ProtuStrankaListFormatedWithAdressOIB_1">
      <item>PARADISO društvo s ograničenom odgovornošću za proizvodnju, trgovinu i usluge, OIB 12227963355, Kralja Tomislava 7, 40000 Čakovec</item>
    </derivirana_varijabla>
  </DomainObject.Predmet.ProtuStrankaListFormatedWithAdressOIB>
  <DomainObject.Predmet.ProtuStrankaListNazivFormated>
    <izvorni_sadrzaj>
      <item>PARADISO društvo s ograničenom odgovornošću za proizvodnju, trgovinu i usluge</item>
    </izvorni_sadrzaj>
    <derivirana_varijabla naziv="DomainObject.Predmet.ProtuStrankaListNazivFormated_1">
      <item>PARADISO društvo s ograničenom odgovornošću za proizvodnju, trgovinu i usluge</item>
    </derivirana_varijabla>
  </DomainObject.Predmet.ProtuStrankaListNazivFormated>
  <DomainObject.Predmet.ProtuStrankaListNazivFormatedOIB>
    <izvorni_sadrzaj>
      <item>PARADISO društvo s ograničenom odgovornošću za proizvodnju, trgovinu i usluge, OIB 12227963355</item>
    </izvorni_sadrzaj>
    <derivirana_varijabla naziv="DomainObject.Predmet.ProtuStrankaListNazivFormatedOIB_1">
      <item>PARADISO društvo s ograničenom odgovornošću za proizvodnju, trgovinu i usluge, OIB 12227963355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St-28/2016-4</izvorni_sadrzaj>
    <derivirana_varijabla naziv="DomainObject.PoslovniBrojDokumenta_1">St-28/2016-4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PARADISO društvo s ograničenom odgovornošću za proizvodnju, trgovinu i usluge</izvorni_sadrzaj>
    <derivirana_varijabla naziv="DomainObject.Predmet.ProtustrankaIDrugi_1">PARADISO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PARADISO društvo s ograničenom odgovornošću za proizvodnju, trgovinu i usluge, OIB 12227963355, Kralja Tomislava 7, 40000 Čakovec</izvorni_sadrzaj>
    <derivirana_varijabla naziv="DomainObject.Predmet.ProtustrankaIDrugiAdressOIB_1">PARADISO društvo s ograničenom odgovornošću za proizvodnju, trgovinu i usluge, OIB 12227963355, Kralja Tomislava 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PARADISO društvo s ograničenom odgovornošću za proizvodnju, trgovinu i usluge</item>
      <item>E-oglasna ploča</item>
      <item>Sudski registar</item>
    </izvorni_sadrzaj>
    <derivirana_varijabla naziv="DomainObject.Predmet.SudioniciListNaziv_1">
      <item>Financijska agencija</item>
      <item>PARADISO društvo s ograničenom odgovornošću za proizvodnju,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PARADISO društvo s ograničenom odgovornošću za proizvodnju, trgovinu i usluge, OIB 12227963355, Kralja Tomislava 7,40000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PARADISO društvo s ograničenom odgovornošću za proizvodnju, trgovinu i usluge, OIB 12227963355, Kralja Tomislava 7,40000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12227963355</item>
      <item>, OIB null</item>
      <item>, OIB null</item>
    </izvorni_sadrzaj>
    <derivirana_varijabla naziv="DomainObject.Predmet.SudioniciListNazivOIB_1">
      <item>, OIB 85821130368</item>
      <item>, OIB 12227963355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8AC641-CB8F-4011-8AD1-029A8905D4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465</properties:Words>
  <properties:Characters>2487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2016-01-19T12:41:00Z</dcterms:created>
  <dc:creator>user</dc:creator>
  <cp:lastModifiedBy>Maja Marčec</cp:lastModifiedBy>
  <cp:lastPrinted>2016-01-19T12:41:00Z</cp:lastPrinted>
  <dcterms:modified xmlns:xsi="http://www.w3.org/2001/XMLSchema-instance" xsi:type="dcterms:W3CDTF">2016-01-19T12:50:00Z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