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91f9" w14:paraId="62591f9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BC5F8B" w:rsidR="00527947">
      <w:r w:rsidRPr="004813CE">
        <w:t xml:space="preserve">     </w:t>
      </w:r>
      <w:r w:rsidRPr="004813CE">
        <w:tab/>
        <w:t xml:space="preserve">           </w:t>
      </w:r>
    </w:p>
    <w:p w:rsidRDefault="00BC5F8B" w:rsidP="00BC5F8B" w:rsidR="00BC5F8B" w:rsidRPr="004813CE"/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BC5F8B">
        <w:t>STELLA ČETRNAEST d. o. o. Umag, Monterol, Stella Maris 19, OIB 98243605659, MBS 130018986</w:t>
      </w:r>
      <w:r w:rsidR="00B93BC5" w:rsidRPr="00E278F8">
        <w:t xml:space="preserve">, dana </w:t>
      </w:r>
      <w:r w:rsidR="00BC5F8B">
        <w:t>10. listopada</w:t>
      </w:r>
      <w:r w:rsidRPr="00E278F8">
        <w:t xml:space="preserve">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C5F8B">
        <w:t>STELLA ČETRNAEST d. o. o. Umag, Monterol, Stella Maris 19, OIB 98243605659, MBS 130018986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BC5F8B">
        <w:rPr>
          <w:b/>
          <w:lang w:val="pl-PL"/>
        </w:rPr>
        <w:t>10. studenog</w:t>
      </w:r>
      <w:r w:rsidR="009B4057">
        <w:rPr>
          <w:b/>
          <w:lang w:val="pl-PL"/>
        </w:rPr>
        <w:t xml:space="preserve"> 2016. u 1</w:t>
      </w:r>
      <w:r w:rsidR="00BC5F8B">
        <w:rPr>
          <w:b/>
          <w:lang w:val="pl-PL"/>
        </w:rPr>
        <w:t>0</w:t>
      </w:r>
      <w:r w:rsidRPr="004813CE">
        <w:rPr>
          <w:b/>
          <w:lang w:val="pl-PL"/>
        </w:rPr>
        <w:t>:</w:t>
      </w:r>
      <w:r w:rsidR="008D2107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BC5F8B">
        <w:t>STELLA ČETRNAEST d. o. o. Umag, Monterol, Stella Maris 19, OIB 98243605659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BC5F8B">
        <w:t>STELLA ČETRNAEST d. o. o. Umag, Monterol, Stella Maris 19, OIB 98243605659, MBS 130018986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BC5F8B">
        <w:t>10. listopada</w:t>
      </w:r>
      <w:r w:rsidR="00527947" w:rsidRPr="004813CE">
        <w:t xml:space="preserve">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>
      <w:pPr>
        <w:jc w:val="both"/>
      </w:pPr>
    </w:p>
    <w:p w:rsidRDefault="00BC5F8B" w:rsidP="00527947" w:rsidR="00BC5F8B">
      <w:pPr>
        <w:jc w:val="both"/>
      </w:pPr>
    </w:p>
    <w:p w:rsidRDefault="00BC5F8B" w:rsidP="00527947" w:rsidR="00BC5F8B">
      <w:pPr>
        <w:jc w:val="both"/>
      </w:pPr>
    </w:p>
    <w:p w:rsidRDefault="00BC5F8B" w:rsidP="00527947" w:rsidR="00BC5F8B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BC5F8B">
        <w:t>STELLA ČETRNAEST d. o. o. Umag, Monterol, Stella Maris 19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47EA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BC5F8B">
          <w:t>384</w:t>
        </w:r>
        <w:r w:rsidRPr="00A2240C">
          <w:t>/16-</w:t>
        </w:r>
        <w:r w:rsidR="00BC5F8B">
          <w:t>9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BC5F8B">
          <w:t>(prije: 11</w:t>
        </w:r>
        <w:r>
          <w:t xml:space="preserve"> St-</w:t>
        </w:r>
        <w:r w:rsidR="00BC5F8B">
          <w:t>226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BC5F8B">
      <w:t>384</w:t>
    </w:r>
    <w:r>
      <w:t>/16-</w:t>
    </w:r>
    <w:r w:rsidR="00BC5F8B">
      <w:t>9</w:t>
    </w:r>
  </w:p>
  <w:p w:rsidRDefault="00BC5F8B" w:rsidP="00E278F8" w:rsidR="008D2107">
    <w:pPr>
      <w:pStyle w:val="Zaglavlje"/>
      <w:jc w:val="right"/>
    </w:pPr>
    <w:r>
      <w:t>(prije: 11</w:t>
    </w:r>
    <w:r w:rsidR="008D2107">
      <w:t xml:space="preserve"> St-</w:t>
    </w:r>
    <w:r>
      <w:t>226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756A27"/>
    <w:rsid w:val="007E5F8E"/>
    <w:rsid w:val="00884EE6"/>
    <w:rsid w:val="0089383C"/>
    <w:rsid w:val="008D2107"/>
    <w:rsid w:val="00985388"/>
    <w:rsid w:val="009B4057"/>
    <w:rsid w:val="00B93BC5"/>
    <w:rsid w:val="00BB2AD3"/>
    <w:rsid w:val="00BB4D41"/>
    <w:rsid w:val="00BC5F8B"/>
    <w:rsid w:val="00BF3BC1"/>
    <w:rsid w:val="00C1372D"/>
    <w:rsid w:val="00CA5808"/>
    <w:rsid w:val="00DA408F"/>
    <w:rsid w:val="00DA56B8"/>
    <w:rsid w:val="00E278F8"/>
    <w:rsid w:val="00E543FF"/>
    <w:rsid w:val="00EB0A39"/>
    <w:rsid w:val="00F347EA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ČETRNAEST d.o.o. UMAG</izvorni_sadrzaj>
    <derivirana_varijabla naziv="DomainObject.Predmet.ProtustrankaFormated_1">  STELLA ČETRNAEST d.o.o. UMAG</derivirana_varijabla>
  </DomainObject.Predmet.ProtustrankaFormated>
  <DomainObject.Predmet.ProtustrankaFormatedOIB>
    <izvorni_sadrzaj>  STELLA ČETRNAEST d.o.o. UMAG, OIB 98243605659</izvorni_sadrzaj>
    <derivirana_varijabla naziv="DomainObject.Predmet.ProtustrankaFormatedOIB_1">  STELLA ČETRNAEST d.o.o. UMAG, OIB 98243605659</derivirana_varijabla>
  </DomainObject.Predmet.ProtustrankaFormatedOIB>
  <DomainObject.Predmet.ProtustrankaFormatedWithAdress>
    <izvorni_sadrzaj> STELLA ČETRNAEST d.o.o. UMAG, Monterol, Stella Maris br. 19, 52470 Umag</izvorni_sadrzaj>
    <derivirana_varijabla naziv="DomainObject.Predmet.ProtustrankaFormatedWithAdress_1"> STELLA ČETRNAEST d.o.o. UMAG, Monterol, Stella Maris br. 19, 52470 Umag</derivirana_varijabla>
  </DomainObject.Predmet.ProtustrankaFormatedWithAdress>
  <DomainObject.Predmet.ProtustrankaFormatedWithAdressOIB>
    <izvorni_sadrzaj> STELLA ČETRNAEST d.o.o. UMAG, OIB 98243605659, Monterol, Stella Maris br. 19, 52470 Umag</izvorni_sadrzaj>
    <derivirana_varijabla naziv="DomainObject.Predmet.ProtustrankaFormatedWithAdressOIB_1"> STELLA ČETRNAEST d.o.o. UMAG, OIB 98243605659, Monterol, Stella Maris br. 19, 52470 Umag</derivirana_varijabla>
  </DomainObject.Predmet.ProtustrankaFormatedWithAdressOIB>
  <DomainObject.Predmet.ProtustrankaWithAdress>
    <izvorni_sadrzaj>STELLA ČETRNAEST d.o.o. UMAG Monterol, Stella Maris br. 19, 52470 Umag</izvorni_sadrzaj>
    <derivirana_varijabla naziv="DomainObject.Predmet.ProtustrankaWithAdress_1">STELLA ČETRNAEST d.o.o. UMAG Monterol, Stella Maris br. 19, 52470 Umag</derivirana_varijabla>
  </DomainObject.Predmet.ProtustrankaWithAdress>
  <DomainObject.Predmet.ProtustrankaWithAdressOIB>
    <izvorni_sadrzaj>STELLA ČETRNAEST d.o.o. UMAG, OIB 98243605659, Monterol, Stella Maris br. 19, 52470 Umag</izvorni_sadrzaj>
    <derivirana_varijabla naziv="DomainObject.Predmet.ProtustrankaWithAdressOIB_1">STELLA ČETRNAEST d.o.o. UMAG, OIB 98243605659, Monterol, Stella Maris br. 19, 52470 Umag</derivirana_varijabla>
  </DomainObject.Predmet.ProtustrankaWithAdressOIB>
  <DomainObject.Predmet.ProtustrankaNazivFormated>
    <izvorni_sadrzaj>STELLA ČETRNAEST d.o.o. UMAG</izvorni_sadrzaj>
    <derivirana_varijabla naziv="DomainObject.Predmet.ProtustrankaNazivFormated_1">STELLA ČETRNAEST d.o.o. UMAG</derivirana_varijabla>
  </DomainObject.Predmet.ProtustrankaNazivFormated>
  <DomainObject.Predmet.ProtustrankaNazivFormatedOIB>
    <izvorni_sadrzaj>STELLA ČETRNAEST d.o.o. UMAG, OIB 98243605659</izvorni_sadrzaj>
    <derivirana_varijabla naziv="DomainObject.Predmet.ProtustrankaNazivFormatedOIB_1">STELLA ČETRNAEST d.o.o. UMAG, OIB 98243605659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1382509.43</izvorni_sadrzaj>
    <derivirana_varijabla naziv="DomainObject.Predmet.TrenutnaVrijednost_1">1382509.43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ČETRNAEST d.o.o. UMAG</item>
    </izvorni_sadrzaj>
    <derivirana_varijabla naziv="DomainObject.Predmet.ProtuStrankaListFormated_1">
      <item>STELLA ČETRNAEST d.o.o. UMAG</item>
    </derivirana_varijabla>
  </DomainObject.Predmet.ProtuStrankaListFormated>
  <DomainObject.Predmet.ProtuStrankaListFormatedOIB>
    <izvorni_sadrzaj>
      <item>STELLA ČETRNAEST d.o.o. UMAG, OIB 98243605659</item>
    </izvorni_sadrzaj>
    <derivirana_varijabla naziv="DomainObject.Predmet.ProtuStrankaListFormatedOIB_1">
      <item>STELLA ČETRNAEST d.o.o. UMAG, OIB 98243605659</item>
    </derivirana_varijabla>
  </DomainObject.Predmet.ProtuStrankaListFormatedOIB>
  <DomainObject.Predmet.ProtuStrankaListFormatedWithAdress>
    <izvorni_sadrzaj>
      <item>STELLA ČETRNAEST d.o.o. UMAG, Monterol, Stella Maris br. 19, 52470 Umag</item>
    </izvorni_sadrzaj>
    <derivirana_varijabla naziv="DomainObject.Predmet.ProtuStrankaListFormatedWithAdress_1">
      <item>STELLA ČETRNAEST d.o.o. UMAG, Monterol, Stella Maris br. 19, 52470 Umag</item>
    </derivirana_varijabla>
  </DomainObject.Predmet.ProtuStrankaListFormatedWithAdress>
  <DomainObject.Predmet.ProtuStrankaListFormatedWithAdressOIB>
    <izvorni_sadrzaj>
      <item>STELLA ČETRNAEST d.o.o. UMAG, OIB 98243605659, Monterol, Stella Maris br. 19, 52470 Umag</item>
    </izvorni_sadrzaj>
    <derivirana_varijabla naziv="DomainObject.Predmet.ProtuStrankaListFormatedWithAdressOIB_1">
      <item>STELLA ČETRNAEST d.o.o. UMAG, OIB 98243605659, Monterol, Stella Maris br. 19, 52470 Umag</item>
    </derivirana_varijabla>
  </DomainObject.Predmet.ProtuStrankaListFormatedWithAdressOIB>
  <DomainObject.Predmet.ProtuStrankaListNazivFormated>
    <izvorni_sadrzaj>
      <item>STELLA ČETRNAEST d.o.o. UMAG</item>
    </izvorni_sadrzaj>
    <derivirana_varijabla naziv="DomainObject.Predmet.ProtuStrankaListNazivFormated_1">
      <item>STELLA ČETRNAEST d.o.o. UMAG</item>
    </derivirana_varijabla>
  </DomainObject.Predmet.ProtuStrankaListNazivFormated>
  <DomainObject.Predmet.ProtuStrankaListNazivFormatedOIB>
    <izvorni_sadrzaj>
      <item>STELLA ČETRNAEST d.o.o. UMAG, OIB 98243605659</item>
    </izvorni_sadrzaj>
    <derivirana_varijabla naziv="DomainObject.Predmet.ProtuStrankaListNazivFormatedOIB_1">
      <item>STELLA ČETRNAEST d.o.o. UMAG, OIB 98243605659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ČETRNAEST d.o.o. UMAG</izvorni_sadrzaj>
    <derivirana_varijabla naziv="DomainObject.Predmet.ProtustrankaIDrugi_1">STELLA ČETRNAEST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STELLA ČETRNAEST d.o.o. UMAG, OIB 98243605659, Monterol, Stella Maris br. 19, 52470 Umag</izvorni_sadrzaj>
    <derivirana_varijabla naziv="DomainObject.Predmet.ProtustrankaIDrugiAdressOIB_1">STELLA ČETRNAEST d.o.o. UMAG, OIB 98243605659,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ČETRNAEST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STELLA ČETRNAEST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STELLA ČETRNAEST d.o.o. UMAG, OIB 98243605659, Monterol, Stella Maris br. 19,52470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STELLA ČETRNAEST d.o.o. UMAG, OIB 98243605659, Monterol, Stella Maris br. 19,52470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98243605659</item>
      <item>, OIB 52634238587</item>
      <item>, OIB null</item>
    </izvorni_sadrzaj>
    <derivirana_varijabla naziv="DomainObject.Predmet.SudioniciListNazivOIB_1">
      <item>, OIB 98243605659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1780</properties:Characters>
  <properties:Lines>58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2016-10-10T12:44:00Z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