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dbe2c" w14:paraId="00dbe2c" w:rsidRDefault="00157A34" w:rsidP="001D6C42" w:rsidR="001D6C42" w:rsidRPr="002179C2">
      <w:pPr>
        <w:pStyle w:val="Tijeloteksta"/>
        <w:jc w:val="both"/>
        <w:outlineLvl w:val="0"/>
        <w15:collapsed w:val="false"/>
        <w:rPr>
          <w:rFonts w:hAnsi="Times New Roman" w:ascii="Times New Roman"/>
          <w:sz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108"/>
        <w:tblLook w:val="01E0" w:noVBand="0" w:noHBand="0" w:lastColumn="1" w:firstColumn="1" w:lastRow="1" w:firstRow="1"/>
      </w:tblPr>
      <w:tblGrid>
        <w:gridCol w:w="3240"/>
      </w:tblGrid>
      <w:tr w:rsidTr="008B29AD" w:rsidR="001D6C42" w:rsidRPr="002179C2">
        <w:tc>
          <w:tcPr>
            <w:tcW w:type="dxa" w:w="3240"/>
          </w:tcPr>
          <w:p w:rsidRDefault="001D6C42" w:rsidP="0017466D" w:rsidR="001D6C42" w:rsidRPr="002179C2">
            <w:pPr>
              <w:pStyle w:val="Naslov2"/>
              <w:rPr>
                <w:b w:val="false"/>
                <w:bCs w:val="false"/>
                <w:sz w:val="24"/>
              </w:rPr>
            </w:pPr>
            <w:r w:rsidRPr="002179C2">
              <w:rPr>
                <w:b w:val="false"/>
                <w:bCs w:val="false"/>
                <w:sz w:val="24"/>
              </w:rPr>
              <w:t>REPUBLIKA HRVATSKA</w:t>
            </w:r>
          </w:p>
          <w:p w:rsidRDefault="001D6C42" w:rsidP="0017466D" w:rsidR="001D6C42" w:rsidRPr="002179C2">
            <w:pPr>
              <w:jc w:val="center"/>
              <w:rPr>
                <w:sz w:val="24"/>
                <w:szCs w:val="24"/>
              </w:rPr>
            </w:pPr>
            <w:r w:rsidRPr="002179C2">
              <w:rPr>
                <w:sz w:val="24"/>
                <w:szCs w:val="24"/>
              </w:rPr>
              <w:t>Trgovački sud u Zagrebu</w:t>
            </w:r>
          </w:p>
          <w:p w:rsidRDefault="001D6C42" w:rsidP="0017466D" w:rsidR="001D6C42" w:rsidRPr="002179C2">
            <w:pPr>
              <w:jc w:val="center"/>
              <w:rPr>
                <w:sz w:val="24"/>
                <w:szCs w:val="24"/>
              </w:rPr>
            </w:pPr>
            <w:r w:rsidRPr="002179C2">
              <w:rPr>
                <w:sz w:val="24"/>
                <w:szCs w:val="24"/>
              </w:rPr>
              <w:t>Zagreb, Amruševa 2/II</w:t>
            </w:r>
          </w:p>
        </w:tc>
      </w:tr>
    </w:tbl>
    <w:p w:rsidRDefault="00F37DF0" w:rsidP="00F37DF0" w:rsidR="00F37DF0">
      <w:pPr>
        <w:rPr>
          <w:b/>
          <w:sz w:val="24"/>
        </w:rPr>
      </w:pPr>
    </w:p>
    <w:p w:rsidRDefault="00676EB4" w:rsidP="00F37DF0" w:rsidR="00676EB4">
      <w:pPr>
        <w:rPr>
          <w:b/>
          <w:sz w:val="24"/>
        </w:rPr>
      </w:pPr>
    </w:p>
    <w:p w:rsidRDefault="00F37DF0" w:rsidP="00F37DF0" w:rsidR="00F37DF0">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416D16">
        <w:rPr>
          <w:sz w:val="24"/>
        </w:rPr>
        <w:t>274</w:t>
      </w:r>
      <w:r>
        <w:rPr>
          <w:sz w:val="24"/>
        </w:rPr>
        <w:t>/1</w:t>
      </w:r>
      <w:r w:rsidR="005A2B92">
        <w:rPr>
          <w:sz w:val="24"/>
        </w:rPr>
        <w:t>2</w:t>
      </w:r>
    </w:p>
    <w:p w:rsidRDefault="00F37DF0" w:rsidP="00F37DF0" w:rsidR="00F37DF0">
      <w:pPr>
        <w:rPr>
          <w:sz w:val="24"/>
        </w:rPr>
      </w:pPr>
      <w:r>
        <w:rPr>
          <w:sz w:val="24"/>
        </w:rPr>
        <w:t xml:space="preserve">     </w:t>
      </w:r>
    </w:p>
    <w:p w:rsidRDefault="00F37DF0" w:rsidP="00F37DF0" w:rsidR="00F37DF0" w:rsidRPr="00337798">
      <w:pPr>
        <w:jc w:val="center"/>
        <w:rPr>
          <w:sz w:val="24"/>
        </w:rPr>
      </w:pPr>
      <w:r w:rsidRPr="00337798">
        <w:rPr>
          <w:sz w:val="24"/>
        </w:rPr>
        <w:t>R E P U B L I K A   H R V A T S K A</w:t>
      </w:r>
    </w:p>
    <w:p w:rsidRDefault="00F37DF0" w:rsidP="00F37DF0" w:rsidR="00F37DF0"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F37DF0" w:rsidP="00F37DF0" w:rsidR="00F37DF0">
      <w:pPr>
        <w:pStyle w:val="Odlomakpopisa"/>
        <w:ind w:firstLine="720" w:left="0"/>
        <w:jc w:val="both"/>
      </w:pPr>
    </w:p>
    <w:p w:rsidRDefault="005A2B92" w:rsidP="00F37DF0" w:rsidR="00F37DF0" w:rsidRPr="00CE4F8A">
      <w:pPr>
        <w:pStyle w:val="Odlomakpopisa"/>
        <w:ind w:firstLine="720" w:left="0"/>
        <w:jc w:val="both"/>
      </w:pPr>
      <w:r w:rsidRPr="005B5D7D">
        <w:t>TRGOVAČKI SUD U ZAGREBU, po sucu toga suda Anti Galiću,</w:t>
      </w:r>
      <w:r>
        <w:t xml:space="preserve"> kao ste</w:t>
      </w:r>
      <w:r w:rsidRPr="00CE4F8A">
        <w:t xml:space="preserve">čajnom sucu, postupajući po prijedlogu </w:t>
      </w:r>
      <w:r w:rsidR="00416D16" w:rsidRPr="00CE4F8A">
        <w:t>Jozo Ačkar iz D.</w:t>
      </w:r>
      <w:r w:rsidR="004D55DC">
        <w:t xml:space="preserve"> </w:t>
      </w:r>
      <w:r w:rsidR="00416D16" w:rsidRPr="00CE4F8A">
        <w:t>Lomnice</w:t>
      </w:r>
      <w:r w:rsidR="004D55DC">
        <w:t>, II odvojak Deverićeve 16.</w:t>
      </w:r>
      <w:r w:rsidR="00416D16" w:rsidRPr="00CE4F8A">
        <w:t xml:space="preserve"> i dr.</w:t>
      </w:r>
      <w:r w:rsidR="004D55DC">
        <w:t xml:space="preserve"> </w:t>
      </w:r>
      <w:r w:rsidR="00236BD0" w:rsidRPr="00CE4F8A">
        <w:t xml:space="preserve">163 vjerovnika, svi zastupani po </w:t>
      </w:r>
      <w:r w:rsidR="005F0BB3" w:rsidRPr="00CE4F8A">
        <w:t>Meliha Okić Buljanović odvjetnica iz Zagreba, Badalićeva 30</w:t>
      </w:r>
      <w:r w:rsidRPr="00CE4F8A">
        <w:t xml:space="preserve">, u stečajnom postupku nad dužnikom INDUSTROGRADNJA GRUPA d.d., Zagreb, Kennedyjev trg 2., </w:t>
      </w:r>
      <w:r w:rsidR="00B020B7" w:rsidRPr="00CE4F8A">
        <w:t xml:space="preserve">OIB 19751350811, </w:t>
      </w:r>
      <w:r w:rsidRPr="00CE4F8A">
        <w:t xml:space="preserve">dana </w:t>
      </w:r>
      <w:r w:rsidR="00B020B7" w:rsidRPr="00CE4F8A">
        <w:t>4.srpnja</w:t>
      </w:r>
      <w:r w:rsidRPr="00CE4F8A">
        <w:t xml:space="preserve">  201</w:t>
      </w:r>
      <w:r w:rsidR="00B020B7" w:rsidRPr="00CE4F8A">
        <w:t>9</w:t>
      </w:r>
      <w:r w:rsidR="00F37DF0" w:rsidRPr="00CE4F8A">
        <w:t xml:space="preserve">, </w:t>
      </w:r>
    </w:p>
    <w:p w:rsidRDefault="00F37DF0" w:rsidP="00F37DF0" w:rsidR="00F37DF0" w:rsidRPr="00CE4F8A">
      <w:pPr>
        <w:jc w:val="both"/>
        <w:rPr>
          <w:sz w:val="24"/>
          <w:szCs w:val="24"/>
        </w:rPr>
      </w:pPr>
    </w:p>
    <w:p w:rsidRDefault="00F37DF0" w:rsidP="00F37DF0" w:rsidR="00F37DF0" w:rsidRPr="00E5705C">
      <w:pPr>
        <w:jc w:val="center"/>
        <w:rPr>
          <w:b/>
          <w:sz w:val="24"/>
          <w:szCs w:val="24"/>
        </w:rPr>
      </w:pPr>
      <w:r w:rsidRPr="00E5705C">
        <w:rPr>
          <w:b/>
          <w:sz w:val="24"/>
          <w:szCs w:val="24"/>
        </w:rPr>
        <w:t xml:space="preserve">r i j e š i o    j e </w:t>
      </w:r>
    </w:p>
    <w:p w:rsidRDefault="00F37DF0" w:rsidP="00F37DF0" w:rsidR="00F37DF0" w:rsidRPr="00CE4F8A">
      <w:pPr>
        <w:jc w:val="center"/>
        <w:rPr>
          <w:sz w:val="24"/>
          <w:szCs w:val="24"/>
        </w:rPr>
      </w:pPr>
    </w:p>
    <w:p w:rsidRDefault="00666432" w:rsidP="00666432" w:rsidR="00666432" w:rsidRPr="00CE4F8A">
      <w:pPr>
        <w:ind w:firstLine="709"/>
        <w:jc w:val="both"/>
        <w:rPr>
          <w:sz w:val="24"/>
          <w:szCs w:val="24"/>
        </w:rPr>
      </w:pPr>
      <w:r w:rsidRPr="00CE4F8A">
        <w:rPr>
          <w:sz w:val="24"/>
          <w:szCs w:val="24"/>
        </w:rPr>
        <w:t xml:space="preserve">I. Stečajni postupak nad dužnikom INDUSTROGRADNJA GRUPA d.d., Zagreb, Kennedyjev trg 2., OIB 19751350811, prekinut rješenjem ovog suda od </w:t>
      </w:r>
      <w:r w:rsidR="008867FC" w:rsidRPr="00CE4F8A">
        <w:rPr>
          <w:sz w:val="24"/>
          <w:szCs w:val="24"/>
        </w:rPr>
        <w:t>4.travnja</w:t>
      </w:r>
      <w:r w:rsidRPr="00CE4F8A">
        <w:rPr>
          <w:sz w:val="24"/>
          <w:szCs w:val="24"/>
        </w:rPr>
        <w:t xml:space="preserve"> 201</w:t>
      </w:r>
      <w:r w:rsidR="008867FC" w:rsidRPr="00CE4F8A">
        <w:rPr>
          <w:sz w:val="24"/>
          <w:szCs w:val="24"/>
        </w:rPr>
        <w:t>2</w:t>
      </w:r>
      <w:r w:rsidRPr="00CE4F8A">
        <w:rPr>
          <w:sz w:val="24"/>
          <w:szCs w:val="24"/>
        </w:rPr>
        <w:t>. se nastavlja.</w:t>
      </w:r>
    </w:p>
    <w:p w:rsidRDefault="008867FC" w:rsidP="00CE4F8A" w:rsidR="006E0D72" w:rsidRPr="00CE4F8A">
      <w:pPr>
        <w:ind w:firstLine="709"/>
        <w:jc w:val="both"/>
        <w:rPr>
          <w:sz w:val="24"/>
          <w:szCs w:val="24"/>
        </w:rPr>
      </w:pPr>
      <w:r w:rsidRPr="00CE4F8A">
        <w:rPr>
          <w:sz w:val="24"/>
          <w:szCs w:val="24"/>
        </w:rPr>
        <w:t xml:space="preserve">II. </w:t>
      </w:r>
      <w:r w:rsidR="003F0A16" w:rsidRPr="00CE4F8A">
        <w:rPr>
          <w:sz w:val="24"/>
          <w:szCs w:val="24"/>
        </w:rPr>
        <w:t xml:space="preserve">Odbacuje se prijedlog </w:t>
      </w:r>
      <w:r w:rsidR="005D7A2B" w:rsidRPr="00CE4F8A">
        <w:rPr>
          <w:sz w:val="24"/>
          <w:szCs w:val="24"/>
        </w:rPr>
        <w:t>Jozo Ačkar iz D.Lomnice i dr.163 vjerovnika, svi zastupani po Meliha Okić Buljanović odvjetnica iz Zagreba, Badalićeva 30, od 22.veljače 2012.</w:t>
      </w:r>
      <w:r w:rsidR="003F0A16" w:rsidRPr="00CE4F8A">
        <w:rPr>
          <w:sz w:val="24"/>
          <w:szCs w:val="24"/>
        </w:rPr>
        <w:t xml:space="preserve"> za otvaranje stečajnog postupka </w:t>
      </w:r>
      <w:r w:rsidR="006E0D72" w:rsidRPr="00CE4F8A">
        <w:rPr>
          <w:sz w:val="24"/>
          <w:szCs w:val="24"/>
        </w:rPr>
        <w:t>INDUSTROGRADNJA GRUPA d.d., Zagreb, Kennedyjev trg 2. OIB 19751350811.</w:t>
      </w:r>
    </w:p>
    <w:p w:rsidRDefault="00EB152A" w:rsidR="00EB152A">
      <w:pPr>
        <w:jc w:val="center"/>
        <w:rPr>
          <w:sz w:val="24"/>
        </w:rPr>
      </w:pPr>
    </w:p>
    <w:p w:rsidRDefault="00EA4858" w:rsidR="00EA4858">
      <w:pPr>
        <w:jc w:val="center"/>
        <w:rPr>
          <w:sz w:val="24"/>
        </w:rPr>
      </w:pPr>
    </w:p>
    <w:p w:rsidRDefault="006F7455" w:rsidR="006F7455">
      <w:pPr>
        <w:jc w:val="center"/>
        <w:rPr>
          <w:sz w:val="24"/>
        </w:rPr>
      </w:pPr>
      <w:r>
        <w:rPr>
          <w:sz w:val="24"/>
        </w:rPr>
        <w:t>Obrazloženje</w:t>
      </w:r>
    </w:p>
    <w:p w:rsidRDefault="006F7455" w:rsidR="006F7455" w:rsidRPr="00CE4F8A">
      <w:pPr>
        <w:jc w:val="both"/>
        <w:rPr>
          <w:sz w:val="24"/>
          <w:szCs w:val="24"/>
        </w:rPr>
      </w:pPr>
    </w:p>
    <w:p w:rsidRDefault="006F7455" w:rsidP="00F00511" w:rsidR="002D1C2A" w:rsidRPr="00CE4F8A">
      <w:pPr>
        <w:ind w:firstLine="708"/>
        <w:jc w:val="both"/>
        <w:rPr>
          <w:sz w:val="24"/>
          <w:szCs w:val="24"/>
        </w:rPr>
      </w:pPr>
      <w:r w:rsidRPr="00CE4F8A">
        <w:rPr>
          <w:sz w:val="24"/>
          <w:szCs w:val="24"/>
        </w:rPr>
        <w:tab/>
      </w:r>
      <w:r w:rsidR="002D1C2A" w:rsidRPr="00CE4F8A">
        <w:rPr>
          <w:sz w:val="24"/>
          <w:szCs w:val="24"/>
        </w:rPr>
        <w:t xml:space="preserve">Predlagatelj </w:t>
      </w:r>
      <w:r w:rsidR="00F00511" w:rsidRPr="00CE4F8A">
        <w:rPr>
          <w:sz w:val="24"/>
          <w:szCs w:val="24"/>
        </w:rPr>
        <w:t>Jozo Ačkar iz D.Lomnice</w:t>
      </w:r>
      <w:r w:rsidR="004D55DC">
        <w:rPr>
          <w:sz w:val="24"/>
          <w:szCs w:val="24"/>
        </w:rPr>
        <w:t>,</w:t>
      </w:r>
      <w:r w:rsidR="00F00511" w:rsidRPr="004D55DC">
        <w:rPr>
          <w:sz w:val="24"/>
          <w:szCs w:val="24"/>
        </w:rPr>
        <w:t xml:space="preserve"> </w:t>
      </w:r>
      <w:r w:rsidR="004D55DC" w:rsidRPr="004D55DC">
        <w:rPr>
          <w:sz w:val="24"/>
          <w:szCs w:val="24"/>
        </w:rPr>
        <w:t>II odvojak Deverićeve 16.</w:t>
      </w:r>
      <w:r w:rsidR="004D55DC">
        <w:rPr>
          <w:sz w:val="24"/>
          <w:szCs w:val="24"/>
        </w:rPr>
        <w:t xml:space="preserve"> </w:t>
      </w:r>
      <w:r w:rsidR="00F00511" w:rsidRPr="004D55DC">
        <w:rPr>
          <w:sz w:val="24"/>
          <w:szCs w:val="24"/>
        </w:rPr>
        <w:t>i dr.163 vjerovnika, svi zastupani po Meliha Okić Buljanović</w:t>
      </w:r>
      <w:r w:rsidR="00F00511" w:rsidRPr="00CE4F8A">
        <w:rPr>
          <w:sz w:val="24"/>
          <w:szCs w:val="24"/>
        </w:rPr>
        <w:t xml:space="preserve"> odvjetnica iz Zagreba, Badalićeva 30,</w:t>
      </w:r>
      <w:r w:rsidR="002D1C2A" w:rsidRPr="00CE4F8A">
        <w:rPr>
          <w:sz w:val="24"/>
          <w:szCs w:val="24"/>
        </w:rPr>
        <w:t xml:space="preserve"> podni</w:t>
      </w:r>
      <w:r w:rsidR="00F00511" w:rsidRPr="00CE4F8A">
        <w:rPr>
          <w:sz w:val="24"/>
          <w:szCs w:val="24"/>
        </w:rPr>
        <w:t xml:space="preserve">jeli su </w:t>
      </w:r>
      <w:r w:rsidR="002D1C2A" w:rsidRPr="00CE4F8A">
        <w:rPr>
          <w:sz w:val="24"/>
          <w:szCs w:val="24"/>
        </w:rPr>
        <w:t xml:space="preserve"> ovom sudu dana 2</w:t>
      </w:r>
      <w:r w:rsidR="00F00511" w:rsidRPr="00CE4F8A">
        <w:rPr>
          <w:sz w:val="24"/>
          <w:szCs w:val="24"/>
        </w:rPr>
        <w:t xml:space="preserve">2.veljače 2012. </w:t>
      </w:r>
      <w:r w:rsidR="002D1C2A" w:rsidRPr="00CE4F8A">
        <w:rPr>
          <w:sz w:val="24"/>
          <w:szCs w:val="24"/>
        </w:rPr>
        <w:t>prijedlog za otvaranje stečajnog postupka nad dužnikom INDUSTROGRADNJA GRUPA d.d., Zagreb, Kennedyjev trg 2.</w:t>
      </w:r>
    </w:p>
    <w:p w:rsidRDefault="00000B19" w:rsidP="002D1C2A" w:rsidR="00000B19" w:rsidRPr="00CE4F8A">
      <w:pPr>
        <w:ind w:firstLine="708"/>
        <w:jc w:val="both"/>
        <w:rPr>
          <w:sz w:val="24"/>
          <w:szCs w:val="24"/>
        </w:rPr>
      </w:pPr>
    </w:p>
    <w:p w:rsidRDefault="00000B19" w:rsidP="00000B19" w:rsidR="008C3359" w:rsidRPr="00CE4F8A">
      <w:pPr>
        <w:ind w:firstLine="709"/>
        <w:jc w:val="both"/>
        <w:rPr>
          <w:sz w:val="24"/>
          <w:szCs w:val="24"/>
        </w:rPr>
      </w:pPr>
      <w:r w:rsidRPr="00CE4F8A">
        <w:rPr>
          <w:sz w:val="24"/>
          <w:szCs w:val="24"/>
        </w:rPr>
        <w:t>Pravomoćnim rješenjem ovog suda od 4.travnja 201</w:t>
      </w:r>
      <w:r w:rsidR="008C3359" w:rsidRPr="00CE4F8A">
        <w:rPr>
          <w:sz w:val="24"/>
          <w:szCs w:val="24"/>
        </w:rPr>
        <w:t>2</w:t>
      </w:r>
      <w:r w:rsidRPr="00CE4F8A">
        <w:rPr>
          <w:sz w:val="24"/>
          <w:szCs w:val="24"/>
        </w:rPr>
        <w:t>. određen</w:t>
      </w:r>
      <w:r w:rsidR="008C3359" w:rsidRPr="00CE4F8A">
        <w:rPr>
          <w:sz w:val="24"/>
          <w:szCs w:val="24"/>
        </w:rPr>
        <w:t xml:space="preserve"> </w:t>
      </w:r>
      <w:r w:rsidRPr="00CE4F8A">
        <w:rPr>
          <w:sz w:val="24"/>
          <w:szCs w:val="24"/>
        </w:rPr>
        <w:t xml:space="preserve">je prekid </w:t>
      </w:r>
      <w:r w:rsidR="008C3359" w:rsidRPr="00CE4F8A">
        <w:rPr>
          <w:sz w:val="24"/>
          <w:szCs w:val="24"/>
        </w:rPr>
        <w:t>ovog stečajnog postupka.</w:t>
      </w:r>
    </w:p>
    <w:p w:rsidRDefault="008C3359" w:rsidP="003F0A16" w:rsidR="003F0A16" w:rsidRPr="00C007A5">
      <w:pPr>
        <w:ind w:firstLine="709"/>
        <w:jc w:val="both"/>
        <w:rPr>
          <w:sz w:val="24"/>
          <w:szCs w:val="24"/>
        </w:rPr>
      </w:pPr>
      <w:r>
        <w:rPr>
          <w:sz w:val="24"/>
        </w:rPr>
        <w:t xml:space="preserve"> </w:t>
      </w:r>
      <w:r w:rsidR="003F0A16">
        <w:rPr>
          <w:sz w:val="24"/>
        </w:rPr>
        <w:t xml:space="preserve">Uvidom u izvadak iz sudskog registra utvrđeno je da je temeljem </w:t>
      </w:r>
      <w:r w:rsidR="00DE1A4A">
        <w:rPr>
          <w:sz w:val="24"/>
        </w:rPr>
        <w:t xml:space="preserve">ugovora o </w:t>
      </w:r>
      <w:r w:rsidR="005D201A">
        <w:rPr>
          <w:sz w:val="24"/>
        </w:rPr>
        <w:t xml:space="preserve">pripajanju od 21.prosinca 2016. kojim je dužnik pripojen društvu ISTO d.d. </w:t>
      </w:r>
      <w:r w:rsidR="00D05530">
        <w:rPr>
          <w:sz w:val="24"/>
        </w:rPr>
        <w:t>Varaždin, Augusta Šenoe 4-6, OIB 88502209643 dužnik brisan iz sudskog refgistra.</w:t>
      </w:r>
    </w:p>
    <w:p w:rsidRDefault="00000B19" w:rsidP="00000B19" w:rsidR="00000B19">
      <w:pPr>
        <w:ind w:firstLine="708"/>
        <w:jc w:val="both"/>
        <w:rPr>
          <w:sz w:val="24"/>
          <w:szCs w:val="24"/>
        </w:rPr>
      </w:pPr>
    </w:p>
    <w:p w:rsidRDefault="00000B19" w:rsidP="00000B19" w:rsidR="00000B19">
      <w:pPr>
        <w:ind w:firstLine="720"/>
        <w:jc w:val="both"/>
        <w:rPr>
          <w:sz w:val="24"/>
        </w:rPr>
      </w:pPr>
      <w:r>
        <w:rPr>
          <w:sz w:val="24"/>
        </w:rPr>
        <w:t xml:space="preserve">U stečajnom se postupku na odgovarajući način primjenjuju pravila parničnog postupka u postupku pred trgovačkim sudovima (članak 10. SZ-a) Prema članku 213. stavak 1. ZPP-a  sud će odrediti prekid postupka i ako je odlučio da sam ne rješava o prethodnom pitanju (članak 12. ZPP-a), a prema članku 215. stavak 4. ZPP-a postupak prekinuti iz razloga navedenih u članku 213. ZPP-a nastaviti će se kada se </w:t>
      </w:r>
      <w:r>
        <w:rPr>
          <w:sz w:val="24"/>
        </w:rPr>
        <w:lastRenderedPageBreak/>
        <w:t>pravomoćno dovrši postupak pred sudom ili drugim nadležnim tijelom ili kada se ustanovi da više ne postoje razlozi da se čeka njegov završetak.</w:t>
      </w:r>
    </w:p>
    <w:p w:rsidRDefault="00D064FF" w:rsidP="00000B19" w:rsidR="00000B19">
      <w:pPr>
        <w:ind w:firstLine="708"/>
        <w:jc w:val="both"/>
        <w:rPr>
          <w:sz w:val="24"/>
          <w:szCs w:val="24"/>
        </w:rPr>
      </w:pPr>
      <w:r>
        <w:rPr>
          <w:sz w:val="24"/>
          <w:szCs w:val="24"/>
        </w:rPr>
        <w:t>Kako više na postoje razlozi radi kojih je prekinut ovaj stečajni postupak, s</w:t>
      </w:r>
      <w:r w:rsidR="00000B19">
        <w:rPr>
          <w:sz w:val="24"/>
          <w:szCs w:val="24"/>
        </w:rPr>
        <w:t>lijedom svega naprijed navedenog rješeno je kao pod toč.I.</w:t>
      </w:r>
    </w:p>
    <w:p w:rsidRDefault="00000B19" w:rsidP="002D1C2A" w:rsidR="00000B19">
      <w:pPr>
        <w:ind w:firstLine="708"/>
        <w:jc w:val="both"/>
        <w:rPr>
          <w:sz w:val="24"/>
          <w:szCs w:val="24"/>
        </w:rPr>
      </w:pPr>
    </w:p>
    <w:p w:rsidRDefault="00FA554B" w:rsidP="00FA554B" w:rsidR="00FA554B">
      <w:pPr>
        <w:ind w:firstLine="720"/>
        <w:jc w:val="both"/>
        <w:rPr>
          <w:sz w:val="24"/>
        </w:rPr>
      </w:pPr>
      <w:r>
        <w:rPr>
          <w:sz w:val="24"/>
        </w:rPr>
        <w:t>Prema odredbi članka 3. stavak 1.</w:t>
      </w:r>
      <w:r w:rsidRPr="0081003E">
        <w:rPr>
          <w:sz w:val="24"/>
        </w:rPr>
        <w:t xml:space="preserve"> </w:t>
      </w:r>
      <w:r>
        <w:rPr>
          <w:sz w:val="24"/>
        </w:rPr>
        <w:t xml:space="preserve">SZ-a stečaj se može provesti nad pravnom osobom i nad imovinom dužnika pojedinca, ako Zakonom nije drugačije određeno, a prema odredbi članka 4. Zakona o trgovačkim društvima, trgovačkog društvo svojstvo pravne osobe stječe upisom u sudski registar, a  to svojstvo gubi brisanjem društva iz sudskog registra. </w:t>
      </w:r>
    </w:p>
    <w:p w:rsidRDefault="00FA554B" w:rsidP="00E5705C" w:rsidR="00E5705C">
      <w:pPr>
        <w:ind w:firstLine="720"/>
        <w:jc w:val="both"/>
        <w:rPr>
          <w:sz w:val="24"/>
        </w:rPr>
      </w:pPr>
      <w:r>
        <w:rPr>
          <w:sz w:val="24"/>
        </w:rPr>
        <w:t xml:space="preserve">Kako je dakle, dužnik brisan iz sudskog registra, te </w:t>
      </w:r>
      <w:r w:rsidR="00E5705C">
        <w:rPr>
          <w:sz w:val="24"/>
        </w:rPr>
        <w:t xml:space="preserve">je </w:t>
      </w:r>
      <w:r>
        <w:rPr>
          <w:sz w:val="24"/>
        </w:rPr>
        <w:t xml:space="preserve">slijedom toga prestao postojati, te kako je pravna osoba nad kojom se može provesti stečajni postupak prestala postojati, valjalo je odbaciti prijedlog </w:t>
      </w:r>
      <w:r w:rsidR="00E5705C" w:rsidRPr="00CE4F8A">
        <w:rPr>
          <w:sz w:val="24"/>
          <w:szCs w:val="24"/>
        </w:rPr>
        <w:t xml:space="preserve">Jozo Ačkar iz D.Lomnice i dr.163 vjerovnika, svi zastupani po Meliha Okić Buljanović odvjetnica iz Zagreba, Badalićeva 30, </w:t>
      </w:r>
      <w:r w:rsidR="00E5705C">
        <w:rPr>
          <w:sz w:val="24"/>
          <w:szCs w:val="24"/>
        </w:rPr>
        <w:t xml:space="preserve">od </w:t>
      </w:r>
      <w:r w:rsidR="00E5705C" w:rsidRPr="00CE4F8A">
        <w:rPr>
          <w:sz w:val="24"/>
          <w:szCs w:val="24"/>
        </w:rPr>
        <w:t>22.veljače 2012.</w:t>
      </w:r>
      <w:r w:rsidR="00E5705C">
        <w:rPr>
          <w:sz w:val="24"/>
          <w:szCs w:val="24"/>
        </w:rPr>
        <w:t xml:space="preserve"> za otvaranje stečajnog postupka nad dužnikom.</w:t>
      </w:r>
    </w:p>
    <w:p w:rsidRDefault="005D7A2B" w:rsidP="00351A20" w:rsidR="005D7A2B">
      <w:pPr>
        <w:pStyle w:val="Odlomakpopisa"/>
        <w:ind w:left="0"/>
        <w:jc w:val="center"/>
      </w:pPr>
    </w:p>
    <w:p w:rsidRDefault="005D7A2B" w:rsidP="00351A20" w:rsidR="005D7A2B">
      <w:pPr>
        <w:pStyle w:val="Odlomakpopisa"/>
        <w:ind w:left="0"/>
        <w:jc w:val="center"/>
      </w:pPr>
    </w:p>
    <w:p w:rsidRDefault="006F7455" w:rsidP="00351A20" w:rsidR="00351A20" w:rsidRPr="008600EF">
      <w:pPr>
        <w:pStyle w:val="Odlomakpopisa"/>
        <w:ind w:left="0"/>
        <w:jc w:val="center"/>
      </w:pPr>
      <w:r>
        <w:t xml:space="preserve">Zagreb, </w:t>
      </w:r>
      <w:r w:rsidR="00E5705C">
        <w:t>4.srpnja</w:t>
      </w:r>
      <w:r w:rsidR="00351A20">
        <w:t xml:space="preserve"> 201</w:t>
      </w:r>
      <w:r w:rsidR="00E5705C">
        <w:t>9</w:t>
      </w:r>
      <w:r w:rsidR="00351A20" w:rsidRPr="008600EF">
        <w:t>.</w:t>
      </w:r>
    </w:p>
    <w:p w:rsidRDefault="006F7455" w:rsidP="00267843" w:rsidR="00D2041F">
      <w:pPr>
        <w:jc w:val="righ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sidR="004A7BEE">
        <w:rPr>
          <w:sz w:val="24"/>
        </w:rPr>
        <w:t>Sudac</w:t>
      </w:r>
      <w:r>
        <w:rPr>
          <w:sz w:val="24"/>
        </w:rPr>
        <w:t>:</w:t>
      </w:r>
      <w:r>
        <w:rPr>
          <w:sz w:val="24"/>
        </w:rPr>
        <w:tab/>
      </w:r>
      <w:r>
        <w:rPr>
          <w:sz w:val="24"/>
        </w:rPr>
        <w:tab/>
      </w:r>
      <w:r w:rsidR="004A7BEE">
        <w:rPr>
          <w:sz w:val="24"/>
        </w:rPr>
        <w:tab/>
      </w:r>
      <w:r>
        <w:rPr>
          <w:sz w:val="24"/>
        </w:rPr>
        <w:t>Ante Galić</w:t>
      </w:r>
      <w:r w:rsidR="00237F03">
        <w:rPr>
          <w:sz w:val="24"/>
        </w:rPr>
        <w:t xml:space="preserve"> </w:t>
      </w:r>
      <w:r w:rsidR="000C2CDF">
        <w:rPr>
          <w:sz w:val="24"/>
        </w:rPr>
        <w:t>v.r.</w:t>
      </w:r>
    </w:p>
    <w:p w:rsidRDefault="005F2942" w:rsidP="005F2942" w:rsidR="005F2942">
      <w:pPr>
        <w:jc w:val="both"/>
        <w:rPr>
          <w:sz w:val="24"/>
        </w:rPr>
      </w:pPr>
      <w:r>
        <w:rPr>
          <w:sz w:val="24"/>
        </w:rPr>
        <w:t xml:space="preserve">Uputa o pravnom lijeku: </w:t>
      </w:r>
    </w:p>
    <w:p w:rsidRDefault="005F2942" w:rsidP="005F2942" w:rsidR="005F2942">
      <w:pPr>
        <w:jc w:val="both"/>
        <w:rPr>
          <w:sz w:val="24"/>
        </w:rPr>
      </w:pPr>
      <w:r>
        <w:rPr>
          <w:sz w:val="24"/>
        </w:rPr>
        <w:t>Protiv ovog rješenja dopuštena je žalba u roku od 8 dana.  Žalba se podnosi ovom sudu u 2 primjerka za Visoki trgovački sud RH u roku od 8 dana od dana dostave rješenja.</w:t>
      </w:r>
    </w:p>
    <w:p w:rsidRDefault="00D511F3" w:rsidP="005F2942" w:rsidR="00D511F3">
      <w:pPr>
        <w:jc w:val="both"/>
        <w:rPr>
          <w:sz w:val="24"/>
        </w:rPr>
      </w:pPr>
    </w:p>
    <w:p w:rsidRDefault="000C2CDF" w:rsidP="000C2CDF" w:rsidR="000C2CDF">
      <w:pPr>
        <w:ind w:left="4320"/>
        <w:rPr>
          <w:sz w:val="22"/>
          <w:szCs w:val="22"/>
        </w:rPr>
      </w:pPr>
      <w:r>
        <w:rPr>
          <w:sz w:val="22"/>
          <w:szCs w:val="22"/>
        </w:rPr>
        <w:t>Za točnost otpravka- ovlašteni službenik:</w:t>
      </w:r>
    </w:p>
    <w:p w:rsidRDefault="000C2CDF" w:rsidP="0062083B" w:rsidR="000C2CDF">
      <w:pPr>
        <w:rPr>
          <w:sz w:val="22"/>
          <w:szCs w:val="22"/>
        </w:rPr>
      </w:pPr>
      <w:r>
        <w:rPr>
          <w:sz w:val="22"/>
          <w:szCs w:val="22"/>
        </w:rPr>
        <w:t xml:space="preserve">                                                                                                     Valentina Považanj</w:t>
      </w:r>
    </w:p>
    <w:p w:rsidRDefault="000C2CDF" w:rsidP="0062083B" w:rsidR="000C2CDF" w:rsidRPr="0062083B">
      <w:pPr>
        <w:rPr>
          <w:sz w:val="22"/>
          <w:szCs w:val="22"/>
        </w:rPr>
      </w:pPr>
    </w:p>
    <w:p w:rsidRDefault="000C2CDF" w:rsidP="0062083B" w:rsidR="000C2CDF" w:rsidRPr="0062083B">
      <w:pPr>
        <w:rPr>
          <w:sz w:val="22"/>
          <w:szCs w:val="22"/>
        </w:rPr>
      </w:pPr>
    </w:p>
    <w:p w:rsidRDefault="000C2CDF" w:rsidP="0062083B" w:rsidR="000C2CDF">
      <w:pPr>
        <w:rPr>
          <w:sz w:val="22"/>
          <w:szCs w:val="22"/>
        </w:rPr>
      </w:pPr>
    </w:p>
    <w:p w:rsidRDefault="000C2CDF" w:rsidP="0062083B" w:rsidR="000C2CDF">
      <w:pPr>
        <w:rPr>
          <w:sz w:val="22"/>
          <w:szCs w:val="22"/>
        </w:rPr>
      </w:pPr>
    </w:p>
    <w:p w:rsidRDefault="000C2CDF" w:rsidP="004B6D6B" w:rsidR="000C2CDF">
      <w:pPr>
        <w:rPr>
          <w:lang w:val="pl-PL"/>
        </w:rPr>
      </w:pPr>
      <w:r>
        <w:rPr>
          <w:sz w:val="22"/>
          <w:szCs w:val="22"/>
        </w:rPr>
        <w:t xml:space="preserve"> </w:t>
      </w:r>
    </w:p>
    <w:p w:rsidRDefault="006E643F" w:rsidP="006C022E" w:rsidR="006E643F">
      <w:pPr>
        <w:jc w:val="both"/>
        <w:rPr>
          <w:sz w:val="24"/>
        </w:rPr>
      </w:pPr>
    </w:p>
    <w:sectPr w:rsidR="006E643F">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60F5" w:rsidR="003160F5">
      <w:r>
        <w:separator/>
      </w:r>
    </w:p>
  </w:endnote>
  <w:endnote w:id="0" w:type="continuationSeparator">
    <w:p w:rsidRDefault="003160F5" w:rsidR="00316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60F5" w:rsidR="003160F5">
      <w:r>
        <w:separator/>
      </w:r>
    </w:p>
  </w:footnote>
  <w:footnote w:id="0" w:type="continuationSeparator">
    <w:p w:rsidRDefault="003160F5" w:rsidR="00316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942" w:rsidR="005F2942">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C2CDF">
      <w:rPr>
        <w:rStyle w:val="Brojstranice"/>
        <w:noProof/>
      </w:rPr>
      <w:t>2</w:t>
    </w:r>
    <w:r>
      <w:rPr>
        <w:rStyle w:val="Brojstranice"/>
      </w:rPr>
      <w:fldChar w:fldCharType="end"/>
    </w:r>
  </w:p>
  <w:p w:rsidRDefault="005F2942" w:rsidP="00D2041F" w:rsidR="00D2041F">
    <w:pPr>
      <w:jc w:val="right"/>
      <w:rPr>
        <w:sz w:val="24"/>
      </w:rPr>
    </w:pPr>
    <w:r w:rsidRPr="00E506F5">
      <w:rPr>
        <w:sz w:val="24"/>
      </w:rPr>
      <w:t xml:space="preserve">  </w:t>
    </w:r>
    <w:r w:rsidR="00D2041F" w:rsidRPr="00E506F5">
      <w:rPr>
        <w:sz w:val="24"/>
      </w:rPr>
      <w:t xml:space="preserve">  </w:t>
    </w:r>
    <w:r w:rsidR="00D064FF">
      <w:rPr>
        <w:sz w:val="24"/>
      </w:rPr>
      <w:tab/>
    </w:r>
    <w:r w:rsidR="00D064FF">
      <w:rPr>
        <w:sz w:val="24"/>
      </w:rPr>
      <w:tab/>
    </w:r>
    <w:r w:rsidR="00D064FF">
      <w:rPr>
        <w:sz w:val="24"/>
      </w:rPr>
      <w:tab/>
    </w:r>
    <w:r w:rsidR="00D064FF">
      <w:rPr>
        <w:sz w:val="24"/>
      </w:rPr>
      <w:tab/>
    </w:r>
    <w:r w:rsidR="00D064FF">
      <w:rPr>
        <w:sz w:val="24"/>
      </w:rPr>
      <w:tab/>
    </w:r>
    <w:r w:rsidR="00D064FF">
      <w:rPr>
        <w:sz w:val="24"/>
      </w:rPr>
      <w:tab/>
    </w:r>
    <w:r w:rsidR="00D2041F" w:rsidRPr="00E506F5">
      <w:rPr>
        <w:sz w:val="24"/>
      </w:rPr>
      <w:t>40.</w:t>
    </w:r>
    <w:r w:rsidR="00D2041F">
      <w:rPr>
        <w:b/>
        <w:sz w:val="24"/>
      </w:rPr>
      <w:t xml:space="preserve"> </w:t>
    </w:r>
    <w:r w:rsidR="00D2041F">
      <w:rPr>
        <w:sz w:val="24"/>
      </w:rPr>
      <w:t>St-</w:t>
    </w:r>
    <w:r w:rsidR="00D064FF">
      <w:rPr>
        <w:sz w:val="24"/>
      </w:rPr>
      <w:t>274</w:t>
    </w:r>
    <w:r w:rsidR="00D2041F">
      <w:rPr>
        <w:sz w:val="24"/>
      </w:rPr>
      <w:t>/</w:t>
    </w:r>
    <w:r w:rsidR="00D064FF">
      <w:rPr>
        <w:sz w:val="24"/>
      </w:rPr>
      <w:t>2012</w:t>
    </w:r>
  </w:p>
  <w:p w:rsidRDefault="005F2942" w:rsidR="005F294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3ED64D10"/>
    <w:multiLevelType w:val="hybridMultilevel"/>
    <w:tmpl w:val="5DB44070"/>
    <w:lvl w:tplc="5CE2CF7C" w:ilvl="0">
      <w:start w:val="1"/>
      <w:numFmt w:val="upperRoman"/>
      <w:lvlText w:val="%1."/>
      <w:lvlJc w:val="left"/>
      <w:pPr>
        <w:tabs>
          <w:tab w:pos="1429" w:val="num"/>
        </w:tabs>
        <w:ind w:hanging="720" w:left="142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0B19"/>
    <w:rsid w:val="00016E4C"/>
    <w:rsid w:val="00031F31"/>
    <w:rsid w:val="00043BFC"/>
    <w:rsid w:val="000931CB"/>
    <w:rsid w:val="000A5337"/>
    <w:rsid w:val="000B795D"/>
    <w:rsid w:val="000C2CDF"/>
    <w:rsid w:val="000D7481"/>
    <w:rsid w:val="00157A34"/>
    <w:rsid w:val="00171617"/>
    <w:rsid w:val="0017466D"/>
    <w:rsid w:val="001D1416"/>
    <w:rsid w:val="001D6C42"/>
    <w:rsid w:val="001F5D1D"/>
    <w:rsid w:val="00201B05"/>
    <w:rsid w:val="00236BD0"/>
    <w:rsid w:val="00237F03"/>
    <w:rsid w:val="002609D8"/>
    <w:rsid w:val="002662E7"/>
    <w:rsid w:val="00267843"/>
    <w:rsid w:val="00270E6E"/>
    <w:rsid w:val="002C455C"/>
    <w:rsid w:val="002D1C2A"/>
    <w:rsid w:val="003160F5"/>
    <w:rsid w:val="00351A20"/>
    <w:rsid w:val="0036719B"/>
    <w:rsid w:val="003A29E1"/>
    <w:rsid w:val="003B7DE6"/>
    <w:rsid w:val="003E47F8"/>
    <w:rsid w:val="003F0A16"/>
    <w:rsid w:val="00416D16"/>
    <w:rsid w:val="00426592"/>
    <w:rsid w:val="00445ABF"/>
    <w:rsid w:val="00476E8D"/>
    <w:rsid w:val="00484A02"/>
    <w:rsid w:val="004A7BEE"/>
    <w:rsid w:val="004D55DC"/>
    <w:rsid w:val="004E27A1"/>
    <w:rsid w:val="0050787E"/>
    <w:rsid w:val="00523432"/>
    <w:rsid w:val="00545EBD"/>
    <w:rsid w:val="00561762"/>
    <w:rsid w:val="00581FFD"/>
    <w:rsid w:val="005A2B92"/>
    <w:rsid w:val="005B5C24"/>
    <w:rsid w:val="005D201A"/>
    <w:rsid w:val="005D7A2B"/>
    <w:rsid w:val="005F0BB3"/>
    <w:rsid w:val="005F2942"/>
    <w:rsid w:val="0061249B"/>
    <w:rsid w:val="0062389E"/>
    <w:rsid w:val="00657A12"/>
    <w:rsid w:val="00666432"/>
    <w:rsid w:val="00676EB4"/>
    <w:rsid w:val="006A7158"/>
    <w:rsid w:val="006C022E"/>
    <w:rsid w:val="006E0D72"/>
    <w:rsid w:val="006E643F"/>
    <w:rsid w:val="006F1BB2"/>
    <w:rsid w:val="006F7455"/>
    <w:rsid w:val="00752856"/>
    <w:rsid w:val="00786002"/>
    <w:rsid w:val="007C50AC"/>
    <w:rsid w:val="00802AEC"/>
    <w:rsid w:val="00817592"/>
    <w:rsid w:val="008630D0"/>
    <w:rsid w:val="00875ABC"/>
    <w:rsid w:val="008867FC"/>
    <w:rsid w:val="00891E1F"/>
    <w:rsid w:val="00896404"/>
    <w:rsid w:val="008B199D"/>
    <w:rsid w:val="008B29AD"/>
    <w:rsid w:val="008C3359"/>
    <w:rsid w:val="00916430"/>
    <w:rsid w:val="00954767"/>
    <w:rsid w:val="009B2A59"/>
    <w:rsid w:val="00A1261E"/>
    <w:rsid w:val="00A25148"/>
    <w:rsid w:val="00A332B5"/>
    <w:rsid w:val="00A6313F"/>
    <w:rsid w:val="00A7093F"/>
    <w:rsid w:val="00AC5744"/>
    <w:rsid w:val="00AD44F8"/>
    <w:rsid w:val="00B01F50"/>
    <w:rsid w:val="00B020B7"/>
    <w:rsid w:val="00B1266E"/>
    <w:rsid w:val="00B737FD"/>
    <w:rsid w:val="00B75E90"/>
    <w:rsid w:val="00CD3C9C"/>
    <w:rsid w:val="00CE3B7D"/>
    <w:rsid w:val="00CE4F8A"/>
    <w:rsid w:val="00CF1527"/>
    <w:rsid w:val="00CF77C6"/>
    <w:rsid w:val="00D05530"/>
    <w:rsid w:val="00D064FF"/>
    <w:rsid w:val="00D06A7E"/>
    <w:rsid w:val="00D2041F"/>
    <w:rsid w:val="00D511F3"/>
    <w:rsid w:val="00DC284B"/>
    <w:rsid w:val="00DE1A4A"/>
    <w:rsid w:val="00E00946"/>
    <w:rsid w:val="00E506F5"/>
    <w:rsid w:val="00E5362B"/>
    <w:rsid w:val="00E5705C"/>
    <w:rsid w:val="00EA4858"/>
    <w:rsid w:val="00EB152A"/>
    <w:rsid w:val="00EB2413"/>
    <w:rsid w:val="00EE7A96"/>
    <w:rsid w:val="00F00511"/>
    <w:rsid w:val="00F25208"/>
    <w:rsid w:val="00F26E06"/>
    <w:rsid w:val="00F37DF0"/>
    <w:rsid w:val="00F42A90"/>
    <w:rsid w:val="00F91909"/>
    <w:rsid w:val="00FA554B"/>
    <w:rsid w:val="00FB6D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1D6C4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1D6C42"/>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2609D8"/>
    <w:rPr>
      <w:rFonts w:cs="Tahoma" w:hAnsi="Tahoma" w:ascii="Tahoma"/>
      <w:sz w:val="16"/>
      <w:szCs w:val="16"/>
    </w:rPr>
  </w:style>
  <w:style w:styleId="Odlomakpopisa" w:type="paragraph">
    <w:name w:val="List Paragraph"/>
    <w:basedOn w:val="Normal"/>
    <w:uiPriority w:val="34"/>
    <w:qFormat/>
    <w:rsid w:val="00581FFD"/>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C2CDF"/>
    <w:rPr>
      <w:color w:val="808080"/>
      <w:bdr w:space="0" w:sz="0" w:color="auto" w:val="none"/>
      <w:shd w:fill="auto" w:color="auto" w:val="clear"/>
    </w:rPr>
  </w:style>
  <w:style w:customStyle="true" w:styleId="eSPISCCParagraphDefaultFont" w:type="character">
    <w:name w:val="eSPIS_CC_Paragraph Default Font"/>
    <w:basedOn w:val="Zadanifontodlomka"/>
    <w:rsid w:val="000C2C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2CDF"/>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C2C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2C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1D6C4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1D6C42"/>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2609D8"/>
    <w:rPr>
      <w:rFonts w:ascii="Tahoma" w:cs="Tahoma" w:hAnsi="Tahoma"/>
      <w:sz w:val="16"/>
      <w:szCs w:val="16"/>
    </w:rPr>
  </w:style>
  <w:style w:styleId="Odlomakpopisa" w:type="paragraph">
    <w:name w:val="List Paragraph"/>
    <w:basedOn w:val="Normal"/>
    <w:uiPriority w:val="34"/>
    <w:qFormat/>
    <w:rsid w:val="00581FFD"/>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C2CDF"/>
    <w:rPr>
      <w:color w:val="808080"/>
      <w:bdr w:color="auto" w:space="0" w:sz="0" w:val="none"/>
      <w:shd w:color="auto" w:fill="auto" w:val="clear"/>
    </w:rPr>
  </w:style>
  <w:style w:customStyle="1" w:styleId="eSPISCCParagraphDefaultFont" w:type="character">
    <w:name w:val="eSPIS_CC_Paragraph Default Font"/>
    <w:basedOn w:val="Zadanifontodlomka"/>
    <w:rsid w:val="000C2C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2CDF"/>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C2C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2C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2019.</izvorni_sadrzaj>
    <derivirana_varijabla naziv="DomainObject.DatumDonosenjaOdluke_1">5.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izvorni_sadrzaj>
    <derivirana_varijabla naziv="DomainObject.Predmet.Broj_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2012.</izvorni_sadrzaj>
    <derivirana_varijabla naziv="DomainObject.Predmet.DatumOsnivanja_1">24. veljače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prosinca 2015.</izvorni_sadrzaj>
    <derivirana_varijabla naziv="DomainObject.Predmet.DatumRjesavanja_1">2.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20.St-455/12
40.St-1182/12
31.St-1261/12</izvorni_sadrzaj>
    <derivirana_varijabla naziv="DomainObject.Predmet.Opis_1">Prijedlog za otvaranje stečajnog postupka.
20.St-455/12
40.St-1182/12
31.St-1261/12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St-274/2012</izvorni_sadrzaj>
    <derivirana_varijabla naziv="DomainObject.Predmet.OznakaBroj_1">St-274/2012</derivirana_varijabla>
  </DomainObject.Predmet.OznakaBroj>
  <DomainObject.Predmet.OznakaBrojOptuznogAkta>
    <izvorni_sadrzaj/>
    <derivirana_varijabla naziv="DomainObject.Predmet.OznakaBrojOptuznogAkta_1"/>
  </DomainObject.Predmet.OznakaBrojOptuznogAkta>
  <DomainObject.Predmet.PredmetRijesio.Ime>
    <izvorni_sadrzaj>Mislav</izvorni_sadrzaj>
    <derivirana_varijabla naziv="DomainObject.Predmet.PredmetRijesio.Ime_1">Mislav</derivirana_varijabla>
  </DomainObject.Predmet.PredmetRijesio.Ime>
  <DomainObject.Predmet.PredmetRijesio.Oib>
    <izvorni_sadrzaj>54436333737</izvorni_sadrzaj>
    <derivirana_varijabla naziv="DomainObject.Predmet.PredmetRijesio.Oib_1">54436333737</derivirana_varijabla>
  </DomainObject.Predmet.PredmetRijesio.Oib>
  <DomainObject.Predmet.PredmetRijesio.Prezime>
    <izvorni_sadrzaj>Kolakušić</izvorni_sadrzaj>
    <derivirana_varijabla naziv="DomainObject.Predmet.PredmetRijesio.Prezime_1">Kolakušić</derivirana_varijabla>
  </DomainObject.Predmet.PredmetRijesio.Prezime>
  <DomainObject.Predmet.PrimjedbaSuca>
    <izvorni_sadrzaj>58. St-195/10, 53. St-297/10, 53. St-301/10,
7. St-442/10, 31. St-531/10, 7. St-559/10,
72. St-451/11, 20. St-474/11, 67. St-786/11,
7. St-888/11, 72. St-1189/11,53.St-370/12,Stpn-59/2013</izvorni_sadrzaj>
    <derivirana_varijabla naziv="DomainObject.Predmet.PrimjedbaSuca_1">58. St-195/10, 53. St-297/10, 53. St-301/10,
7. St-442/10, 31. St-531/10, 7. St-559/10,
72. St-451/11, 20. St-474/11, 67. St-786/11,
7. St-888/11, 72. St-1189/11,53.St-370/12,Stpn-59/2013</derivirana_varijabla>
  </DomainObject.Predmet.PrimjedbaSuca>
  <DomainObject.Predmet.ProtustrankaFormated>
    <izvorni_sadrzaj>  INDUSTROGRADNJA GRUPA d.d. zastupanog po punomoćniku MIRELLA PAOLA FRLAN</izvorni_sadrzaj>
    <derivirana_varijabla naziv="DomainObject.Predmet.ProtustrankaFormated_1">  INDUSTROGRADNJA GRUPA d.d. zastupanog po punomoćniku MIRELLA PAOLA FRLAN</derivirana_varijabla>
  </DomainObject.Predmet.ProtustrankaFormated>
  <DomainObject.Predmet.ProtustrankaFormatedOIB>
    <izvorni_sadrzaj>  INDUSTROGRADNJA GRUPA d.d., OIB 19751350811 zastupanog po punomoćniku MIRELLA PAOLA FRLAN</izvorni_sadrzaj>
    <derivirana_varijabla naziv="DomainObject.Predmet.ProtustrankaFormatedOIB_1">  INDUSTROGRADNJA GRUPA d.d., OIB 19751350811 zastupanog po punomoćniku MIRELLA PAOLA FRLAN</derivirana_varijabla>
  </DomainObject.Predmet.ProtustrankaFormatedOIB>
  <DomainObject.Predmet.ProtustrankaFormatedWithAdress>
    <izvorni_sadrzaj> INDUSTROGRADNJA GRUPA d.d., SAVSKA CESTA 66, 10000 Zagreb zastupanog po punomoćniku MIRELLA PAOLA FRLAN</izvorni_sadrzaj>
    <derivirana_varijabla naziv="DomainObject.Predmet.ProtustrankaFormatedWithAdress_1"> INDUSTROGRADNJA GRUPA d.d., SAVSKA CESTA 66, 10000 Zagreb zastupanog po punomoćniku MIRELLA PAOLA FRLAN</derivirana_varijabla>
  </DomainObject.Predmet.ProtustrankaFormatedWithAdress>
  <DomainObject.Predmet.ProtustrankaFormatedWithAdressOIB>
    <izvorni_sadrzaj> INDUSTROGRADNJA GRUPA d.d., OIB 19751350811, SAVSKA CESTA 66, 10000 Zagreb zastupanog po punomoćniku MIRELLA PAOLA FRLAN</izvorni_sadrzaj>
    <derivirana_varijabla naziv="DomainObject.Predmet.ProtustrankaFormatedWithAdressOIB_1"> INDUSTROGRADNJA GRUPA d.d., OIB 19751350811, SAVSKA CESTA 66, 10000 Zagreb zastupanog po punomoćniku MIRELLA PAOLA FRLAN</derivirana_varijabla>
  </DomainObject.Predmet.ProtustrankaFormatedWithAdressOIB>
  <DomainObject.Predmet.ProtustrankaWithAdress>
    <izvorni_sadrzaj>INDUSTROGRADNJA GRUPA d.d. SAVSKA CESTA 66, 10000 Zagreb</izvorni_sadrzaj>
    <derivirana_varijabla naziv="DomainObject.Predmet.ProtustrankaWithAdress_1">INDUSTROGRADNJA GRUPA d.d. SAVSKA CESTA 66, 10000 Zagreb</derivirana_varijabla>
  </DomainObject.Predmet.ProtustrankaWithAdress>
  <DomainObject.Predmet.ProtustrankaWithAdressOIB>
    <izvorni_sadrzaj>INDUSTROGRADNJA GRUPA d.d., OIB 19751350811, SAVSKA CESTA 66, 10000 Zagreb</izvorni_sadrzaj>
    <derivirana_varijabla naziv="DomainObject.Predmet.ProtustrankaWithAdressOIB_1">INDUSTROGRADNJA GRUPA d.d., OIB 19751350811, SAVSKA CESTA 66, 10000 Zagreb</derivirana_varijabla>
  </DomainObject.Predmet.ProtustrankaWithAdressOIB>
  <DomainObject.Predmet.ProtustrankaNazivFormated>
    <izvorni_sadrzaj>INDUSTROGRADNJA GRUPA d.d.</izvorni_sadrzaj>
    <derivirana_varijabla naziv="DomainObject.Predmet.ProtustrankaNazivFormated_1">INDUSTROGRADNJA GRUPA d.d.</derivirana_varijabla>
  </DomainObject.Predmet.ProtustrankaNazivFormated>
  <DomainObject.Predmet.ProtustrankaNazivFormatedOIB>
    <izvorni_sadrzaj>INDUSTROGRADNJA GRUPA d.d., OIB 19751350811</izvorni_sadrzaj>
    <derivirana_varijabla naziv="DomainObject.Predmet.ProtustrankaNazivFormatedOIB_1">INDUSTROGRADNJA GRUPA d.d., OIB 19751350811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ĆURIĆ; MLADEN BILAĆ; FRANJO DEVČIĆ; FAIK HADŽIĆ; TUNJO BLAŽEVIĆ; IVANKO ILIJA; ANTE BEBEK; IVAN BRKIĆ; AZIRI REMZI; MURADIF HALVADŽIĆ; RIFRAT IMERI; IVAN BENČEC; SELVUDIN BEŠIĆ; AČKAR JOZO; NIKOLA CESTARIĆ; MILOMIR BUINAC; IVAN CVETNIĆ; MARIJAN ĐAMBIĆ; MIRKO BUTUM; SENAD AHMETOVIĆ; IVŠIĆ ZLATKO; ZDRAVKO HUNDRIĆ; BRANKO HANŽEK; FRANJO ANTUNOVIĆ; JURAJ DEVERIĆ; MILE BAKOVIĆ; ZVONKO DILBER; ANTO JAJČEVIĆ; ILIJA BRNADA; VINKO GOJEVIĆ; EŠEF BARAKOVIĆ; JURICA JAKOVAC; RADOMIR DREZGA; STJEPAN BOSILJ; ZLATKO BRADIĆ; STIPO BUTKOVIĆ; HAŠIM HASANAGIĆ; IVAN BIČANIĆ; MILKA CVETKOVIĆ; JOSIP BIČANIĆ; IVAN DVORSKI; HUSEIN AVDIĆ; MILAN ILIĆ; PREDRAG GRGIĆ; JOSIP BANOVIĆ; STIPO BLAŽEVIĆ; MARIJAN GALETIĆ; MLADEN ILIĆ; DUŠAN KOMLENAC; BLAŠKO LACO; ILIJA KRIŽAN; STJEPAN KOLAREC; DRAGO LASTAVEC; BRANKO KOS; MILIVOJ KLENOVIĆ; LUKA KRZNARIĆ; BOŽIDAR KUHARIĆ; NIKOLA KORDIĆ; ŽELJKO JANKELIĆ; LJUBICA JUKIĆ; JOSIP JUŠIĆ; ZVONIMIR JURIŠIĆ; ZLATKO JANĐEL; IVICA JUKIĆ; LOVRO JERKOVIĆ; DRAGUTIN JUREN; VLADO JELIĆ; MILAN JURIĆ; IVAN JURIĆ; ILIJA JAPUNĐA; JURAJ KLENOVIĆ; SVETKO LUJIĆ; ZLATKO LEKTORIĆ; FRANJO LUČIĆ; RENATO LEDER; STIPAN LOVRIĆ; DRAGUTIN LUKINIĆ; MLADEN LUSTIG; JOSIP MAJSEC; PAVO LUKAČEVIĆ; ŽELJKO LIKIĆ; STJEPAN LISAK; MARKO MALKOČ; BOŽO MARJANOVIĆ; MIRKO RUBČIĆ; MATO SPAHIĆ; ZVONKO PEVEC; RATKO RIKIĆ; DAVOR PERKOVIĆ; SINIŠA MILJEŠIĆ; NIKOLA OBAJDIN; JOSIP RAJIĆ; TOMISLAV MARINAC; STJEPAN POLJAK; VLADO MALKOČ; CMILJKO PINJUŠIĆ; SREĆKO MARIĆ; ŽELJKO STJEPANIĆ; MARIJAN STOJČIĆ; STJEPAN POSAVEC; MILAN SEKULIĆ; JOZO PETROVIĆ; IVAN MEDARIĆ; ŽELJKO PERNAR; STJEPAN PIŠKOR; KRISTIJAN MIHALJEVIĆ; ZLATKO MATOVINA; MIRKO PAVLEČIĆ; RAMO MUDROV; JOSIP MATKOVIĆ; MIHOVIL RITOŠA; JAGO RADELJAK; LJUBA SOLENIČKI; MARIJAN PLEŠA; IVAN MARUNA; PETAR NAĐANDER; LENCA PERIĆ; MATO RAJIĆ; ZDRAVKO PERKOVIĆ; MIRKO SAVANOVIĆ; ŽELJKO ROGINIĆ; MILAN PARAĆ; SAVO MAKSIMOVIĆ; MLADEN TRUMBETAŠ; ŽELJKO NOVAK; MILIVOJ VASIĆ; DRAGAN MARKOVIĆ; ROBERTO VOLJAK; IVAN ŠTEFANAC; DALIBOR KLASNIĆ; JOSIP TURKALJ; DRAGO VERŠIĆ; EDIM KARABEGOVIĆ; MARGARETA KRAKAN-ČOP; ČEDOMIR VUKOVIĆ; VLADO ŠTEFANIĆ; NIKOLA ŠULENTIĆ; JOSIP TALAN; IVICA KOVAČIĆ; BOŽO VRHOVNIK; HRVOJE SVALINA; PETAR ĆURIĆ; SINIŠA ŽABIĆ; ANKICA ZUPANC; ŽELJKO NEKIĆ; IBRAHIM SULJANOVIĆ; BOŽO KOVAČIĆ; STIPO TOPIĆ; MIROSLAV MATKOVIĆ; ZVONKO SUŠA; ŠIMUN ZADRO; MATO ŠUBARA; VLADIMIR NOVAK; ĆIRO BARTULOVIĆ; IVAN ŠPELIĆ; MIJO PAVIĆ; VLADIMIR TONKOVIĆ; ZVONKO VRBANEC; DRAGUTIN ŠTRUK; NEBOJŠA RAPAIĆ; OLJA BUĆO; MARKO PERKOVIĆ; VLADKO PERNAR; LIDIJA DEVERIĆ</izvorni_sadrzaj>
    <derivirana_varijabla naziv="DomainObject.Predmet.StrankaFormated_1">  BRANKO ĆURIĆ; MLADEN BILAĆ; FRANJO DEVČIĆ; FAIK HADŽIĆ; TUNJO BLAŽEVIĆ; IVANKO ILIJA; ANTE BEBEK; IVAN BRKIĆ; AZIRI REMZI; MURADIF HALVADŽIĆ; RIFRAT IMERI; IVAN BENČEC; SELVUDIN BEŠIĆ; AČKAR JOZO; NIKOLA CESTARIĆ; MILOMIR BUINAC; IVAN CVETNIĆ; MARIJAN ĐAMBIĆ; MIRKO BUTUM; SENAD AHMETOVIĆ; IVŠIĆ ZLATKO; ZDRAVKO HUNDRIĆ; BRANKO HANŽEK; FRANJO ANTUNOVIĆ; JURAJ DEVERIĆ; MILE BAKOVIĆ; ZVONKO DILBER; ANTO JAJČEVIĆ; ILIJA BRNADA; VINKO GOJEVIĆ; EŠEF BARAKOVIĆ; JURICA JAKOVAC; RADOMIR DREZGA; STJEPAN BOSILJ; ZLATKO BRADIĆ; STIPO BUTKOVIĆ; HAŠIM HASANAGIĆ; IVAN BIČANIĆ; MILKA CVETKOVIĆ; JOSIP BIČANIĆ; IVAN DVORSKI; HUSEIN AVDIĆ; MILAN ILIĆ; PREDRAG GRGIĆ; JOSIP BANOVIĆ; STIPO BLAŽEVIĆ; MARIJAN GALETIĆ; MLADEN ILIĆ; DUŠAN KOMLENAC; BLAŠKO LACO; ILIJA KRIŽAN; STJEPAN KOLAREC; DRAGO LASTAVEC; BRANKO KOS; MILIVOJ KLENOVIĆ; LUKA KRZNARIĆ; BOŽIDAR KUHARIĆ; NIKOLA KORDIĆ; ŽELJKO JANKELIĆ; LJUBICA JUKIĆ; JOSIP JUŠIĆ; ZVONIMIR JURIŠIĆ; ZLATKO JANĐEL; IVICA JUKIĆ; LOVRO JERKOVIĆ; DRAGUTIN JUREN; VLADO JELIĆ; MILAN JURIĆ; IVAN JURIĆ; ILIJA JAPUNĐA; JURAJ KLENOVIĆ; SVETKO LUJIĆ; ZLATKO LEKTORIĆ; FRANJO LUČIĆ; RENATO LEDER; STIPAN LOVRIĆ; DRAGUTIN LUKINIĆ; MLADEN LUSTIG; JOSIP MAJSEC; PAVO LUKAČEVIĆ; ŽELJKO LIKIĆ; STJEPAN LISAK; MARKO MALKOČ; BOŽO MARJANOVIĆ; MIRKO RUBČIĆ; MATO SPAHIĆ; ZVONKO PEVEC; RATKO RIKIĆ; DAVOR PERKOVIĆ; SINIŠA MILJEŠIĆ; NIKOLA OBAJDIN; JOSIP RAJIĆ; TOMISLAV MARINAC; STJEPAN POLJAK; VLADO MALKOČ; CMILJKO PINJUŠIĆ; SREĆKO MARIĆ; ŽELJKO STJEPANIĆ; MARIJAN STOJČIĆ; STJEPAN POSAVEC; MILAN SEKULIĆ; JOZO PETROVIĆ; IVAN MEDARIĆ; ŽELJKO PERNAR; STJEPAN PIŠKOR; KRISTIJAN MIHALJEVIĆ; ZLATKO MATOVINA; MIRKO PAVLEČIĆ; RAMO MUDROV; JOSIP MATKOVIĆ; MIHOVIL RITOŠA; JAGO RADELJAK; LJUBA SOLENIČKI; MARIJAN PLEŠA; IVAN MARUNA; PETAR NAĐANDER; LENCA PERIĆ; MATO RAJIĆ; ZDRAVKO PERKOVIĆ; MIRKO SAVANOVIĆ; ŽELJKO ROGINIĆ; MILAN PARAĆ; SAVO MAKSIMOVIĆ; MLADEN TRUMBETAŠ; ŽELJKO NOVAK; MILIVOJ VASIĆ; DRAGAN MARKOVIĆ; ROBERTO VOLJAK; IVAN ŠTEFANAC; DALIBOR KLASNIĆ; JOSIP TURKALJ; DRAGO VERŠIĆ; EDIM KARABEGOVIĆ; MARGARETA KRAKAN-ČOP; ČEDOMIR VUKOVIĆ; VLADO ŠTEFANIĆ; NIKOLA ŠULENTIĆ; JOSIP TALAN; IVICA KOVAČIĆ; BOŽO VRHOVNIK; HRVOJE SVALINA; PETAR ĆURIĆ; SINIŠA ŽABIĆ; ANKICA ZUPANC; ŽELJKO NEKIĆ; IBRAHIM SULJANOVIĆ; BOŽO KOVAČIĆ; STIPO TOPIĆ; MIROSLAV MATKOVIĆ; ZVONKO SUŠA; ŠIMUN ZADRO; MATO ŠUBARA; VLADIMIR NOVAK; ĆIRO BARTULOVIĆ; IVAN ŠPELIĆ; MIJO PAVIĆ; VLADIMIR TONKOVIĆ; ZVONKO VRBANEC; DRAGUTIN ŠTRUK; NEBOJŠA RAPAIĆ; OLJA BUĆO; MARKO PERKOVIĆ; VLADKO PERNAR; LIDIJA DEVERIĆ</derivirana_varijabla>
  </DomainObject.Predmet.StrankaFormated>
  <DomainObject.Predmet.StrankaFormatedOIB>
    <izvorni_sadrzaj>  BRANKO ĆURIĆ; MLADEN BILAĆ; FRANJO DEVČIĆ; FAIK HADŽIĆ; TUNJO BLAŽEVIĆ; IVANKO ILIJA; ANTE BEBEK; IVAN BRKIĆ; AZIRI REMZI; MURADIF HALVADŽIĆ; RIFRAT IMERI; IVAN BENČEC; SELVUDIN BEŠIĆ; AČKAR JOZO; NIKOLA CESTARIĆ; MILOMIR BUINAC; IVAN CVETNIĆ; MARIJAN ĐAMBIĆ; MIRKO BUTUM; SENAD AHMETOVIĆ; IVŠIĆ ZLATKO; ZDRAVKO HUNDRIĆ; BRANKO HANŽEK; FRANJO ANTUNOVIĆ; JURAJ DEVERIĆ; MILE BAKOVIĆ; ZVONKO DILBER; ANTO JAJČEVIĆ; ILIJA BRNADA; VINKO GOJEVIĆ; EŠEF BARAKOVIĆ; JURICA JAKOVAC; RADOMIR DREZGA; STJEPAN BOSILJ; ZLATKO BRADIĆ; STIPO BUTKOVIĆ; HAŠIM HASANAGIĆ; IVAN BIČANIĆ; MILKA CVETKOVIĆ; JOSIP BIČANIĆ; IVAN DVORSKI; HUSEIN AVDIĆ; MILAN ILIĆ; PREDRAG GRGIĆ; JOSIP BANOVIĆ; STIPO BLAŽEVIĆ; MARIJAN GALETIĆ; MLADEN ILIĆ; DUŠAN KOMLENAC; BLAŠKO LACO; ILIJA KRIŽAN; STJEPAN KOLAREC; DRAGO LASTAVEC; BRANKO KOS; MILIVOJ KLENOVIĆ; LUKA KRZNARIĆ; BOŽIDAR KUHARIĆ; NIKOLA KORDIĆ; ŽELJKO JANKELIĆ; LJUBICA JUKIĆ; JOSIP JUŠIĆ; ZVONIMIR JURIŠIĆ; ZLATKO JANĐEL; IVICA JUKIĆ; LOVRO JERKOVIĆ; DRAGUTIN JUREN; VLADO JELIĆ; MILAN JURIĆ; IVAN JURIĆ; ILIJA JAPUNĐA; JURAJ KLENOVIĆ; SVETKO LUJIĆ; ZLATKO LEKTORIĆ; FRANJO LUČIĆ; RENATO LEDER; STIPAN LOVRIĆ; DRAGUTIN LUKINIĆ; MLADEN LUSTIG; JOSIP MAJSEC; PAVO LUKAČEVIĆ; ŽELJKO LIKIĆ; STJEPAN LISAK; MARKO MALKOČ; BOŽO MARJANOVIĆ; MIRKO RUBČIĆ; MATO SPAHIĆ; ZVONKO PEVEC; RATKO RIKIĆ; DAVOR PERKOVIĆ; SINIŠA MILJEŠIĆ; NIKOLA OBAJDIN; JOSIP RAJIĆ; TOMISLAV MARINAC; STJEPAN POLJAK; VLADO MALKOČ; CMILJKO PINJUŠIĆ; SREĆKO MARIĆ; ŽELJKO STJEPANIĆ; MARIJAN STOJČIĆ; STJEPAN POSAVEC; MILAN SEKULIĆ; JOZO PETROVIĆ; IVAN MEDARIĆ; ŽELJKO PERNAR; STJEPAN PIŠKOR; KRISTIJAN MIHALJEVIĆ; ZLATKO MATOVINA; MIRKO PAVLEČIĆ; RAMO MUDROV; JOSIP MATKOVIĆ; MIHOVIL RITOŠA; JAGO RADELJAK; LJUBA SOLENIČKI; MARIJAN PLEŠA; IVAN MARUNA; PETAR NAĐANDER; LENCA PERIĆ; MATO RAJIĆ; ZDRAVKO PERKOVIĆ; MIRKO SAVANOVIĆ; ŽELJKO ROGINIĆ; MILAN PARAĆ; SAVO MAKSIMOVIĆ; MLADEN TRUMBETAŠ; ŽELJKO NOVAK; MILIVOJ VASIĆ; DRAGAN MARKOVIĆ; ROBERTO VOLJAK; IVAN ŠTEFANAC; DALIBOR KLASNIĆ; JOSIP TURKALJ; DRAGO VERŠIĆ; EDIM KARABEGOVIĆ; MARGARETA KRAKAN-ČOP; ČEDOMIR VUKOVIĆ; VLADO ŠTEFANIĆ; NIKOLA ŠULENTIĆ; JOSIP TALAN; IVICA KOVAČIĆ; BOŽO VRHOVNIK; HRVOJE SVALINA; PETAR ĆURIĆ; SINIŠA ŽABIĆ; ANKICA ZUPANC; ŽELJKO NEKIĆ; IBRAHIM SULJANOVIĆ; BOŽO KOVAČIĆ; STIPO TOPIĆ; MIROSLAV MATKOVIĆ; ZVONKO SUŠA; ŠIMUN ZADRO; MATO ŠUBARA; VLADIMIR NOVAK; ĆIRO BARTULOVIĆ; IVAN ŠPELIĆ; MIJO PAVIĆ; VLADIMIR TONKOVIĆ; ZVONKO VRBANEC; DRAGUTIN ŠTRUK; NEBOJŠA RAPAIĆ; OLJA BUĆO; MARKO PERKOVIĆ; VLADKO PERNAR; LIDIJA DEVERIĆ</izvorni_sadrzaj>
    <derivirana_varijabla naziv="DomainObject.Predmet.StrankaFormatedOIB_1">  BRANKO ĆURIĆ; MLADEN BILAĆ; FRANJO DEVČIĆ; FAIK HADŽIĆ; TUNJO BLAŽEVIĆ; IVANKO ILIJA; ANTE BEBEK; IVAN BRKIĆ; AZIRI REMZI; MURADIF HALVADŽIĆ; RIFRAT IMERI; IVAN BENČEC; SELVUDIN BEŠIĆ; AČKAR JOZO; NIKOLA CESTARIĆ; MILOMIR BUINAC; IVAN CVETNIĆ; MARIJAN ĐAMBIĆ; MIRKO BUTUM; SENAD AHMETOVIĆ; IVŠIĆ ZLATKO; ZDRAVKO HUNDRIĆ; BRANKO HANŽEK; FRANJO ANTUNOVIĆ; JURAJ DEVERIĆ; MILE BAKOVIĆ; ZVONKO DILBER; ANTO JAJČEVIĆ; ILIJA BRNADA; VINKO GOJEVIĆ; EŠEF BARAKOVIĆ; JURICA JAKOVAC; RADOMIR DREZGA; STJEPAN BOSILJ; ZLATKO BRADIĆ; STIPO BUTKOVIĆ; HAŠIM HASANAGIĆ; IVAN BIČANIĆ; MILKA CVETKOVIĆ; JOSIP BIČANIĆ; IVAN DVORSKI; HUSEIN AVDIĆ; MILAN ILIĆ; PREDRAG GRGIĆ; JOSIP BANOVIĆ; STIPO BLAŽEVIĆ; MARIJAN GALETIĆ; MLADEN ILIĆ; DUŠAN KOMLENAC; BLAŠKO LACO; ILIJA KRIŽAN; STJEPAN KOLAREC; DRAGO LASTAVEC; BRANKO KOS; MILIVOJ KLENOVIĆ; LUKA KRZNARIĆ; BOŽIDAR KUHARIĆ; NIKOLA KORDIĆ; ŽELJKO JANKELIĆ; LJUBICA JUKIĆ; JOSIP JUŠIĆ; ZVONIMIR JURIŠIĆ; ZLATKO JANĐEL; IVICA JUKIĆ; LOVRO JERKOVIĆ; DRAGUTIN JUREN; VLADO JELIĆ; MILAN JURIĆ; IVAN JURIĆ; ILIJA JAPUNĐA; JURAJ KLENOVIĆ; SVETKO LUJIĆ; ZLATKO LEKTORIĆ; FRANJO LUČIĆ; RENATO LEDER; STIPAN LOVRIĆ; DRAGUTIN LUKINIĆ; MLADEN LUSTIG; JOSIP MAJSEC; PAVO LUKAČEVIĆ; ŽELJKO LIKIĆ; STJEPAN LISAK; MARKO MALKOČ; BOŽO MARJANOVIĆ; MIRKO RUBČIĆ; MATO SPAHIĆ; ZVONKO PEVEC; RATKO RIKIĆ; DAVOR PERKOVIĆ; SINIŠA MILJEŠIĆ; NIKOLA OBAJDIN; JOSIP RAJIĆ; TOMISLAV MARINAC; STJEPAN POLJAK; VLADO MALKOČ; CMILJKO PINJUŠIĆ; SREĆKO MARIĆ; ŽELJKO STJEPANIĆ; MARIJAN STOJČIĆ; STJEPAN POSAVEC; MILAN SEKULIĆ; JOZO PETROVIĆ; IVAN MEDARIĆ; ŽELJKO PERNAR; STJEPAN PIŠKOR; KRISTIJAN MIHALJEVIĆ; ZLATKO MATOVINA; MIRKO PAVLEČIĆ; RAMO MUDROV; JOSIP MATKOVIĆ; MIHOVIL RITOŠA; JAGO RADELJAK; LJUBA SOLENIČKI; MARIJAN PLEŠA; IVAN MARUNA; PETAR NAĐANDER; LENCA PERIĆ; MATO RAJIĆ; ZDRAVKO PERKOVIĆ; MIRKO SAVANOVIĆ; ŽELJKO ROGINIĆ; MILAN PARAĆ; SAVO MAKSIMOVIĆ; MLADEN TRUMBETAŠ; ŽELJKO NOVAK; MILIVOJ VASIĆ; DRAGAN MARKOVIĆ; ROBERTO VOLJAK; IVAN ŠTEFANAC; DALIBOR KLASNIĆ; JOSIP TURKALJ; DRAGO VERŠIĆ; EDIM KARABEGOVIĆ; MARGARETA KRAKAN-ČOP; ČEDOMIR VUKOVIĆ; VLADO ŠTEFANIĆ; NIKOLA ŠULENTIĆ; JOSIP TALAN; IVICA KOVAČIĆ; BOŽO VRHOVNIK; HRVOJE SVALINA; PETAR ĆURIĆ; SINIŠA ŽABIĆ; ANKICA ZUPANC; ŽELJKO NEKIĆ; IBRAHIM SULJANOVIĆ; BOŽO KOVAČIĆ; STIPO TOPIĆ; MIROSLAV MATKOVIĆ; ZVONKO SUŠA; ŠIMUN ZADRO; MATO ŠUBARA; VLADIMIR NOVAK; ĆIRO BARTULOVIĆ; IVAN ŠPELIĆ; MIJO PAVIĆ; VLADIMIR TONKOVIĆ; ZVONKO VRBANEC; DRAGUTIN ŠTRUK; NEBOJŠA RAPAIĆ; OLJA BUĆO; MARKO PERKOVIĆ; VLADKO PERNAR; LIDIJA DEVERIĆ</derivirana_varijabla>
  </DomainObject.Predmet.StrankaFormatedOIB>
  <DomainObject.Predmet.StrankaFormatedWithAdress>
    <izvorni_sadrzaj> BRANKO ĆURIĆ, LANIŠTE 14B, 10000 Zagreb; MLADEN BILAĆ, SLAVKA KOLARA 8, 10410 Velika Gorica; FRANJO DEVČIĆ, LOPATINEČKA 5, 10000 Zagreb; FAIK HADŽIĆ, VRAPČANSKA 233, 10000 Zagreb; TUNJO BLAŽEVIĆ, LEMIĆ BRDO 42, 47000 Karlovac; IVANKO ILIJA, STUBIČKA 216, 10298 Jablanovec; ANTE BEBEK, ZIKE KUNC 4, 10000 Zagreb; IVAN BRKIĆ, TUROPOLJSKOG POSAV. ODREDA 35, V. BUNA; AZIRI REMZI, KENNEDYEV TRG 2, 10000 Zagreb; MURADIF HALVADŽIĆ, 7 FERENČICA 19B, 10000 Zagreb; RIFRAT IMERI, KENNEDYEV TRG 2, 10000 Zagreb; IVAN BENČEC, SESVETSKA 3, 10362 Planina Gornja; SELVUDIN BEŠIĆ, 1 KOZARI PUT 5 ODVOJAK 3A, 10000 Zagreb; AČKAR JOZO, 2 ODVOJAK DEVERIĆEVE 16, 10412 Donja Lomnica; NIKOLA CESTARIĆ, HRVATSKOG PLEMIĆA VUKA 4, 44400 Glina; MILOMIR BUINAC, ŽRTVA DOMOVINSKOG RATA 15, 10344 Majur; IVAN CVETNIĆ, TRG STJEPANA RADIĆA 8, 10410 Velika Gorica; MARIJAN ĐAMBIĆ, KOLAROVE BREZE 10, 10020 Botinec; MIRKO BUTUM, TUŠILOVIĆ 11, 47241 Tušilović; SENAD AHMETOVIĆ, LAZI 9, Lazi Turopoljski; IVŠIĆ ZLATKO, BUDAŠEVO 87, 44202 Budaševo; ZDRAVKO HUNDRIĆ, ŠTRUCLJEVO 48, 49215 SVETI KRIŽ; BRANKO HANŽEK, KARIVAROŠ 20, 49245 Gornja Stubica; FRANJO ANTUNOVIĆ, DUGOSELSKA 21, Črnec Dugoselski; JURAJ DEVERIĆ, ODRANSKA 86, 10412 Donja Lomnica; MILE BAKOVIĆ, ZADVORSKA 63, 10257 BREZOVICA; ZVONKO DILBER, KOLODVORSKA 54, 44317 Popovača; ANTO JAJČEVIĆ, ČETVRTKOVAC 12, 44210 Četvrtkovac; ILIJA BRNADA, PALANČANI 1, 43240 Palančani; VINKO GOJEVIĆ, VINOGRADSKA 76, 42203 Jalžabet; EŠEF BARAKOVIĆ, PAVLINSKA 50, Velika Mlaka; JURICA JAKOVAC, SLAVKA KOLARA 4, 10410 Velika Gorica; RADOMIR DREZGA, 3 POLJANICE 5/2, 10000 Zagreb; STJEPAN BOSILJ, MOŽĐENEC 48, 42220 Novi Marof; ZLATKO BRADIĆ, GRADIČKA 44, 10412 Donja Lomnica; STIPO BUTKOVIĆ, PILAROVA 35, 10000 Zagreb; HAŠIM HASANAGIĆ, VOĆARSKI PUT 1A, 10000 Zagreb; IVAN BIČANIĆ, TRG HRVATSKIH PAVLINA 11, 10000 Zagreb; MILKA CVETKOVIĆ, ZAGREBAČKA 25, 10410 GRADIČI; JOSIP BIČANIĆ, VAROŠ 12, 47306 Saborsko; IVAN DVORSKI, ČRNILE 20/1, 42223 Varaždinske Toplice; HUSEIN AVDIĆ, KENNEDYEV TRG 2, 10000 Zagreb; MILAN ILIĆ, CETINOVAČKA 9, 10000 Zagreb; PREDRAG GRGIĆ, KOZARI PUT 3 ODV. 2B, 10000 Zagreb; JOSIP BANOVIĆ, JURJA DOBRILE 26, 10410 Velika Gorica; STIPO BLAŽEVIĆ, LEMIĆ BRDO 42, 47000 Karlovac; MARIJAN GALETIĆ, VELIKI KUT 4, 53261 Križpolje; MLADEN ILIĆ, RUŠČENICA 13, 10000 Zagreb; DUŠAN KOMLENAC, KRALJEVIČKA 46, 10000 Zagreb; BLAŠKO LACO, KANALSKI PUT 11, 10000 Zagreb; ILIJA KRIŽAN, VUKOVARSKA 71, 32214 Tordinci; STJEPAN KOLAREC, VODOVODNA 18, 10413 Velika Buna; DRAGO LASTAVEC, BIOKOVSKA 54, 10000 Zagreb; BRANKO KOS, HOTNJA 110, 10414 Hotnja; MILIVOJ KLENOVIĆ, MIČEVEC 15, 10410 Velika Gorica; LUKA KRZNARIĆ, KAMENICA 24, 53261 Križpolje; BOŽIDAR KUHARIĆ, MOKRICE 210, 49243 OROSLAVLJE; NIKOLA KORDIĆ, CVJETNO NASELJE 19, 10410 Velika Gorica; ŽELJKO JANKELIĆ, KUDELJARSKI PUT 11, 10000 Zagreb; LJUBICA JUKIĆ, SLAVKA KOLARA 8A, 10410 Velika Gorica; JOSIP JUŠIĆ, ZAGREBAČKA 68, 10297 Jakovlje; ZVONIMIR JURIŠIĆ, NIKOLE TESLE 45, 10410 Velika Gorica; ZLATKO JANĐEL, M. KRLEŽE 4, 44000 Sisak; IVICA JUKIĆ, GORNJE PODTOČJE 53/2, 10419 Vukovina; LOVRO JERKOVIĆ, SAVRŠĆAK 35, 10430 Samobor; DRAGUTIN JUREN, BREZOVEC ZELINSKI 27, 10382 ; VLADO JELIĆ, SLAVKA KOLARA 35, 10410 Velika Gorica; MILAN JURIĆ, MILANA STEINER, 44000 Sisak; IVAN JURIĆ, HUM 77, 33520 SLATINA; ILIJA JAPUNĐA, POLJANIČKA 5, 10000 Zagreb; JURAJ KLENOVIĆ, STEPANSKA 48, 10412 D. LOMNICA; SVETKO LUJIĆ, LANIŠTE 16C, 10000 Zagreb; ZLATKO LEKTORIĆ, ODRANSKA 63, 10412 Donja Lomnica; FRANJO LUČIĆ, CESTA JOSIPA JOVIĆA 46, 21246 Aržano; RENATO LEDER, JELAČIĆEVA 61, 10410 Velika Gorica; STIPAN LOVRIĆ, PODBORSKA 106, 43500 Daruvar; DRAGUTIN LUKINIĆ, LUKINIĆ BRDO 87, 10414 Pokupsko; MLADEN LUSTIG, BRAĆE DOMANY 2, 10000 Zagreb; JOSIP MAJSEC, ŠTRUCLJEVO 53, 49223 Štrucljevo; PAVO LUKAČEVIĆ, JURJA DOBRILE 36, 10410 Velika Gorica; ŽELJKO LIKIĆ, BRADAŠIĆEVA 4, 10408 Velika Mlaka; STJEPAN LISAK, ŠAGUDOVEC 65, 49245 Gornja Stubica; MARKO MALKOČ, DUGAVE 14, 47300 Ogulin; BOŽO MARJANOVIĆ, JOSIPA JOVIĆA 26/1, 53230 Korenica; MIRKO RUBČIĆ, PERE ŠTIMCA 32, 10417 Buševec; MATO SPAHIĆ, STRMEC BUKEVSKI 112, 10410 Velika Gorica; ZVONKO PEVEC, NASELJE TRŠINSKI 13A, 49210 Zabok; RATKO RIKIĆ, LANIŠTE 12, 10000 Zagreb; DAVOR PERKOVIĆ, STAJNICA 67, 53262 Jezerane; SINIŠA MILJEŠIĆ, DONJOZELINSKA 98, 10382 Donja Zelina; NIKOLA OBAJDIN, JEZERANE 136, 53262 Jezerane; JOSIP RAJIĆ, GMAJNA 24, 10437 Rakitje; TOMISLAV MARINAC, UL. 44. BRIGADE HRVATSKE VOJSKE 2, 10360 SESVETE; STJEPAN POLJAK, D. CESARIĆ 4B, 10000 Zagreb; VLADO MALKOČ, BANA JOSIPA JELAČIĆA 27, 47250 Duga Resa; CMILJKO PINJUŠIĆ, RADNIČKA CESTA 282 H/1, 10000 Zagreb; SREĆKO MARIĆ, IVANA LACKOVIĆA 49, 10408 VELKA MLAKA; ŽELJKO STJEPANIĆ, STEPANSKA 12/1, 10412 Donja Lomnica; MARIJAN STOJČIĆ, SLAVKA KOLARA 33, 10410 Velika Gorica; STJEPAN POSAVEC, MOKRIČKA 66, 10290 Zaprešić; MILAN SEKULIĆ, 2 MAKSIMIRSKO NASELJE 7, 10000 Zagreb; JOZO PETROVIĆ, MIRKA DEANOVIĆA 7, 10000 Zagreb; IVAN MEDARIĆ, VELIKI PUT 6, Križpolje; ŽELJKO PERNAR, KRIŽPOLJE 8A, 53261 Križpolje; STJEPAN PIŠKOR, SELSKA 28, 10360 SESVETE; KRISTIJAN MIHALJEVIĆ, SLAVKA KOLARA 43A, 10410 Velika Gorica; ZLATKO MATOVINA, HRIBAROV PRILAZ 11, 10000 Zagreb; MIRKO PAVLEČIĆ, RADIĆEVA 71, PAVLOVAC; RAMO MUDROV, RUDE 124, 10430 Samobor; JOSIP MATKOVIĆ, JOSIPA KOVAČIĆA 16, ŠIJAKOVINA; MIHOVIL RITOŠA, BANA J. JELAČIĆA 161F, 48323 Hlebine; JAGO RADELJAK, 1. PETRUŠEVAC 6 ODVOJAK 43, 10000 Zagreb; LJUBA SOLENIČKI, ALEJA POMORACA 23/15, 10000 Zagreb; MARIJAN PLEŠA, RIBNJAK 6, 10000 Zagreb; IVAN MARUNA, SLAVKA KOLARA 6, 10410 Velika Gorica; PETAR NAĐANDER, LAZINA ČIČKA 4, 47201 LAZINA; LENCA PERIĆ, P.N. DUMAČE 1/13, 44250 Petrinja; MATO RAJIĆ, TUPEKOVA 16S, 10360 SESVETE; ZDRAVKO PERKOVIĆ, SV. L. MANDIĆ 12A, 10040 Zagreb; MIRKO SAVANOVIĆ, POLJANIČKA 5, 10000 Zagreb; ŽELJKO ROGINIĆ, ŠTRUCLJEVO 12D, 49223 SV. KRIŽ ZAČRETJE; MILAN PARAĆ, SOBOLSKI PUT 5, 10000 Zagreb; SAVO MAKSIMOVIĆ, KLAIĆEVA 42, 10000 Zagreb; MLADEN TRUMBETAŠ, DOLENEC 36, 10408 Velika Mlaka; ŽELJKO NOVAK, VRANJICE 26, 10000 Zagreb; MILIVOJ VASIĆ, PERUŠKI 106, 52208 Krnica; DRAGAN MARKOVIĆ, 10000 Zagreb; ROBERTO VOLJAK, SLAVKA KOLARA 8A, 10410 Velika Gorica; IVAN ŠTEFANAC, ZVORNIČKA 10, 44250 Petrinja; DALIBOR KLASNIĆ, N. BONIFAČIĆA 15, 10410 Velika Gorica; JOSIP TURKALJ, 2 ODVOJAK DEVERIĆEVA ULICA 18, 10412 Donja Lomnica; DRAGO VERŠIĆ, KOSIRNIKOVA 93A, 10000 Zagreb; EDIM KARABEGOVIĆ, 10000 Zagreb; MARGARETA KRAKAN-ČOP, JOZE MARINOVIĆA 11, 10000 Zagreb; ČEDOMIR VUKOVIĆ, SLAVKA KOLARA 4, 10410 Velika Gorica; VLADO ŠTEFANIĆ, ZAGORA 44, 49000 Krapina; NIKOLA ŠULENTIĆ, DUBRAVA 240, 10000 Zagreb; JOSIP TALAN, KOMEŠČICA 28A, 10000 Zagreb; IVICA KOVAČIĆ, ČOVIĆI 186, Ličko Lešće; BOŽO VRHOVNIK, NOVA CESTA 113, 10000 Zagreb; HRVOJE SVALINA, V. FILAKOVCA 1, 10000 Zagreb; PETAR ĆURIĆ, DUBROVAČKA 51, 10000 Zagreb; SINIŠA ŽABIĆ, EHRLICHOVA 7, 10000 Zagreb; ANKICA ZUPANC, STOJDRAŠKA 11, 10090 Zagreb; ŽELJKO NEKIĆ, PODGORSKA 12, 53270 SENJ; IBRAHIM SULJANOVIĆ, POLJANIČKA 5, 10000 Zagreb; BOŽO KOVAČIĆ, LIPNICA 39, 10000 Zagreb; STIPO TOPIĆ, GRADA VUKOVARA 274, 10000 Zagreb; MIROSLAV MATKOVIĆ, TUROPOLJSKA 86, LUKAVEC; ZVONKO SUŠA, DONJI DESINEC 180, 10450 Jastrebarsko; ŠIMUN ZADRO, 7 RETKOVAC 10D, 10000 Zagreb; MATO ŠUBARA, KRALJA ZVONIMIRA 17, 34552 Badljevina; VLADIMIR NOVAK, VRANJICE 26, 10000 Zagreb; ĆIRO BARTULOVIĆ, IMOTSKA 27, 10000 Zagreb; IVAN ŠPELIĆ, LUMBARDENIK 109B, ; MIJO PAVIĆ, VIDIKOVAC 3, 10312 Kloštar Ivanić; VLADIMIR TONKOVIĆ, ODAKOVA 5, 10000 Zagreb; ZVONKO VRBANEC, OKRUGLJAČKA 15, 10000 Zagreb; DRAGUTIN ŠTRUK, I.B.MAŽURANIĆ 20, 10000 Zagreb; NEBOJŠA RAPAIĆ, VESLAČKA 6, 10000 Zagreb; OLJA BUĆO, ŠIŠIĆEVA 18, 10000 Zagreb; MARKO PERKOVIĆ, LETINAC 21, Brinje; VLADKO PERNAR, KRIŽOPOLJE 81B, KRIŽOPOLJE; LIDIJA DEVERIĆ, ODRANSKA 86, 10412 Donja Lomnica</izvorni_sadrzaj>
    <derivirana_varijabla naziv="DomainObject.Predmet.StrankaFormatedWithAdress_1"> BRANKO ĆURIĆ, LANIŠTE 14B, 10000 Zagreb; MLADEN BILAĆ, SLAVKA KOLARA 8, 10410 Velika Gorica; FRANJO DEVČIĆ, LOPATINEČKA 5, 10000 Zagreb; FAIK HADŽIĆ, VRAPČANSKA 233, 10000 Zagreb; TUNJO BLAŽEVIĆ, LEMIĆ BRDO 42, 47000 Karlovac; IVANKO ILIJA, STUBIČKA 216, 10298 Jablanovec; ANTE BEBEK, ZIKE KUNC 4, 10000 Zagreb; IVAN BRKIĆ, TUROPOLJSKOG POSAV. ODREDA 35, V. BUNA; AZIRI REMZI, KENNEDYEV TRG 2, 10000 Zagreb; MURADIF HALVADŽIĆ, 7 FERENČICA 19B, 10000 Zagreb; RIFRAT IMERI, KENNEDYEV TRG 2, 10000 Zagreb; IVAN BENČEC, SESVETSKA 3, 10362 Planina Gornja; SELVUDIN BEŠIĆ, 1 KOZARI PUT 5 ODVOJAK 3A, 10000 Zagreb; AČKAR JOZO, 2 ODVOJAK DEVERIĆEVE 16, 10412 Donja Lomnica; NIKOLA CESTARIĆ, HRVATSKOG PLEMIĆA VUKA 4, 44400 Glina; MILOMIR BUINAC, ŽRTVA DOMOVINSKOG RATA 15, 10344 Majur; IVAN CVETNIĆ, TRG STJEPANA RADIĆA 8, 10410 Velika Gorica; MARIJAN ĐAMBIĆ, KOLAROVE BREZE 10, 10020 Botinec; MIRKO BUTUM, TUŠILOVIĆ 11, 47241 Tušilović; SENAD AHMETOVIĆ, LAZI 9, Lazi Turopoljski; IVŠIĆ ZLATKO, BUDAŠEVO 87, 44202 Budaševo; ZDRAVKO HUNDRIĆ, ŠTRUCLJEVO 48, 49215 SVETI KRIŽ; BRANKO HANŽEK, KARIVAROŠ 20, 49245 Gornja Stubica; FRANJO ANTUNOVIĆ, DUGOSELSKA 21, Črnec Dugoselski; JURAJ DEVERIĆ, ODRANSKA 86, 10412 Donja Lomnica; MILE BAKOVIĆ, ZADVORSKA 63, 10257 BREZOVICA; ZVONKO DILBER, KOLODVORSKA 54, 44317 Popovača; ANTO JAJČEVIĆ, ČETVRTKOVAC 12, 44210 Četvrtkovac; ILIJA BRNADA, PALANČANI 1, 43240 Palančani; VINKO GOJEVIĆ, VINOGRADSKA 76, 42203 Jalžabet; EŠEF BARAKOVIĆ, PAVLINSKA 50, Velika Mlaka; JURICA JAKOVAC, SLAVKA KOLARA 4, 10410 Velika Gorica; RADOMIR DREZGA, 3 POLJANICE 5/2, 10000 Zagreb; STJEPAN BOSILJ, MOŽĐENEC 48, 42220 Novi Marof; ZLATKO BRADIĆ, GRADIČKA 44, 10412 Donja Lomnica; STIPO BUTKOVIĆ, PILAROVA 35, 10000 Zagreb; HAŠIM HASANAGIĆ, VOĆARSKI PUT 1A, 10000 Zagreb; IVAN BIČANIĆ, TRG HRVATSKIH PAVLINA 11, 10000 Zagreb; MILKA CVETKOVIĆ, ZAGREBAČKA 25, 10410 GRADIČI; JOSIP BIČANIĆ, VAROŠ 12, 47306 Saborsko; IVAN DVORSKI, ČRNILE 20/1, 42223 Varaždinske Toplice; HUSEIN AVDIĆ, KENNEDYEV TRG 2, 10000 Zagreb; MILAN ILIĆ, CETINOVAČKA 9, 10000 Zagreb; PREDRAG GRGIĆ, KOZARI PUT 3 ODV. 2B, 10000 Zagreb; JOSIP BANOVIĆ, JURJA DOBRILE 26, 10410 Velika Gorica; STIPO BLAŽEVIĆ, LEMIĆ BRDO 42, 47000 Karlovac; MARIJAN GALETIĆ, VELIKI KUT 4, 53261 Križpolje; MLADEN ILIĆ, RUŠČENICA 13, 10000 Zagreb; DUŠAN KOMLENAC, KRALJEVIČKA 46, 10000 Zagreb; BLAŠKO LACO, KANALSKI PUT 11, 10000 Zagreb; ILIJA KRIŽAN, VUKOVARSKA 71, 32214 Tordinci; STJEPAN KOLAREC, VODOVODNA 18, 10413 Velika Buna; DRAGO LASTAVEC, BIOKOVSKA 54, 10000 Zagreb; BRANKO KOS, HOTNJA 110, 10414 Hotnja; MILIVOJ KLENOVIĆ, MIČEVEC 15, 10410 Velika Gorica; LUKA KRZNARIĆ, KAMENICA 24, 53261 Križpolje; BOŽIDAR KUHARIĆ, MOKRICE 210, 49243 OROSLAVLJE; NIKOLA KORDIĆ, CVJETNO NASELJE 19, 10410 Velika Gorica; ŽELJKO JANKELIĆ, KUDELJARSKI PUT 11, 10000 Zagreb; LJUBICA JUKIĆ, SLAVKA KOLARA 8A, 10410 Velika Gorica; JOSIP JUŠIĆ, ZAGREBAČKA 68, 10297 Jakovlje; ZVONIMIR JURIŠIĆ, NIKOLE TESLE 45, 10410 Velika Gorica; ZLATKO JANĐEL, M. KRLEŽE 4, 44000 Sisak; IVICA JUKIĆ, GORNJE PODTOČJE 53/2, 10419 Vukovina; LOVRO JERKOVIĆ, SAVRŠĆAK 35, 10430 Samobor; DRAGUTIN JUREN, BREZOVEC ZELINSKI 27, 10382 ; VLADO JELIĆ, SLAVKA KOLARA 35, 10410 Velika Gorica; MILAN JURIĆ, MILANA STEINER, 44000 Sisak; IVAN JURIĆ, HUM 77, 33520 SLATINA; ILIJA JAPUNĐA, POLJANIČKA 5, 10000 Zagreb; JURAJ KLENOVIĆ, STEPANSKA 48, 10412 D. LOMNICA; SVETKO LUJIĆ, LANIŠTE 16C, 10000 Zagreb; ZLATKO LEKTORIĆ, ODRANSKA 63, 10412 Donja Lomnica; FRANJO LUČIĆ, CESTA JOSIPA JOVIĆA 46, 21246 Aržano; RENATO LEDER, JELAČIĆEVA 61, 10410 Velika Gorica; STIPAN LOVRIĆ, PODBORSKA 106, 43500 Daruvar; DRAGUTIN LUKINIĆ, LUKINIĆ BRDO 87, 10414 Pokupsko; MLADEN LUSTIG, BRAĆE DOMANY 2, 10000 Zagreb; JOSIP MAJSEC, ŠTRUCLJEVO 53, 49223 Štrucljevo; PAVO LUKAČEVIĆ, JURJA DOBRILE 36, 10410 Velika Gorica; ŽELJKO LIKIĆ, BRADAŠIĆEVA 4, 10408 Velika Mlaka; STJEPAN LISAK, ŠAGUDOVEC 65, 49245 Gornja Stubica; MARKO MALKOČ, DUGAVE 14, 47300 Ogulin; BOŽO MARJANOVIĆ, JOSIPA JOVIĆA 26/1, 53230 Korenica; MIRKO RUBČIĆ, PERE ŠTIMCA 32, 10417 Buševec; MATO SPAHIĆ, STRMEC BUKEVSKI 112, 10410 Velika Gorica; ZVONKO PEVEC, NASELJE TRŠINSKI 13A, 49210 Zabok; RATKO RIKIĆ, LANIŠTE 12, 10000 Zagreb; DAVOR PERKOVIĆ, STAJNICA 67, 53262 Jezerane; SINIŠA MILJEŠIĆ, DONJOZELINSKA 98, 10382 Donja Zelina; NIKOLA OBAJDIN, JEZERANE 136, 53262 Jezerane; JOSIP RAJIĆ, GMAJNA 24, 10437 Rakitje; TOMISLAV MARINAC, UL. 44. BRIGADE HRVATSKE VOJSKE 2, 10360 SESVETE; STJEPAN POLJAK, D. CESARIĆ 4B, 10000 Zagreb; VLADO MALKOČ, BANA JOSIPA JELAČIĆA 27, 47250 Duga Resa; CMILJKO PINJUŠIĆ, RADNIČKA CESTA 282 H/1, 10000 Zagreb; SREĆKO MARIĆ, IVANA LACKOVIĆA 49, 10408 VELKA MLAKA; ŽELJKO STJEPANIĆ, STEPANSKA 12/1, 10412 Donja Lomnica; MARIJAN STOJČIĆ, SLAVKA KOLARA 33, 10410 Velika Gorica; STJEPAN POSAVEC, MOKRIČKA 66, 10290 Zaprešić; MILAN SEKULIĆ, 2 MAKSIMIRSKO NASELJE 7, 10000 Zagreb; JOZO PETROVIĆ, MIRKA DEANOVIĆA 7, 10000 Zagreb; IVAN MEDARIĆ, VELIKI PUT 6, Križpolje; ŽELJKO PERNAR, KRIŽPOLJE 8A, 53261 Križpolje; STJEPAN PIŠKOR, SELSKA 28, 10360 SESVETE; KRISTIJAN MIHALJEVIĆ, SLAVKA KOLARA 43A, 10410 Velika Gorica; ZLATKO MATOVINA, HRIBAROV PRILAZ 11, 10000 Zagreb; MIRKO PAVLEČIĆ, RADIĆEVA 71, PAVLOVAC; RAMO MUDROV, RUDE 124, 10430 Samobor; JOSIP MATKOVIĆ, JOSIPA KOVAČIĆA 16, ŠIJAKOVINA; MIHOVIL RITOŠA, BANA J. JELAČIĆA 161F, 48323 Hlebine; JAGO RADELJAK, 1. PETRUŠEVAC 6 ODVOJAK 43, 10000 Zagreb; LJUBA SOLENIČKI, ALEJA POMORACA 23/15, 10000 Zagreb; MARIJAN PLEŠA, RIBNJAK 6, 10000 Zagreb; IVAN MARUNA, SLAVKA KOLARA 6, 10410 Velika Gorica; PETAR NAĐANDER, LAZINA ČIČKA 4, 47201 LAZINA; LENCA PERIĆ, P.N. DUMAČE 1/13, 44250 Petrinja; MATO RAJIĆ, TUPEKOVA 16S, 10360 SESVETE; ZDRAVKO PERKOVIĆ, SV. L. MANDIĆ 12A, 10040 Zagreb; MIRKO SAVANOVIĆ, POLJANIČKA 5, 10000 Zagreb; ŽELJKO ROGINIĆ, ŠTRUCLJEVO 12D, 49223 SV. KRIŽ ZAČRETJE; MILAN PARAĆ, SOBOLSKI PUT 5, 10000 Zagreb; SAVO MAKSIMOVIĆ, KLAIĆEVA 42, 10000 Zagreb; MLADEN TRUMBETAŠ, DOLENEC 36, 10408 Velika Mlaka; ŽELJKO NOVAK, VRANJICE 26, 10000 Zagreb; MILIVOJ VASIĆ, PERUŠKI 106, 52208 Krnica; DRAGAN MARKOVIĆ, 10000 Zagreb; ROBERTO VOLJAK, SLAVKA KOLARA 8A, 10410 Velika Gorica; IVAN ŠTEFANAC, ZVORNIČKA 10, 44250 Petrinja; DALIBOR KLASNIĆ, N. BONIFAČIĆA 15, 10410 Velika Gorica; JOSIP TURKALJ, 2 ODVOJAK DEVERIĆEVA ULICA 18, 10412 Donja Lomnica; DRAGO VERŠIĆ, KOSIRNIKOVA 93A, 10000 Zagreb; EDIM KARABEGOVIĆ, 10000 Zagreb; MARGARETA KRAKAN-ČOP, JOZE MARINOVIĆA 11, 10000 Zagreb; ČEDOMIR VUKOVIĆ, SLAVKA KOLARA 4, 10410 Velika Gorica; VLADO ŠTEFANIĆ, ZAGORA 44, 49000 Krapina; NIKOLA ŠULENTIĆ, DUBRAVA 240, 10000 Zagreb; JOSIP TALAN, KOMEŠČICA 28A, 10000 Zagreb; IVICA KOVAČIĆ, ČOVIĆI 186, Ličko Lešće; BOŽO VRHOVNIK, NOVA CESTA 113, 10000 Zagreb; HRVOJE SVALINA, V. FILAKOVCA 1, 10000 Zagreb; PETAR ĆURIĆ, DUBROVAČKA 51, 10000 Zagreb; SINIŠA ŽABIĆ, EHRLICHOVA 7, 10000 Zagreb; ANKICA ZUPANC, STOJDRAŠKA 11, 10090 Zagreb; ŽELJKO NEKIĆ, PODGORSKA 12, 53270 SENJ; IBRAHIM SULJANOVIĆ, POLJANIČKA 5, 10000 Zagreb; BOŽO KOVAČIĆ, LIPNICA 39, 10000 Zagreb; STIPO TOPIĆ, GRADA VUKOVARA 274, 10000 Zagreb; MIROSLAV MATKOVIĆ, TUROPOLJSKA 86, LUKAVEC; ZVONKO SUŠA, DONJI DESINEC 180, 10450 Jastrebarsko; ŠIMUN ZADRO, 7 RETKOVAC 10D, 10000 Zagreb; MATO ŠUBARA, KRALJA ZVONIMIRA 17, 34552 Badljevina; VLADIMIR NOVAK, VRANJICE 26, 10000 Zagreb; ĆIRO BARTULOVIĆ, IMOTSKA 27, 10000 Zagreb; IVAN ŠPELIĆ, LUMBARDENIK 109B, ; MIJO PAVIĆ, VIDIKOVAC 3, 10312 Kloštar Ivanić; VLADIMIR TONKOVIĆ, ODAKOVA 5, 10000 Zagreb; ZVONKO VRBANEC, OKRUGLJAČKA 15, 10000 Zagreb; DRAGUTIN ŠTRUK, I.B.MAŽURANIĆ 20, 10000 Zagreb; NEBOJŠA RAPAIĆ, VESLAČKA 6, 10000 Zagreb; OLJA BUĆO, ŠIŠIĆEVA 18, 10000 Zagreb; MARKO PERKOVIĆ, LETINAC 21, Brinje; VLADKO PERNAR, KRIŽOPOLJE 81B, KRIŽOPOLJE; LIDIJA DEVERIĆ, ODRANSKA 86, 10412 Donja Lomnica</derivirana_varijabla>
  </DomainObject.Predmet.StrankaFormatedWithAdress>
  <DomainObject.Predmet.StrankaFormatedWithAdressOIB>
    <izvorni_sadrzaj> BRANKO ĆURIĆ, LANIŠTE 14B, 10000 Zagreb; MLADEN BILAĆ, SLAVKA KOLARA 8, 10410 Velika Gorica; FRANJO DEVČIĆ, LOPATINEČKA 5, 10000 Zagreb; FAIK HADŽIĆ, VRAPČANSKA 233, 10000 Zagreb; TUNJO BLAŽEVIĆ, LEMIĆ BRDO 42, 47000 Karlovac; IVANKO ILIJA, STUBIČKA 216, 10298 Jablanovec; ANTE BEBEK, ZIKE KUNC 4, 10000 Zagreb; IVAN BRKIĆ, TUROPOLJSKOG POSAV. ODREDA 35, V. BUNA; AZIRI REMZI, KENNEDYEV TRG 2, 10000 Zagreb; MURADIF HALVADŽIĆ, 7 FERENČICA 19B, 10000 Zagreb; RIFRAT IMERI, KENNEDYEV TRG 2, 10000 Zagreb; IVAN BENČEC, SESVETSKA 3, 10362 Planina Gornja; SELVUDIN BEŠIĆ, 1 KOZARI PUT 5 ODVOJAK 3A, 10000 Zagreb; AČKAR JOZO, 2 ODVOJAK DEVERIĆEVE 16, 10412 Donja Lomnica; NIKOLA CESTARIĆ, HRVATSKOG PLEMIĆA VUKA 4, 44400 Glina; MILOMIR BUINAC, ŽRTVA DOMOVINSKOG RATA 15, 10344 Majur; IVAN CVETNIĆ, TRG STJEPANA RADIĆA 8, 10410 Velika Gorica; MARIJAN ĐAMBIĆ, KOLAROVE BREZE 10, 10020 Botinec; MIRKO BUTUM, TUŠILOVIĆ 11, 47241 Tušilović; SENAD AHMETOVIĆ, LAZI 9, Lazi Turopoljski; IVŠIĆ ZLATKO, BUDAŠEVO 87, 44202 Budaševo; ZDRAVKO HUNDRIĆ, ŠTRUCLJEVO 48, 49215 SVETI KRIŽ; BRANKO HANŽEK, KARIVAROŠ 20, 49245 Gornja Stubica; FRANJO ANTUNOVIĆ, DUGOSELSKA 21, Črnec Dugoselski; JURAJ DEVERIĆ, ODRANSKA 86, 10412 Donja Lomnica; MILE BAKOVIĆ, ZADVORSKA 63, 10257 BREZOVICA; ZVONKO DILBER, KOLODVORSKA 54, 44317 Popovača; ANTO JAJČEVIĆ, ČETVRTKOVAC 12, 44210 Četvrtkovac; ILIJA BRNADA, PALANČANI 1, 43240 Palančani; VINKO GOJEVIĆ, VINOGRADSKA 76, 42203 Jalžabet; EŠEF BARAKOVIĆ, PAVLINSKA 50, Velika Mlaka; JURICA JAKOVAC, SLAVKA KOLARA 4, 10410 Velika Gorica; RADOMIR DREZGA, 3 POLJANICE 5/2, 10000 Zagreb; STJEPAN BOSILJ, MOŽĐENEC 48, 42220 Novi Marof; ZLATKO BRADIĆ, GRADIČKA 44, 10412 Donja Lomnica; STIPO BUTKOVIĆ, PILAROVA 35, 10000 Zagreb; HAŠIM HASANAGIĆ, VOĆARSKI PUT 1A, 10000 Zagreb; IVAN BIČANIĆ, TRG HRVATSKIH PAVLINA 11, 10000 Zagreb; MILKA CVETKOVIĆ, ZAGREBAČKA 25, 10410 GRADIČI; JOSIP BIČANIĆ, VAROŠ 12, 47306 Saborsko; IVAN DVORSKI, ČRNILE 20/1, 42223 Varaždinske Toplice; HUSEIN AVDIĆ, KENNEDYEV TRG 2, 10000 Zagreb; MILAN ILIĆ, CETINOVAČKA 9, 10000 Zagreb; PREDRAG GRGIĆ, KOZARI PUT 3 ODV. 2B, 10000 Zagreb; JOSIP BANOVIĆ, JURJA DOBRILE 26, 10410 Velika Gorica; STIPO BLAŽEVIĆ, LEMIĆ BRDO 42, 47000 Karlovac; MARIJAN GALETIĆ, VELIKI KUT 4, 53261 Križpolje; MLADEN ILIĆ, RUŠČENICA 13, 10000 Zagreb; DUŠAN KOMLENAC, KRALJEVIČKA 46, 10000 Zagreb; BLAŠKO LACO, KANALSKI PUT 11, 10000 Zagreb; ILIJA KRIŽAN, VUKOVARSKA 71, 32214 Tordinci; STJEPAN KOLAREC, VODOVODNA 18, 10413 Velika Buna; DRAGO LASTAVEC, BIOKOVSKA 54, 10000 Zagreb; BRANKO KOS, HOTNJA 110, 10414 Hotnja; MILIVOJ KLENOVIĆ, MIČEVEC 15, 10410 Velika Gorica; LUKA KRZNARIĆ, KAMENICA 24, 53261 Križpolje; BOŽIDAR KUHARIĆ, MOKRICE 210, 49243 OROSLAVLJE; NIKOLA KORDIĆ, CVJETNO NASELJE 19, 10410 Velika Gorica; ŽELJKO JANKELIĆ, KUDELJARSKI PUT 11, 10000 Zagreb; LJUBICA JUKIĆ, SLAVKA KOLARA 8A, 10410 Velika Gorica; JOSIP JUŠIĆ, ZAGREBAČKA 68, 10297 Jakovlje; ZVONIMIR JURIŠIĆ, NIKOLE TESLE 45, 10410 Velika Gorica; ZLATKO JANĐEL, M. KRLEŽE 4, 44000 Sisak; IVICA JUKIĆ, GORNJE PODTOČJE 53/2, 10419 Vukovina; LOVRO JERKOVIĆ, SAVRŠĆAK 35, 10430 Samobor; DRAGUTIN JUREN, BREZOVEC ZELINSKI 27, 10382 ; VLADO JELIĆ, SLAVKA KOLARA 35, 10410 Velika Gorica; MILAN JURIĆ, MILANA STEINER, 44000 Sisak; IVAN JURIĆ, HUM 77, 33520 SLATINA; ILIJA JAPUNĐA, POLJANIČKA 5, 10000 Zagreb; JURAJ KLENOVIĆ, STEPANSKA 48, 10412 D. LOMNICA; SVETKO LUJIĆ, LANIŠTE 16C, 10000 Zagreb; ZLATKO LEKTORIĆ, ODRANSKA 63, 10412 Donja Lomnica; FRANJO LUČIĆ, CESTA JOSIPA JOVIĆA 46, 21246 Aržano; RENATO LEDER, JELAČIĆEVA 61, 10410 Velika Gorica; STIPAN LOVRIĆ, PODBORSKA 106, 43500 Daruvar; DRAGUTIN LUKINIĆ, LUKINIĆ BRDO 87, 10414 Pokupsko; MLADEN LUSTIG, BRAĆE DOMANY 2, 10000 Zagreb; JOSIP MAJSEC, ŠTRUCLJEVO 53, 49223 Štrucljevo; PAVO LUKAČEVIĆ, JURJA DOBRILE 36, 10410 Velika Gorica; ŽELJKO LIKIĆ, BRADAŠIĆEVA 4, 10408 Velika Mlaka; STJEPAN LISAK, ŠAGUDOVEC 65, 49245 Gornja Stubica; MARKO MALKOČ, DUGAVE 14, 47300 Ogulin; BOŽO MARJANOVIĆ, JOSIPA JOVIĆA 26/1, 53230 Korenica; MIRKO RUBČIĆ, PERE ŠTIMCA 32, 10417 Buševec; MATO SPAHIĆ, STRMEC BUKEVSKI 112, 10410 Velika Gorica; ZVONKO PEVEC, NASELJE TRŠINSKI 13A, 49210 Zabok; RATKO RIKIĆ, LANIŠTE 12, 10000 Zagreb; DAVOR PERKOVIĆ, STAJNICA 67, 53262 Jezerane; SINIŠA MILJEŠIĆ, DONJOZELINSKA 98, 10382 Donja Zelina; NIKOLA OBAJDIN, JEZERANE 136, 53262 Jezerane; JOSIP RAJIĆ, GMAJNA 24, 10437 Rakitje; TOMISLAV MARINAC, UL. 44. BRIGADE HRVATSKE VOJSKE 2, 10360 SESVETE; STJEPAN POLJAK, D. CESARIĆ 4B, 10000 Zagreb; VLADO MALKOČ, BANA JOSIPA JELAČIĆA 27, 47250 Duga Resa; CMILJKO PINJUŠIĆ, RADNIČKA CESTA 282 H/1, 10000 Zagreb; SREĆKO MARIĆ, IVANA LACKOVIĆA 49, 10408 VELKA MLAKA; ŽELJKO STJEPANIĆ, STEPANSKA 12/1, 10412 Donja Lomnica; MARIJAN STOJČIĆ, SLAVKA KOLARA 33, 10410 Velika Gorica; STJEPAN POSAVEC, MOKRIČKA 66, 10290 Zaprešić; MILAN SEKULIĆ, 2 MAKSIMIRSKO NASELJE 7, 10000 Zagreb; JOZO PETROVIĆ, MIRKA DEANOVIĆA 7, 10000 Zagreb; IVAN MEDARIĆ, VELIKI PUT 6, Križpolje; ŽELJKO PERNAR, KRIŽPOLJE 8A, 53261 Križpolje; STJEPAN PIŠKOR, SELSKA 28, 10360 SESVETE; KRISTIJAN MIHALJEVIĆ, SLAVKA KOLARA 43A, 10410 Velika Gorica; ZLATKO MATOVINA, HRIBAROV PRILAZ 11, 10000 Zagreb; MIRKO PAVLEČIĆ, RADIĆEVA 71, PAVLOVAC; RAMO MUDROV, RUDE 124, 10430 Samobor; JOSIP MATKOVIĆ, JOSIPA KOVAČIĆA 16, ŠIJAKOVINA; MIHOVIL RITOŠA, BANA J. JELAČIĆA 161F, 48323 Hlebine; JAGO RADELJAK, 1. PETRUŠEVAC 6 ODVOJAK 43, 10000 Zagreb; LJUBA SOLENIČKI, ALEJA POMORACA 23/15, 10000 Zagreb; MARIJAN PLEŠA, RIBNJAK 6, 10000 Zagreb; IVAN MARUNA, SLAVKA KOLARA 6, 10410 Velika Gorica; PETAR NAĐANDER, LAZINA ČIČKA 4, 47201 LAZINA; LENCA PERIĆ, P.N. DUMAČE 1/13, 44250 Petrinja; MATO RAJIĆ, TUPEKOVA 16S, 10360 SESVETE; ZDRAVKO PERKOVIĆ, SV. L. MANDIĆ 12A, 10040 Zagreb; MIRKO SAVANOVIĆ, POLJANIČKA 5, 10000 Zagreb; ŽELJKO ROGINIĆ, ŠTRUCLJEVO 12D, 49223 SV. KRIŽ ZAČRETJE; MILAN PARAĆ, SOBOLSKI PUT 5, 10000 Zagreb; SAVO MAKSIMOVIĆ, KLAIĆEVA 42, 10000 Zagreb; MLADEN TRUMBETAŠ, DOLENEC 36, 10408 Velika Mlaka; ŽELJKO NOVAK, VRANJICE 26, 10000 Zagreb; MILIVOJ VASIĆ, PERUŠKI 106, 52208 Krnica; DRAGAN MARKOVIĆ, 10000 Zagreb; ROBERTO VOLJAK, SLAVKA KOLARA 8A, 10410 Velika Gorica; IVAN ŠTEFANAC, ZVORNIČKA 10, 44250 Petrinja; DALIBOR KLASNIĆ, N. BONIFAČIĆA 15, 10410 Velika Gorica; JOSIP TURKALJ, 2 ODVOJAK DEVERIĆEVA ULICA 18, 10412 Donja Lomnica; DRAGO VERŠIĆ, KOSIRNIKOVA 93A, 10000 Zagreb; EDIM KARABEGOVIĆ, 10000 Zagreb; MARGARETA KRAKAN-ČOP, JOZE MARINOVIĆA 11, 10000 Zagreb; ČEDOMIR VUKOVIĆ, SLAVKA KOLARA 4, 10410 Velika Gorica; VLADO ŠTEFANIĆ, ZAGORA 44, 49000 Krapina; NIKOLA ŠULENTIĆ, DUBRAVA 240, 10000 Zagreb; JOSIP TALAN, KOMEŠČICA 28A, 10000 Zagreb; IVICA KOVAČIĆ, ČOVIĆI 186, Ličko Lešće; BOŽO VRHOVNIK, NOVA CESTA 113, 10000 Zagreb; HRVOJE SVALINA, V. FILAKOVCA 1, 10000 Zagreb; PETAR ĆURIĆ, DUBROVAČKA 51, 10000 Zagreb; SINIŠA ŽABIĆ, EHRLICHOVA 7, 10000 Zagreb; ANKICA ZUPANC, STOJDRAŠKA 11, 10090 Zagreb; ŽELJKO NEKIĆ, PODGORSKA 12, 53270 SENJ; IBRAHIM SULJANOVIĆ, POLJANIČKA 5, 10000 Zagreb; BOŽO KOVAČIĆ, LIPNICA 39, 10000 Zagreb; STIPO TOPIĆ, GRADA VUKOVARA 274, 10000 Zagreb; MIROSLAV MATKOVIĆ, TUROPOLJSKA 86, LUKAVEC; ZVONKO SUŠA, DONJI DESINEC 180, 10450 Jastrebarsko; ŠIMUN ZADRO, 7 RETKOVAC 10D, 10000 Zagreb; MATO ŠUBARA, KRALJA ZVONIMIRA 17, 34552 Badljevina; VLADIMIR NOVAK, VRANJICE 26, 10000 Zagreb; ĆIRO BARTULOVIĆ, IMOTSKA 27, 10000 Zagreb; IVAN ŠPELIĆ, LUMBARDENIK 109B, ; MIJO PAVIĆ, VIDIKOVAC 3, 10312 Kloštar Ivanić; VLADIMIR TONKOVIĆ, ODAKOVA 5, 10000 Zagreb; ZVONKO VRBANEC, OKRUGLJAČKA 15, 10000 Zagreb; DRAGUTIN ŠTRUK, I.B.MAŽURANIĆ 20, 10000 Zagreb; NEBOJŠA RAPAIĆ, VESLAČKA 6, 10000 Zagreb; OLJA BUĆO, ŠIŠIĆEVA 18, 10000 Zagreb; MARKO PERKOVIĆ, LETINAC 21, Brinje; VLADKO PERNAR, KRIŽOPOLJE 81B, KRIŽOPOLJE; LIDIJA DEVERIĆ, ODRANSKA 86, 10412 Donja Lomnica</izvorni_sadrzaj>
    <derivirana_varijabla naziv="DomainObject.Predmet.StrankaFormatedWithAdressOIB_1"> BRANKO ĆURIĆ, LANIŠTE 14B, 10000 Zagreb; MLADEN BILAĆ, SLAVKA KOLARA 8, 10410 Velika Gorica; FRANJO DEVČIĆ, LOPATINEČKA 5, 10000 Zagreb; FAIK HADŽIĆ, VRAPČANSKA 233, 10000 Zagreb; TUNJO BLAŽEVIĆ, LEMIĆ BRDO 42, 47000 Karlovac; IVANKO ILIJA, STUBIČKA 216, 10298 Jablanovec; ANTE BEBEK, ZIKE KUNC 4, 10000 Zagreb; IVAN BRKIĆ, TUROPOLJSKOG POSAV. ODREDA 35, V. BUNA; AZIRI REMZI, KENNEDYEV TRG 2, 10000 Zagreb; MURADIF HALVADŽIĆ, 7 FERENČICA 19B, 10000 Zagreb; RIFRAT IMERI, KENNEDYEV TRG 2, 10000 Zagreb; IVAN BENČEC, SESVETSKA 3, 10362 Planina Gornja; SELVUDIN BEŠIĆ, 1 KOZARI PUT 5 ODVOJAK 3A, 10000 Zagreb; AČKAR JOZO, 2 ODVOJAK DEVERIĆEVE 16, 10412 Donja Lomnica; NIKOLA CESTARIĆ, HRVATSKOG PLEMIĆA VUKA 4, 44400 Glina; MILOMIR BUINAC, ŽRTVA DOMOVINSKOG RATA 15, 10344 Majur; IVAN CVETNIĆ, TRG STJEPANA RADIĆA 8, 10410 Velika Gorica; MARIJAN ĐAMBIĆ, KOLAROVE BREZE 10, 10020 Botinec; MIRKO BUTUM, TUŠILOVIĆ 11, 47241 Tušilović; SENAD AHMETOVIĆ, LAZI 9, Lazi Turopoljski; IVŠIĆ ZLATKO, BUDAŠEVO 87, 44202 Budaševo; ZDRAVKO HUNDRIĆ, ŠTRUCLJEVO 48, 49215 SVETI KRIŽ; BRANKO HANŽEK, KARIVAROŠ 20, 49245 Gornja Stubica; FRANJO ANTUNOVIĆ, DUGOSELSKA 21, Črnec Dugoselski; JURAJ DEVERIĆ, ODRANSKA 86, 10412 Donja Lomnica; MILE BAKOVIĆ, ZADVORSKA 63, 10257 BREZOVICA; ZVONKO DILBER, KOLODVORSKA 54, 44317 Popovača; ANTO JAJČEVIĆ, ČETVRTKOVAC 12, 44210 Četvrtkovac; ILIJA BRNADA, PALANČANI 1, 43240 Palančani; VINKO GOJEVIĆ, VINOGRADSKA 76, 42203 Jalžabet; EŠEF BARAKOVIĆ, PAVLINSKA 50, Velika Mlaka; JURICA JAKOVAC, SLAVKA KOLARA 4, 10410 Velika Gorica; RADOMIR DREZGA, 3 POLJANICE 5/2, 10000 Zagreb; STJEPAN BOSILJ, MOŽĐENEC 48, 42220 Novi Marof; ZLATKO BRADIĆ, GRADIČKA 44, 10412 Donja Lomnica; STIPO BUTKOVIĆ, PILAROVA 35, 10000 Zagreb; HAŠIM HASANAGIĆ, VOĆARSKI PUT 1A, 10000 Zagreb; IVAN BIČANIĆ, TRG HRVATSKIH PAVLINA 11, 10000 Zagreb; MILKA CVETKOVIĆ, ZAGREBAČKA 25, 10410 GRADIČI; JOSIP BIČANIĆ, VAROŠ 12, 47306 Saborsko; IVAN DVORSKI, ČRNILE 20/1, 42223 Varaždinske Toplice; HUSEIN AVDIĆ, KENNEDYEV TRG 2, 10000 Zagreb; MILAN ILIĆ, CETINOVAČKA 9, 10000 Zagreb; PREDRAG GRGIĆ, KOZARI PUT 3 ODV. 2B, 10000 Zagreb; JOSIP BANOVIĆ, JURJA DOBRILE 26, 10410 Velika Gorica; STIPO BLAŽEVIĆ, LEMIĆ BRDO 42, 47000 Karlovac; MARIJAN GALETIĆ, VELIKI KUT 4, 53261 Križpolje; MLADEN ILIĆ, RUŠČENICA 13, 10000 Zagreb; DUŠAN KOMLENAC, KRALJEVIČKA 46, 10000 Zagreb; BLAŠKO LACO, KANALSKI PUT 11, 10000 Zagreb; ILIJA KRIŽAN, VUKOVARSKA 71, 32214 Tordinci; STJEPAN KOLAREC, VODOVODNA 18, 10413 Velika Buna; DRAGO LASTAVEC, BIOKOVSKA 54, 10000 Zagreb; BRANKO KOS, HOTNJA 110, 10414 Hotnja; MILIVOJ KLENOVIĆ, MIČEVEC 15, 10410 Velika Gorica; LUKA KRZNARIĆ, KAMENICA 24, 53261 Križpolje; BOŽIDAR KUHARIĆ, MOKRICE 210, 49243 OROSLAVLJE; NIKOLA KORDIĆ, CVJETNO NASELJE 19, 10410 Velika Gorica; ŽELJKO JANKELIĆ, KUDELJARSKI PUT 11, 10000 Zagreb; LJUBICA JUKIĆ, SLAVKA KOLARA 8A, 10410 Velika Gorica; JOSIP JUŠIĆ, ZAGREBAČKA 68, 10297 Jakovlje; ZVONIMIR JURIŠIĆ, NIKOLE TESLE 45, 10410 Velika Gorica; ZLATKO JANĐEL, M. KRLEŽE 4, 44000 Sisak; IVICA JUKIĆ, GORNJE PODTOČJE 53/2, 10419 Vukovina; LOVRO JERKOVIĆ, SAVRŠĆAK 35, 10430 Samobor; DRAGUTIN JUREN, BREZOVEC ZELINSKI 27, 10382 ; VLADO JELIĆ, SLAVKA KOLARA 35, 10410 Velika Gorica; MILAN JURIĆ, MILANA STEINER, 44000 Sisak; IVAN JURIĆ, HUM 77, 33520 SLATINA; ILIJA JAPUNĐA, POLJANIČKA 5, 10000 Zagreb; JURAJ KLENOVIĆ, STEPANSKA 48, 10412 D. LOMNICA; SVETKO LUJIĆ, LANIŠTE 16C, 10000 Zagreb; ZLATKO LEKTORIĆ, ODRANSKA 63, 10412 Donja Lomnica; FRANJO LUČIĆ, CESTA JOSIPA JOVIĆA 46, 21246 Aržano; RENATO LEDER, JELAČIĆEVA 61, 10410 Velika Gorica; STIPAN LOVRIĆ, PODBORSKA 106, 43500 Daruvar; DRAGUTIN LUKINIĆ, LUKINIĆ BRDO 87, 10414 Pokupsko; MLADEN LUSTIG, BRAĆE DOMANY 2, 10000 Zagreb; JOSIP MAJSEC, ŠTRUCLJEVO 53, 49223 Štrucljevo; PAVO LUKAČEVIĆ, JURJA DOBRILE 36, 10410 Velika Gorica; ŽELJKO LIKIĆ, BRADAŠIĆEVA 4, 10408 Velika Mlaka; STJEPAN LISAK, ŠAGUDOVEC 65, 49245 Gornja Stubica; MARKO MALKOČ, DUGAVE 14, 47300 Ogulin; BOŽO MARJANOVIĆ, JOSIPA JOVIĆA 26/1, 53230 Korenica; MIRKO RUBČIĆ, PERE ŠTIMCA 32, 10417 Buševec; MATO SPAHIĆ, STRMEC BUKEVSKI 112, 10410 Velika Gorica; ZVONKO PEVEC, NASELJE TRŠINSKI 13A, 49210 Zabok; RATKO RIKIĆ, LANIŠTE 12, 10000 Zagreb; DAVOR PERKOVIĆ, STAJNICA 67, 53262 Jezerane; SINIŠA MILJEŠIĆ, DONJOZELINSKA 98, 10382 Donja Zelina; NIKOLA OBAJDIN, JEZERANE 136, 53262 Jezerane; JOSIP RAJIĆ, GMAJNA 24, 10437 Rakitje; TOMISLAV MARINAC, UL. 44. BRIGADE HRVATSKE VOJSKE 2, 10360 SESVETE; STJEPAN POLJAK, D. CESARIĆ 4B, 10000 Zagreb; VLADO MALKOČ, BANA JOSIPA JELAČIĆA 27, 47250 Duga Resa; CMILJKO PINJUŠIĆ, RADNIČKA CESTA 282 H/1, 10000 Zagreb; SREĆKO MARIĆ, IVANA LACKOVIĆA 49, 10408 VELKA MLAKA; ŽELJKO STJEPANIĆ, STEPANSKA 12/1, 10412 Donja Lomnica; MARIJAN STOJČIĆ, SLAVKA KOLARA 33, 10410 Velika Gorica; STJEPAN POSAVEC, MOKRIČKA 66, 10290 Zaprešić; MILAN SEKULIĆ, 2 MAKSIMIRSKO NASELJE 7, 10000 Zagreb; JOZO PETROVIĆ, MIRKA DEANOVIĆA 7, 10000 Zagreb; IVAN MEDARIĆ, VELIKI PUT 6, Križpolje; ŽELJKO PERNAR, KRIŽPOLJE 8A, 53261 Križpolje; STJEPAN PIŠKOR, SELSKA 28, 10360 SESVETE; KRISTIJAN MIHALJEVIĆ, SLAVKA KOLARA 43A, 10410 Velika Gorica; ZLATKO MATOVINA, HRIBAROV PRILAZ 11, 10000 Zagreb; MIRKO PAVLEČIĆ, RADIĆEVA 71, PAVLOVAC; RAMO MUDROV, RUDE 124, 10430 Samobor; JOSIP MATKOVIĆ, JOSIPA KOVAČIĆA 16, ŠIJAKOVINA; MIHOVIL RITOŠA, BANA J. JELAČIĆA 161F, 48323 Hlebine; JAGO RADELJAK, 1. PETRUŠEVAC 6 ODVOJAK 43, 10000 Zagreb; LJUBA SOLENIČKI, ALEJA POMORACA 23/15, 10000 Zagreb; MARIJAN PLEŠA, RIBNJAK 6, 10000 Zagreb; IVAN MARUNA, SLAVKA KOLARA 6, 10410 Velika Gorica; PETAR NAĐANDER, LAZINA ČIČKA 4, 47201 LAZINA; LENCA PERIĆ, P.N. DUMAČE 1/13, 44250 Petrinja; MATO RAJIĆ, TUPEKOVA 16S, 10360 SESVETE; ZDRAVKO PERKOVIĆ, SV. L. MANDIĆ 12A, 10040 Zagreb; MIRKO SAVANOVIĆ, POLJANIČKA 5, 10000 Zagreb; ŽELJKO ROGINIĆ, ŠTRUCLJEVO 12D, 49223 SV. KRIŽ ZAČRETJE; MILAN PARAĆ, SOBOLSKI PUT 5, 10000 Zagreb; SAVO MAKSIMOVIĆ, KLAIĆEVA 42, 10000 Zagreb; MLADEN TRUMBETAŠ, DOLENEC 36, 10408 Velika Mlaka; ŽELJKO NOVAK, VRANJICE 26, 10000 Zagreb; MILIVOJ VASIĆ, PERUŠKI 106, 52208 Krnica; DRAGAN MARKOVIĆ, 10000 Zagreb; ROBERTO VOLJAK, SLAVKA KOLARA 8A, 10410 Velika Gorica; IVAN ŠTEFANAC, ZVORNIČKA 10, 44250 Petrinja; DALIBOR KLASNIĆ, N. BONIFAČIĆA 15, 10410 Velika Gorica; JOSIP TURKALJ, 2 ODVOJAK DEVERIĆEVA ULICA 18, 10412 Donja Lomnica; DRAGO VERŠIĆ, KOSIRNIKOVA 93A, 10000 Zagreb; EDIM KARABEGOVIĆ, 10000 Zagreb; MARGARETA KRAKAN-ČOP, JOZE MARINOVIĆA 11, 10000 Zagreb; ČEDOMIR VUKOVIĆ, SLAVKA KOLARA 4, 10410 Velika Gorica; VLADO ŠTEFANIĆ, ZAGORA 44, 49000 Krapina; NIKOLA ŠULENTIĆ, DUBRAVA 240, 10000 Zagreb; JOSIP TALAN, KOMEŠČICA 28A, 10000 Zagreb; IVICA KOVAČIĆ, ČOVIĆI 186, Ličko Lešće; BOŽO VRHOVNIK, NOVA CESTA 113, 10000 Zagreb; HRVOJE SVALINA, V. FILAKOVCA 1, 10000 Zagreb; PETAR ĆURIĆ, DUBROVAČKA 51, 10000 Zagreb; SINIŠA ŽABIĆ, EHRLICHOVA 7, 10000 Zagreb; ANKICA ZUPANC, STOJDRAŠKA 11, 10090 Zagreb; ŽELJKO NEKIĆ, PODGORSKA 12, 53270 SENJ; IBRAHIM SULJANOVIĆ, POLJANIČKA 5, 10000 Zagreb; BOŽO KOVAČIĆ, LIPNICA 39, 10000 Zagreb; STIPO TOPIĆ, GRADA VUKOVARA 274, 10000 Zagreb; MIROSLAV MATKOVIĆ, TUROPOLJSKA 86, LUKAVEC; ZVONKO SUŠA, DONJI DESINEC 180, 10450 Jastrebarsko; ŠIMUN ZADRO, 7 RETKOVAC 10D, 10000 Zagreb; MATO ŠUBARA, KRALJA ZVONIMIRA 17, 34552 Badljevina; VLADIMIR NOVAK, VRANJICE 26, 10000 Zagreb; ĆIRO BARTULOVIĆ, IMOTSKA 27, 10000 Zagreb; IVAN ŠPELIĆ, LUMBARDENIK 109B, ; MIJO PAVIĆ, VIDIKOVAC 3, 10312 Kloštar Ivanić; VLADIMIR TONKOVIĆ, ODAKOVA 5, 10000 Zagreb; ZVONKO VRBANEC, OKRUGLJAČKA 15, 10000 Zagreb; DRAGUTIN ŠTRUK, I.B.MAŽURANIĆ 20, 10000 Zagreb; NEBOJŠA RAPAIĆ, VESLAČKA 6, 10000 Zagreb; OLJA BUĆO, ŠIŠIĆEVA 18, 10000 Zagreb; MARKO PERKOVIĆ, LETINAC 21, Brinje; VLADKO PERNAR, KRIŽOPOLJE 81B, KRIŽOPOLJE; LIDIJA DEVERIĆ, ODRANSKA 86, 10412 Donja Lomnica</derivirana_varijabla>
  </DomainObject.Predmet.StrankaFormatedWithAdressOIB>
  <DomainObject.Predmet.StrankaWithAdress>
    <izvorni_sadrzaj>BRANKO ĆURIĆ LANIŠTE 14B,10000 Zagreb,MLADEN BILAĆ SLAVKA KOLARA 8,10410 Velika Gorica,FRANJO DEVČIĆ LOPATINEČKA 5,10000 Zagreb,FAIK HADŽIĆ VRAPČANSKA 233,10000 Zagreb,TUNJO BLAŽEVIĆ LEMIĆ BRDO 42,47000 Karlovac,IVANKO ILIJA STUBIČKA 216,10298 Jablanovec,ANTE BEBEK ZIKE KUNC 4,10000 Zagreb,IVAN BRKIĆ TUROPOLJSKOG POSAV. ODREDA 35,V. BUNA,AZIRI REMZI KENNEDYEV TRG 2,10000 Zagreb,MURADIF HALVADŽIĆ 7 FERENČICA 19B,10000 Zagreb,RIFRAT IMERI KENNEDYEV TRG 2,10000 Zagreb,IVAN BENČEC SESVETSKA 3,10362 Planina Gornja,SELVUDIN BEŠIĆ 1 KOZARI PUT 5 ODVOJAK 3A,10000 Zagreb,AČKAR JOZO 2 ODVOJAK DEVERIĆEVE 16,10412 Donja Lomnica,NIKOLA CESTARIĆ HRVATSKOG PLEMIĆA VUKA 4,44400 Glina,MILOMIR BUINAC ŽRTVA DOMOVINSKOG RATA 15,10344 Majur,IVAN CVETNIĆ TRG STJEPANA RADIĆA 8,10410 Velika Gorica,MARIJAN ĐAMBIĆ KOLAROVE BREZE 10,10020 Botinec,MIRKO BUTUM TUŠILOVIĆ 11,47241 Tušilović,SENAD AHMETOVIĆ LAZI 9,Lazi Turopoljski,IVŠIĆ ZLATKO BUDAŠEVO 87,44202 Budaševo,ZDRAVKO HUNDRIĆ ŠTRUCLJEVO 48,49215 SVETI KRIŽ,BRANKO HANŽEK KARIVAROŠ 20,49245 Gornja Stubica,FRANJO ANTUNOVIĆ DUGOSELSKA 21,Črnec Dugoselski,JURAJ DEVERIĆ ODRANSKA 86,10412 Donja Lomnica,MILE BAKOVIĆ ZADVORSKA 63,10257 BREZOVICA,ZVONKO DILBER KOLODVORSKA 54,44317 Popovača,ANTO JAJČEVIĆ ČETVRTKOVAC 12,44210 Četvrtkovac,ILIJA BRNADA PALANČANI 1,43240 Palančani,VINKO GOJEVIĆ VINOGRADSKA 76,42203 Jalžabet,EŠEF BARAKOVIĆ PAVLINSKA 50,Velika Mlaka,JURICA JAKOVAC SLAVKA KOLARA 4,10410 Velika Gorica,RADOMIR DREZGA 3 POLJANICE 5/2,10000 Zagreb,STJEPAN BOSILJ MOŽĐENEC 48,42220 Novi Marof,ZLATKO BRADIĆ GRADIČKA 44,10412 Donja Lomnica,STIPO BUTKOVIĆ PILAROVA 35,10000 Zagreb,HAŠIM HASANAGIĆ VOĆARSKI PUT 1A,10000 Zagreb,IVAN BIČANIĆ TRG HRVATSKIH PAVLINA 11,10000 Zagreb,MILKA CVETKOVIĆ ZAGREBAČKA 25,10410 GRADIČI,JOSIP BIČANIĆ VAROŠ 12,47306 Saborsko,IVAN DVORSKI ČRNILE 20/1,42223 Varaždinske Toplice,HUSEIN AVDIĆ KENNEDYEV TRG 2,10000 Zagreb,MILAN ILIĆ CETINOVAČKA 9,10000 Zagreb,PREDRAG GRGIĆ KOZARI PUT 3 ODV. 2B,10000 Zagreb,JOSIP BANOVIĆ JURJA DOBRILE 26,10410 Velika Gorica,STIPO BLAŽEVIĆ LEMIĆ BRDO 42,47000 Karlovac,MARIJAN GALETIĆ VELIKI KUT 4,53261 Križpolje,MLADEN ILIĆ RUŠČENICA 13,10000 Zagreb,DUŠAN KOMLENAC KRALJEVIČKA 46,10000 Zagreb,BLAŠKO LACO KANALSKI PUT 11,10000 Zagreb,ILIJA KRIŽAN VUKOVARSKA 71,32214 Tordinci,STJEPAN KOLAREC VODOVODNA 18,10413 Velika Buna,DRAGO LASTAVEC BIOKOVSKA 54,10000 Zagreb,BRANKO KOS HOTNJA 110,10414 Hotnja,MILIVOJ KLENOVIĆ MIČEVEC 15,10410 Velika Gorica,LUKA KRZNARIĆ KAMENICA 24,53261 Križpolje,BOŽIDAR KUHARIĆ MOKRICE 210,49243 OROSLAVLJE,NIKOLA KORDIĆ CVJETNO NASELJE 19,10410 Velika Gorica,ŽELJKO JANKELIĆ KUDELJARSKI PUT 11,10000 Zagreb,LJUBICA JUKIĆ SLAVKA KOLARA 8A,10410 Velika Gorica,JOSIP JUŠIĆ ZAGREBAČKA 68,10297 Jakovlje,ZVONIMIR JURIŠIĆ NIKOLE TESLE 45,10410 Velika Gorica,ZLATKO JANĐEL M. KRLEŽE 4,44000 Sisak,IVICA JUKIĆ GORNJE PODTOČJE 53/2,10419 Vukovina,LOVRO JERKOVIĆ SAVRŠĆAK 35,10430 Samobor,DRAGUTIN JUREN BREZOVEC ZELINSKI 27,10382 ,VLADO JELIĆ SLAVKA KOLARA 35,10410 Velika Gorica,MILAN JURIĆ MILANA STEINER,44000 Sisak,IVAN JURIĆ HUM 77,33520 SLATINA,ILIJA JAPUNĐA POLJANIČKA 5,10000 Zagreb,JURAJ KLENOVIĆ STEPANSKA 48,10412 D. LOMNICA,SVETKO LUJIĆ LANIŠTE 16C,10000 Zagreb,ZLATKO LEKTORIĆ ODRANSKA 63,10412 Donja Lomnica,FRANJO LUČIĆ CESTA JOSIPA JOVIĆA 46,21246 Aržano,RENATO LEDER JELAČIĆEVA 61,10410 Velika Gorica,STIPAN LOVRIĆ PODBORSKA 106,43500 Daruvar,DRAGUTIN LUKINIĆ LUKINIĆ BRDO 87,10414 Pokupsko,MLADEN LUSTIG BRAĆE DOMANY 2,10000 Zagreb,JOSIP MAJSEC ŠTRUCLJEVO 53,49223 Štrucljevo,PAVO LUKAČEVIĆ JURJA DOBRILE 36,10410 Velika Gorica,ŽELJKO LIKIĆ BRADAŠIĆEVA 4,10408 Velika Mlaka,STJEPAN LISAK ŠAGUDOVEC 65,49245 Gornja Stubica,MARKO MALKOČ DUGAVE 14,47300 Ogulin,BOŽO MARJANOVIĆ JOSIPA JOVIĆA 26/1,53230 Korenica,MIRKO RUBČIĆ PERE ŠTIMCA 32,10417 Buševec,MATO SPAHIĆ STRMEC BUKEVSKI 112,10410 Velika Gorica,ZVONKO PEVEC NASELJE TRŠINSKI 13A,49210 Zabok,RATKO RIKIĆ LANIŠTE 12,10000 Zagreb,DAVOR PERKOVIĆ STAJNICA 67,53262 Jezerane,SINIŠA MILJEŠIĆ DONJOZELINSKA 98,10382 Donja Zelina,NIKOLA OBAJDIN JEZERANE 136,53262 Jezerane,JOSIP RAJIĆ GMAJNA 24,10437 Rakitje,TOMISLAV MARINAC UL. 44. BRIGADE HRVATSKE VOJSKE 2,10360 SESVETE,STJEPAN POLJAK D. CESARIĆ 4B,10000 Zagreb,VLADO MALKOČ BANA JOSIPA JELAČIĆA 27,47250 Duga Resa,CMILJKO PINJUŠIĆ RADNIČKA CESTA 282 H/1,10000 Zagreb,SREĆKO MARIĆ IVANA LACKOVIĆA 49,10408 VELKA MLAKA,ŽELJKO STJEPANIĆ STEPANSKA 12/1,10412 Donja Lomnica,MARIJAN STOJČIĆ SLAVKA KOLARA 33,10410 Velika Gorica,STJEPAN POSAVEC MOKRIČKA 66,10290 Zaprešić,MILAN SEKULIĆ 2 MAKSIMIRSKO NASELJE 7,10000 Zagreb,JOZO PETROVIĆ MIRKA DEANOVIĆA 7,10000 Zagreb,IVAN MEDARIĆ VELIKI PUT 6,Križpolje,ŽELJKO PERNAR KRIŽPOLJE 8A,53261 Križpolje,STJEPAN PIŠKOR SELSKA 28,10360 SESVETE,KRISTIJAN MIHALJEVIĆ SLAVKA KOLARA 43A,10410 Velika Gorica,ZLATKO MATOVINA HRIBAROV PRILAZ 11,10000 Zagreb,MIRKO PAVLEČIĆ RADIĆEVA 71,PAVLOVAC,RAMO MUDROV RUDE 124,10430 Samobor,JOSIP MATKOVIĆ JOSIPA KOVAČIĆA 16,ŠIJAKOVINA,MIHOVIL RITOŠA BANA J. JELAČIĆA 161F,48323 Hlebine,JAGO RADELJAK 1. PETRUŠEVAC 6 ODVOJAK 43,10000 Zagreb,LJUBA SOLENIČKI ALEJA POMORACA 23/15,10000 Zagreb,MARIJAN PLEŠA RIBNJAK 6,10000 Zagreb,IVAN MARUNA SLAVKA KOLARA 6,10410 Velika Gorica,PETAR NAĐANDER LAZINA ČIČKA 4,47201 LAZINA,LENCA PERIĆ P.N. DUMAČE 1/13,44250 Petrinja,MATO RAJIĆ TUPEKOVA 16S,10360 SESVETE,ZDRAVKO PERKOVIĆ SV. L. MANDIĆ 12A,10040 Zagreb,MIRKO SAVANOVIĆ POLJANIČKA 5,10000 Zagreb,ŽELJKO ROGINIĆ ŠTRUCLJEVO 12D,49223 SV. KRIŽ ZAČRETJE,MILAN PARAĆ SOBOLSKI PUT 5,10000 Zagreb,SAVO MAKSIMOVIĆ KLAIĆEVA 42,10000 Zagreb,MLADEN TRUMBETAŠ DOLENEC 36,10408 Velika Mlaka,ŽELJKO NOVAK VRANJICE 26,10000 Zagreb,MILIVOJ VASIĆ PERUŠKI 106,52208 Krnica,DRAGAN MARKOVIĆ 10000 Zagreb,ROBERTO VOLJAK SLAVKA KOLARA 8A,10410 Velika Gorica,IVAN ŠTEFANAC ZVORNIČKA 10,44250 Petrinja,DALIBOR KLASNIĆ N. BONIFAČIĆA 15,10410 Velika Gorica,JOSIP TURKALJ 2 ODVOJAK DEVERIĆEVA ULICA 18,10412 Donja Lomnica,DRAGO VERŠIĆ KOSIRNIKOVA 93A,10000 Zagreb,EDIM KARABEGOVIĆ 10000 Zagreb,MARGARETA KRAKAN-ČOP JOZE MARINOVIĆA 11,10000 Zagreb,ČEDOMIR VUKOVIĆ SLAVKA KOLARA 4,10410 Velika Gorica,VLADO ŠTEFANIĆ ZAGORA 44,49000 Krapina,NIKOLA ŠULENTIĆ DUBRAVA 240,10000 Zagreb,JOSIP TALAN KOMEŠČICA 28A,10000 Zagreb,IVICA KOVAČIĆ ČOVIĆI 186,Ličko Lešće,BOŽO VRHOVNIK NOVA CESTA 113,10000 Zagreb,HRVOJE SVALINA V. FILAKOVCA 1,10000 Zagreb,PETAR ĆURIĆ DUBROVAČKA 51,10000 Zagreb,SINIŠA ŽABIĆ EHRLICHOVA 7,10000 Zagreb,ANKICA ZUPANC STOJDRAŠKA 11,10090 Zagreb,ŽELJKO NEKIĆ PODGORSKA 12,53270 SENJ,IBRAHIM SULJANOVIĆ POLJANIČKA 5,10000 Zagreb,BOŽO KOVAČIĆ LIPNICA 39,10000 Zagreb,STIPO TOPIĆ GRADA VUKOVARA 274,10000 Zagreb,MIROSLAV MATKOVIĆ TUROPOLJSKA 86,LUKAVEC,ZVONKO SUŠA DONJI DESINEC 180,10450 Jastrebarsko,ŠIMUN ZADRO 7 RETKOVAC 10D,10000 Zagreb,MATO ŠUBARA KRALJA ZVONIMIRA 17,34552 Badljevina,VLADIMIR NOVAK VRANJICE 26,10000 Zagreb,ĆIRO BARTULOVIĆ IMOTSKA 27,10000 Zagreb,IVAN ŠPELIĆ LUMBARDENIK 109B,,MIJO PAVIĆ VIDIKOVAC 3,10312 Kloštar Ivanić,VLADIMIR TONKOVIĆ ODAKOVA 5,10000 Zagreb,ZVONKO VRBANEC OKRUGLJAČKA 15,10000 Zagreb,DRAGUTIN ŠTRUK I.B.MAŽURANIĆ 20,10000 Zagreb,NEBOJŠA RAPAIĆ VESLAČKA 6,10000 Zagreb,OLJA BUĆO ŠIŠIĆEVA 18,10000 Zagreb,MARKO PERKOVIĆ LETINAC 21,Brinje,VLADKO PERNAR KRIŽOPOLJE 81B,KRIŽOPOLJE,LIDIJA DEVERIĆ ODRANSKA 86,10412 Donja Lomnica</izvorni_sadrzaj>
    <derivirana_varijabla naziv="DomainObject.Predmet.StrankaWithAdress_1">BRANKO ĆURIĆ LANIŠTE 14B,10000 Zagreb,MLADEN BILAĆ SLAVKA KOLARA 8,10410 Velika Gorica,FRANJO DEVČIĆ LOPATINEČKA 5,10000 Zagreb,FAIK HADŽIĆ VRAPČANSKA 233,10000 Zagreb,TUNJO BLAŽEVIĆ LEMIĆ BRDO 42,47000 Karlovac,IVANKO ILIJA STUBIČKA 216,10298 Jablanovec,ANTE BEBEK ZIKE KUNC 4,10000 Zagreb,IVAN BRKIĆ TUROPOLJSKOG POSAV. ODREDA 35,V. BUNA,AZIRI REMZI KENNEDYEV TRG 2,10000 Zagreb,MURADIF HALVADŽIĆ 7 FERENČICA 19B,10000 Zagreb,RIFRAT IMERI KENNEDYEV TRG 2,10000 Zagreb,IVAN BENČEC SESVETSKA 3,10362 Planina Gornja,SELVUDIN BEŠIĆ 1 KOZARI PUT 5 ODVOJAK 3A,10000 Zagreb,AČKAR JOZO 2 ODVOJAK DEVERIĆEVE 16,10412 Donja Lomnica,NIKOLA CESTARIĆ HRVATSKOG PLEMIĆA VUKA 4,44400 Glina,MILOMIR BUINAC ŽRTVA DOMOVINSKOG RATA 15,10344 Majur,IVAN CVETNIĆ TRG STJEPANA RADIĆA 8,10410 Velika Gorica,MARIJAN ĐAMBIĆ KOLAROVE BREZE 10,10020 Botinec,MIRKO BUTUM TUŠILOVIĆ 11,47241 Tušilović,SENAD AHMETOVIĆ LAZI 9,Lazi Turopoljski,IVŠIĆ ZLATKO BUDAŠEVO 87,44202 Budaševo,ZDRAVKO HUNDRIĆ ŠTRUCLJEVO 48,49215 SVETI KRIŽ,BRANKO HANŽEK KARIVAROŠ 20,49245 Gornja Stubica,FRANJO ANTUNOVIĆ DUGOSELSKA 21,Črnec Dugoselski,JURAJ DEVERIĆ ODRANSKA 86,10412 Donja Lomnica,MILE BAKOVIĆ ZADVORSKA 63,10257 BREZOVICA,ZVONKO DILBER KOLODVORSKA 54,44317 Popovača,ANTO JAJČEVIĆ ČETVRTKOVAC 12,44210 Četvrtkovac,ILIJA BRNADA PALANČANI 1,43240 Palančani,VINKO GOJEVIĆ VINOGRADSKA 76,42203 Jalžabet,EŠEF BARAKOVIĆ PAVLINSKA 50,Velika Mlaka,JURICA JAKOVAC SLAVKA KOLARA 4,10410 Velika Gorica,RADOMIR DREZGA 3 POLJANICE 5/2,10000 Zagreb,STJEPAN BOSILJ MOŽĐENEC 48,42220 Novi Marof,ZLATKO BRADIĆ GRADIČKA 44,10412 Donja Lomnica,STIPO BUTKOVIĆ PILAROVA 35,10000 Zagreb,HAŠIM HASANAGIĆ VOĆARSKI PUT 1A,10000 Zagreb,IVAN BIČANIĆ TRG HRVATSKIH PAVLINA 11,10000 Zagreb,MILKA CVETKOVIĆ ZAGREBAČKA 25,10410 GRADIČI,JOSIP BIČANIĆ VAROŠ 12,47306 Saborsko,IVAN DVORSKI ČRNILE 20/1,42223 Varaždinske Toplice,HUSEIN AVDIĆ KENNEDYEV TRG 2,10000 Zagreb,MILAN ILIĆ CETINOVAČKA 9,10000 Zagreb,PREDRAG GRGIĆ KOZARI PUT 3 ODV. 2B,10000 Zagreb,JOSIP BANOVIĆ JURJA DOBRILE 26,10410 Velika Gorica,STIPO BLAŽEVIĆ LEMIĆ BRDO 42,47000 Karlovac,MARIJAN GALETIĆ VELIKI KUT 4,53261 Križpolje,MLADEN ILIĆ RUŠČENICA 13,10000 Zagreb,DUŠAN KOMLENAC KRALJEVIČKA 46,10000 Zagreb,BLAŠKO LACO KANALSKI PUT 11,10000 Zagreb,ILIJA KRIŽAN VUKOVARSKA 71,32214 Tordinci,STJEPAN KOLAREC VODOVODNA 18,10413 Velika Buna,DRAGO LASTAVEC BIOKOVSKA 54,10000 Zagreb,BRANKO KOS HOTNJA 110,10414 Hotnja,MILIVOJ KLENOVIĆ MIČEVEC 15,10410 Velika Gorica,LUKA KRZNARIĆ KAMENICA 24,53261 Križpolje,BOŽIDAR KUHARIĆ MOKRICE 210,49243 OROSLAVLJE,NIKOLA KORDIĆ CVJETNO NASELJE 19,10410 Velika Gorica,ŽELJKO JANKELIĆ KUDELJARSKI PUT 11,10000 Zagreb,LJUBICA JUKIĆ SLAVKA KOLARA 8A,10410 Velika Gorica,JOSIP JUŠIĆ ZAGREBAČKA 68,10297 Jakovlje,ZVONIMIR JURIŠIĆ NIKOLE TESLE 45,10410 Velika Gorica,ZLATKO JANĐEL M. KRLEŽE 4,44000 Sisak,IVICA JUKIĆ GORNJE PODTOČJE 53/2,10419 Vukovina,LOVRO JERKOVIĆ SAVRŠĆAK 35,10430 Samobor,DRAGUTIN JUREN BREZOVEC ZELINSKI 27,10382 ,VLADO JELIĆ SLAVKA KOLARA 35,10410 Velika Gorica,MILAN JURIĆ MILANA STEINER,44000 Sisak,IVAN JURIĆ HUM 77,33520 SLATINA,ILIJA JAPUNĐA POLJANIČKA 5,10000 Zagreb,JURAJ KLENOVIĆ STEPANSKA 48,10412 D. LOMNICA,SVETKO LUJIĆ LANIŠTE 16C,10000 Zagreb,ZLATKO LEKTORIĆ ODRANSKA 63,10412 Donja Lomnica,FRANJO LUČIĆ CESTA JOSIPA JOVIĆA 46,21246 Aržano,RENATO LEDER JELAČIĆEVA 61,10410 Velika Gorica,STIPAN LOVRIĆ PODBORSKA 106,43500 Daruvar,DRAGUTIN LUKINIĆ LUKINIĆ BRDO 87,10414 Pokupsko,MLADEN LUSTIG BRAĆE DOMANY 2,10000 Zagreb,JOSIP MAJSEC ŠTRUCLJEVO 53,49223 Štrucljevo,PAVO LUKAČEVIĆ JURJA DOBRILE 36,10410 Velika Gorica,ŽELJKO LIKIĆ BRADAŠIĆEVA 4,10408 Velika Mlaka,STJEPAN LISAK ŠAGUDOVEC 65,49245 Gornja Stubica,MARKO MALKOČ DUGAVE 14,47300 Ogulin,BOŽO MARJANOVIĆ JOSIPA JOVIĆA 26/1,53230 Korenica,MIRKO RUBČIĆ PERE ŠTIMCA 32,10417 Buševec,MATO SPAHIĆ STRMEC BUKEVSKI 112,10410 Velika Gorica,ZVONKO PEVEC NASELJE TRŠINSKI 13A,49210 Zabok,RATKO RIKIĆ LANIŠTE 12,10000 Zagreb,DAVOR PERKOVIĆ STAJNICA 67,53262 Jezerane,SINIŠA MILJEŠIĆ DONJOZELINSKA 98,10382 Donja Zelina,NIKOLA OBAJDIN JEZERANE 136,53262 Jezerane,JOSIP RAJIĆ GMAJNA 24,10437 Rakitje,TOMISLAV MARINAC UL. 44. BRIGADE HRVATSKE VOJSKE 2,10360 SESVETE,STJEPAN POLJAK D. CESARIĆ 4B,10000 Zagreb,VLADO MALKOČ BANA JOSIPA JELAČIĆA 27,47250 Duga Resa,CMILJKO PINJUŠIĆ RADNIČKA CESTA 282 H/1,10000 Zagreb,SREĆKO MARIĆ IVANA LACKOVIĆA 49,10408 VELKA MLAKA,ŽELJKO STJEPANIĆ STEPANSKA 12/1,10412 Donja Lomnica,MARIJAN STOJČIĆ SLAVKA KOLARA 33,10410 Velika Gorica,STJEPAN POSAVEC MOKRIČKA 66,10290 Zaprešić,MILAN SEKULIĆ 2 MAKSIMIRSKO NASELJE 7,10000 Zagreb,JOZO PETROVIĆ MIRKA DEANOVIĆA 7,10000 Zagreb,IVAN MEDARIĆ VELIKI PUT 6,Križpolje,ŽELJKO PERNAR KRIŽPOLJE 8A,53261 Križpolje,STJEPAN PIŠKOR SELSKA 28,10360 SESVETE,KRISTIJAN MIHALJEVIĆ SLAVKA KOLARA 43A,10410 Velika Gorica,ZLATKO MATOVINA HRIBAROV PRILAZ 11,10000 Zagreb,MIRKO PAVLEČIĆ RADIĆEVA 71,PAVLOVAC,RAMO MUDROV RUDE 124,10430 Samobor,JOSIP MATKOVIĆ JOSIPA KOVAČIĆA 16,ŠIJAKOVINA,MIHOVIL RITOŠA BANA J. JELAČIĆA 161F,48323 Hlebine,JAGO RADELJAK 1. PETRUŠEVAC 6 ODVOJAK 43,10000 Zagreb,LJUBA SOLENIČKI ALEJA POMORACA 23/15,10000 Zagreb,MARIJAN PLEŠA RIBNJAK 6,10000 Zagreb,IVAN MARUNA SLAVKA KOLARA 6,10410 Velika Gorica,PETAR NAĐANDER LAZINA ČIČKA 4,47201 LAZINA,LENCA PERIĆ P.N. DUMAČE 1/13,44250 Petrinja,MATO RAJIĆ TUPEKOVA 16S,10360 SESVETE,ZDRAVKO PERKOVIĆ SV. L. MANDIĆ 12A,10040 Zagreb,MIRKO SAVANOVIĆ POLJANIČKA 5,10000 Zagreb,ŽELJKO ROGINIĆ ŠTRUCLJEVO 12D,49223 SV. KRIŽ ZAČRETJE,MILAN PARAĆ SOBOLSKI PUT 5,10000 Zagreb,SAVO MAKSIMOVIĆ KLAIĆEVA 42,10000 Zagreb,MLADEN TRUMBETAŠ DOLENEC 36,10408 Velika Mlaka,ŽELJKO NOVAK VRANJICE 26,10000 Zagreb,MILIVOJ VASIĆ PERUŠKI 106,52208 Krnica,DRAGAN MARKOVIĆ 10000 Zagreb,ROBERTO VOLJAK SLAVKA KOLARA 8A,10410 Velika Gorica,IVAN ŠTEFANAC ZVORNIČKA 10,44250 Petrinja,DALIBOR KLASNIĆ N. BONIFAČIĆA 15,10410 Velika Gorica,JOSIP TURKALJ 2 ODVOJAK DEVERIĆEVA ULICA 18,10412 Donja Lomnica,DRAGO VERŠIĆ KOSIRNIKOVA 93A,10000 Zagreb,EDIM KARABEGOVIĆ 10000 Zagreb,MARGARETA KRAKAN-ČOP JOZE MARINOVIĆA 11,10000 Zagreb,ČEDOMIR VUKOVIĆ SLAVKA KOLARA 4,10410 Velika Gorica,VLADO ŠTEFANIĆ ZAGORA 44,49000 Krapina,NIKOLA ŠULENTIĆ DUBRAVA 240,10000 Zagreb,JOSIP TALAN KOMEŠČICA 28A,10000 Zagreb,IVICA KOVAČIĆ ČOVIĆI 186,Ličko Lešće,BOŽO VRHOVNIK NOVA CESTA 113,10000 Zagreb,HRVOJE SVALINA V. FILAKOVCA 1,10000 Zagreb,PETAR ĆURIĆ DUBROVAČKA 51,10000 Zagreb,SINIŠA ŽABIĆ EHRLICHOVA 7,10000 Zagreb,ANKICA ZUPANC STOJDRAŠKA 11,10090 Zagreb,ŽELJKO NEKIĆ PODGORSKA 12,53270 SENJ,IBRAHIM SULJANOVIĆ POLJANIČKA 5,10000 Zagreb,BOŽO KOVAČIĆ LIPNICA 39,10000 Zagreb,STIPO TOPIĆ GRADA VUKOVARA 274,10000 Zagreb,MIROSLAV MATKOVIĆ TUROPOLJSKA 86,LUKAVEC,ZVONKO SUŠA DONJI DESINEC 180,10450 Jastrebarsko,ŠIMUN ZADRO 7 RETKOVAC 10D,10000 Zagreb,MATO ŠUBARA KRALJA ZVONIMIRA 17,34552 Badljevina,VLADIMIR NOVAK VRANJICE 26,10000 Zagreb,ĆIRO BARTULOVIĆ IMOTSKA 27,10000 Zagreb,IVAN ŠPELIĆ LUMBARDENIK 109B,,MIJO PAVIĆ VIDIKOVAC 3,10312 Kloštar Ivanić,VLADIMIR TONKOVIĆ ODAKOVA 5,10000 Zagreb,ZVONKO VRBANEC OKRUGLJAČKA 15,10000 Zagreb,DRAGUTIN ŠTRUK I.B.MAŽURANIĆ 20,10000 Zagreb,NEBOJŠA RAPAIĆ VESLAČKA 6,10000 Zagreb,OLJA BUĆO ŠIŠIĆEVA 18,10000 Zagreb,MARKO PERKOVIĆ LETINAC 21,Brinje,VLADKO PERNAR KRIŽOPOLJE 81B,KRIŽOPOLJE,LIDIJA DEVERIĆ ODRANSKA 86,10412 Donja Lomnica</derivirana_varijabla>
  </DomainObject.Predmet.StrankaWithAdress>
  <DomainObject.Predmet.StrankaWithAdressOIB>
    <izvorni_sadrzaj>BRANKO ĆURIĆ, LANIŠTE 14B,10000 Zagreb,MLADEN BILAĆ, SLAVKA KOLARA 8,10410 Velika Gorica,FRANJO DEVČIĆ, LOPATINEČKA 5,10000 Zagreb,FAIK HADŽIĆ, VRAPČANSKA 233,10000 Zagreb,TUNJO BLAŽEVIĆ, LEMIĆ BRDO 42,47000 Karlovac,IVANKO ILIJA, STUBIČKA 216,10298 Jablanovec,ANTE BEBEK, ZIKE KUNC 4,10000 Zagreb,IVAN BRKIĆ, TUROPOLJSKOG POSAV. ODREDA 35,V. BUNA,AZIRI REMZI, KENNEDYEV TRG 2,10000 Zagreb,MURADIF HALVADŽIĆ, 7 FERENČICA 19B,10000 Zagreb,RIFRAT IMERI, KENNEDYEV TRG 2,10000 Zagreb,IVAN BENČEC, SESVETSKA 3,10362 Planina Gornja,SELVUDIN BEŠIĆ, 1 KOZARI PUT 5 ODVOJAK 3A,10000 Zagreb,AČKAR JOZO, 2 ODVOJAK DEVERIĆEVE 16,10412 Donja Lomnica,NIKOLA CESTARIĆ, HRVATSKOG PLEMIĆA VUKA 4,44400 Glina,MILOMIR BUINAC, ŽRTVA DOMOVINSKOG RATA 15,10344 Majur,IVAN CVETNIĆ, TRG STJEPANA RADIĆA 8,10410 Velika Gorica,MARIJAN ĐAMBIĆ, KOLAROVE BREZE 10,10020 Botinec,MIRKO BUTUM, TUŠILOVIĆ 11,47241 Tušilović,SENAD AHMETOVIĆ, LAZI 9,Lazi Turopoljski,IVŠIĆ ZLATKO, BUDAŠEVO 87,44202 Budaševo,ZDRAVKO HUNDRIĆ, ŠTRUCLJEVO 48,49215 SVETI KRIŽ,BRANKO HANŽEK, KARIVAROŠ 20,49245 Gornja Stubica,FRANJO ANTUNOVIĆ, DUGOSELSKA 21,Črnec Dugoselski,JURAJ DEVERIĆ, ODRANSKA 86,10412 Donja Lomnica,MILE BAKOVIĆ, ZADVORSKA 63,10257 BREZOVICA,ZVONKO DILBER, KOLODVORSKA 54,44317 Popovača,ANTO JAJČEVIĆ, ČETVRTKOVAC 12,44210 Četvrtkovac,ILIJA BRNADA, PALANČANI 1,43240 Palančani,VINKO GOJEVIĆ, VINOGRADSKA 76,42203 Jalžabet,EŠEF BARAKOVIĆ, PAVLINSKA 50,Velika Mlaka,JURICA JAKOVAC, SLAVKA KOLARA 4,10410 Velika Gorica,RADOMIR DREZGA, 3 POLJANICE 5/2,10000 Zagreb,STJEPAN BOSILJ, MOŽĐENEC 48,42220 Novi Marof,ZLATKO BRADIĆ, GRADIČKA 44,10412 Donja Lomnica,STIPO BUTKOVIĆ, PILAROVA 35,10000 Zagreb,HAŠIM HASANAGIĆ, VOĆARSKI PUT 1A,10000 Zagreb,IVAN BIČANIĆ, TRG HRVATSKIH PAVLINA 11,10000 Zagreb,MILKA CVETKOVIĆ, ZAGREBAČKA 25,10410 GRADIČI,JOSIP BIČANIĆ, VAROŠ 12,47306 Saborsko,IVAN DVORSKI, ČRNILE 20/1,42223 Varaždinske Toplice,HUSEIN AVDIĆ, KENNEDYEV TRG 2,10000 Zagreb,MILAN ILIĆ, CETINOVAČKA 9,10000 Zagreb,PREDRAG GRGIĆ, KOZARI PUT 3 ODV. 2B,10000 Zagreb,JOSIP BANOVIĆ, JURJA DOBRILE 26,10410 Velika Gorica,STIPO BLAŽEVIĆ, LEMIĆ BRDO 42,47000 Karlovac,MARIJAN GALETIĆ, VELIKI KUT 4,53261 Križpolje,MLADEN ILIĆ, RUŠČENICA 13,10000 Zagreb,DUŠAN KOMLENAC, KRALJEVIČKA 46,10000 Zagreb,BLAŠKO LACO, KANALSKI PUT 11,10000 Zagreb,ILIJA KRIŽAN, VUKOVARSKA 71,32214 Tordinci,STJEPAN KOLAREC, VODOVODNA 18,10413 Velika Buna,DRAGO LASTAVEC, BIOKOVSKA 54,10000 Zagreb,BRANKO KOS, HOTNJA 110,10414 Hotnja,MILIVOJ KLENOVIĆ, MIČEVEC 15,10410 Velika Gorica,LUKA KRZNARIĆ, KAMENICA 24,53261 Križpolje,BOŽIDAR KUHARIĆ, MOKRICE 210,49243 OROSLAVLJE,NIKOLA KORDIĆ, CVJETNO NASELJE 19,10410 Velika Gorica,ŽELJKO JANKELIĆ, KUDELJARSKI PUT 11,10000 Zagreb,LJUBICA JUKIĆ, SLAVKA KOLARA 8A,10410 Velika Gorica,JOSIP JUŠIĆ, ZAGREBAČKA 68,10297 Jakovlje,ZVONIMIR JURIŠIĆ, NIKOLE TESLE 45,10410 Velika Gorica,ZLATKO JANĐEL, M. KRLEŽE 4,44000 Sisak,IVICA JUKIĆ, GORNJE PODTOČJE 53/2,10419 Vukovina,LOVRO JERKOVIĆ, SAVRŠĆAK 35,10430 Samobor,DRAGUTIN JUREN, BREZOVEC ZELINSKI 27,10382 ,VLADO JELIĆ, SLAVKA KOLARA 35,10410 Velika Gorica,MILAN JURIĆ, MILANA STEINER,44000 Sisak,IVAN JURIĆ, HUM 77,33520 SLATINA,ILIJA JAPUNĐA, POLJANIČKA 5,10000 Zagreb,JURAJ KLENOVIĆ, STEPANSKA 48,10412 D. LOMNICA,SVETKO LUJIĆ, LANIŠTE 16C,10000 Zagreb,ZLATKO LEKTORIĆ, ODRANSKA 63,10412 Donja Lomnica,FRANJO LUČIĆ, CESTA JOSIPA JOVIĆA 46,21246 Aržano,RENATO LEDER, JELAČIĆEVA 61,10410 Velika Gorica,STIPAN LOVRIĆ, PODBORSKA 106,43500 Daruvar,DRAGUTIN LUKINIĆ, LUKINIĆ BRDO 87,10414 Pokupsko,MLADEN LUSTIG, BRAĆE DOMANY 2,10000 Zagreb,JOSIP MAJSEC, ŠTRUCLJEVO 53,49223 Štrucljevo,PAVO LUKAČEVIĆ, JURJA DOBRILE 36,10410 Velika Gorica,ŽELJKO LIKIĆ, BRADAŠIĆEVA 4,10408 Velika Mlaka,STJEPAN LISAK, ŠAGUDOVEC 65,49245 Gornja Stubica,MARKO MALKOČ, DUGAVE 14,47300 Ogulin,BOŽO MARJANOVIĆ, JOSIPA JOVIĆA 26/1,53230 Korenica,MIRKO RUBČIĆ, PERE ŠTIMCA 32,10417 Buševec,MATO SPAHIĆ, STRMEC BUKEVSKI 112,10410 Velika Gorica,ZVONKO PEVEC, NASELJE TRŠINSKI 13A,49210 Zabok,RATKO RIKIĆ, LANIŠTE 12,10000 Zagreb,DAVOR PERKOVIĆ, STAJNICA 67,53262 Jezerane,SINIŠA MILJEŠIĆ, DONJOZELINSKA 98,10382 Donja Zelina,NIKOLA OBAJDIN, JEZERANE 136,53262 Jezerane,JOSIP RAJIĆ, GMAJNA 24,10437 Rakitje,TOMISLAV MARINAC, UL. 44. BRIGADE HRVATSKE VOJSKE 2,10360 SESVETE,STJEPAN POLJAK, D. CESARIĆ 4B,10000 Zagreb,VLADO MALKOČ, BANA JOSIPA JELAČIĆA 27,47250 Duga Resa,CMILJKO PINJUŠIĆ, RADNIČKA CESTA 282 H/1,10000 Zagreb,SREĆKO MARIĆ, IVANA LACKOVIĆA 49,10408 VELKA MLAKA,ŽELJKO STJEPANIĆ, STEPANSKA 12/1,10412 Donja Lomnica,MARIJAN STOJČIĆ, SLAVKA KOLARA 33,10410 Velika Gorica,STJEPAN POSAVEC, MOKRIČKA 66,10290 Zaprešić,MILAN SEKULIĆ, 2 MAKSIMIRSKO NASELJE 7,10000 Zagreb,JOZO PETROVIĆ, MIRKA DEANOVIĆA 7,10000 Zagreb,IVAN MEDARIĆ, VELIKI PUT 6,Križpolje,ŽELJKO PERNAR, KRIŽPOLJE 8A,53261 Križpolje,STJEPAN PIŠKOR, SELSKA 28,10360 SESVETE,KRISTIJAN MIHALJEVIĆ, SLAVKA KOLARA 43A,10410 Velika Gorica,ZLATKO MATOVINA, HRIBAROV PRILAZ 11,10000 Zagreb,MIRKO PAVLEČIĆ, RADIĆEVA 71,PAVLOVAC,RAMO MUDROV, RUDE 124,10430 Samobor,JOSIP MATKOVIĆ, JOSIPA KOVAČIĆA 16,ŠIJAKOVINA,MIHOVIL RITOŠA, BANA J. JELAČIĆA 161F,48323 Hlebine,JAGO RADELJAK, 1. PETRUŠEVAC 6 ODVOJAK 43,10000 Zagreb,LJUBA SOLENIČKI, ALEJA POMORACA 23/15,10000 Zagreb,MARIJAN PLEŠA, RIBNJAK 6,10000 Zagreb,IVAN MARUNA, SLAVKA KOLARA 6,10410 Velika Gorica,PETAR NAĐANDER, LAZINA ČIČKA 4,47201 LAZINA,LENCA PERIĆ, P.N. DUMAČE 1/13,44250 Petrinja,MATO RAJIĆ, TUPEKOVA 16S,10360 SESVETE,ZDRAVKO PERKOVIĆ, SV. L. MANDIĆ 12A,10040 Zagreb,MIRKO SAVANOVIĆ, POLJANIČKA 5,10000 Zagreb,ŽELJKO ROGINIĆ, ŠTRUCLJEVO 12D,49223 SV. KRIŽ ZAČRETJE,MILAN PARAĆ, SOBOLSKI PUT 5,10000 Zagreb,SAVO MAKSIMOVIĆ, KLAIĆEVA 42,10000 Zagreb,MLADEN TRUMBETAŠ, DOLENEC 36,10408 Velika Mlaka,ŽELJKO NOVAK, VRANJICE 26,10000 Zagreb,MILIVOJ VASIĆ, PERUŠKI 106,52208 Krnica,DRAGAN MARKOVIĆ, 10000 Zagreb,ROBERTO VOLJAK, SLAVKA KOLARA 8A,10410 Velika Gorica,IVAN ŠTEFANAC, ZVORNIČKA 10,44250 Petrinja,DALIBOR KLASNIĆ, N. BONIFAČIĆA 15,10410 Velika Gorica,JOSIP TURKALJ, 2 ODVOJAK DEVERIĆEVA ULICA 18,10412 Donja Lomnica,DRAGO VERŠIĆ, KOSIRNIKOVA 93A,10000 Zagreb,EDIM KARABEGOVIĆ, 10000 Zagreb,MARGARETA KRAKAN-ČOP, JOZE MARINOVIĆA 11,10000 Zagreb,ČEDOMIR VUKOVIĆ, SLAVKA KOLARA 4,10410 Velika Gorica,VLADO ŠTEFANIĆ, ZAGORA 44,49000 Krapina,NIKOLA ŠULENTIĆ, DUBRAVA 240,10000 Zagreb,JOSIP TALAN, KOMEŠČICA 28A,10000 Zagreb,IVICA KOVAČIĆ, ČOVIĆI 186,Ličko Lešće,BOŽO VRHOVNIK, NOVA CESTA 113,10000 Zagreb,HRVOJE SVALINA, V. FILAKOVCA 1,10000 Zagreb,PETAR ĆURIĆ, DUBROVAČKA 51,10000 Zagreb,SINIŠA ŽABIĆ, EHRLICHOVA 7,10000 Zagreb,ANKICA ZUPANC, STOJDRAŠKA 11,10090 Zagreb,ŽELJKO NEKIĆ, PODGORSKA 12,53270 SENJ,IBRAHIM SULJANOVIĆ, POLJANIČKA 5,10000 Zagreb,BOŽO KOVAČIĆ, LIPNICA 39,10000 Zagreb,STIPO TOPIĆ, GRADA VUKOVARA 274,10000 Zagreb,MIROSLAV MATKOVIĆ, TUROPOLJSKA 86,LUKAVEC,ZVONKO SUŠA, DONJI DESINEC 180,10450 Jastrebarsko,ŠIMUN ZADRO, 7 RETKOVAC 10D,10000 Zagreb,MATO ŠUBARA, KRALJA ZVONIMIRA 17,34552 Badljevina,VLADIMIR NOVAK, VRANJICE 26,10000 Zagreb,ĆIRO BARTULOVIĆ, IMOTSKA 27,10000 Zagreb,IVAN ŠPELIĆ, LUMBARDENIK 109B,,MIJO PAVIĆ, VIDIKOVAC 3,10312 Kloštar Ivanić,VLADIMIR TONKOVIĆ, ODAKOVA 5,10000 Zagreb,ZVONKO VRBANEC, OKRUGLJAČKA 15,10000 Zagreb,DRAGUTIN ŠTRUK, I.B.MAŽURANIĆ 20,10000 Zagreb,NEBOJŠA RAPAIĆ, VESLAČKA 6,10000 Zagreb,OLJA BUĆO, ŠIŠIĆEVA 18,10000 Zagreb,MARKO PERKOVIĆ, LETINAC 21,Brinje,VLADKO PERNAR, KRIŽOPOLJE 81B,KRIŽOPOLJE,LIDIJA DEVERIĆ, ODRANSKA 86,10412 Donja Lomnica</izvorni_sadrzaj>
    <derivirana_varijabla naziv="DomainObject.Predmet.StrankaWithAdressOIB_1">BRANKO ĆURIĆ, LANIŠTE 14B,10000 Zagreb,MLADEN BILAĆ, SLAVKA KOLARA 8,10410 Velika Gorica,FRANJO DEVČIĆ, LOPATINEČKA 5,10000 Zagreb,FAIK HADŽIĆ, VRAPČANSKA 233,10000 Zagreb,TUNJO BLAŽEVIĆ, LEMIĆ BRDO 42,47000 Karlovac,IVANKO ILIJA, STUBIČKA 216,10298 Jablanovec,ANTE BEBEK, ZIKE KUNC 4,10000 Zagreb,IVAN BRKIĆ, TUROPOLJSKOG POSAV. ODREDA 35,V. BUNA,AZIRI REMZI, KENNEDYEV TRG 2,10000 Zagreb,MURADIF HALVADŽIĆ, 7 FERENČICA 19B,10000 Zagreb,RIFRAT IMERI, KENNEDYEV TRG 2,10000 Zagreb,IVAN BENČEC, SESVETSKA 3,10362 Planina Gornja,SELVUDIN BEŠIĆ, 1 KOZARI PUT 5 ODVOJAK 3A,10000 Zagreb,AČKAR JOZO, 2 ODVOJAK DEVERIĆEVE 16,10412 Donja Lomnica,NIKOLA CESTARIĆ, HRVATSKOG PLEMIĆA VUKA 4,44400 Glina,MILOMIR BUINAC, ŽRTVA DOMOVINSKOG RATA 15,10344 Majur,IVAN CVETNIĆ, TRG STJEPANA RADIĆA 8,10410 Velika Gorica,MARIJAN ĐAMBIĆ, KOLAROVE BREZE 10,10020 Botinec,MIRKO BUTUM, TUŠILOVIĆ 11,47241 Tušilović,SENAD AHMETOVIĆ, LAZI 9,Lazi Turopoljski,IVŠIĆ ZLATKO, BUDAŠEVO 87,44202 Budaševo,ZDRAVKO HUNDRIĆ, ŠTRUCLJEVO 48,49215 SVETI KRIŽ,BRANKO HANŽEK, KARIVAROŠ 20,49245 Gornja Stubica,FRANJO ANTUNOVIĆ, DUGOSELSKA 21,Črnec Dugoselski,JURAJ DEVERIĆ, ODRANSKA 86,10412 Donja Lomnica,MILE BAKOVIĆ, ZADVORSKA 63,10257 BREZOVICA,ZVONKO DILBER, KOLODVORSKA 54,44317 Popovača,ANTO JAJČEVIĆ, ČETVRTKOVAC 12,44210 Četvrtkovac,ILIJA BRNADA, PALANČANI 1,43240 Palančani,VINKO GOJEVIĆ, VINOGRADSKA 76,42203 Jalžabet,EŠEF BARAKOVIĆ, PAVLINSKA 50,Velika Mlaka,JURICA JAKOVAC, SLAVKA KOLARA 4,10410 Velika Gorica,RADOMIR DREZGA, 3 POLJANICE 5/2,10000 Zagreb,STJEPAN BOSILJ, MOŽĐENEC 48,42220 Novi Marof,ZLATKO BRADIĆ, GRADIČKA 44,10412 Donja Lomnica,STIPO BUTKOVIĆ, PILAROVA 35,10000 Zagreb,HAŠIM HASANAGIĆ, VOĆARSKI PUT 1A,10000 Zagreb,IVAN BIČANIĆ, TRG HRVATSKIH PAVLINA 11,10000 Zagreb,MILKA CVETKOVIĆ, ZAGREBAČKA 25,10410 GRADIČI,JOSIP BIČANIĆ, VAROŠ 12,47306 Saborsko,IVAN DVORSKI, ČRNILE 20/1,42223 Varaždinske Toplice,HUSEIN AVDIĆ, KENNEDYEV TRG 2,10000 Zagreb,MILAN ILIĆ, CETINOVAČKA 9,10000 Zagreb,PREDRAG GRGIĆ, KOZARI PUT 3 ODV. 2B,10000 Zagreb,JOSIP BANOVIĆ, JURJA DOBRILE 26,10410 Velika Gorica,STIPO BLAŽEVIĆ, LEMIĆ BRDO 42,47000 Karlovac,MARIJAN GALETIĆ, VELIKI KUT 4,53261 Križpolje,MLADEN ILIĆ, RUŠČENICA 13,10000 Zagreb,DUŠAN KOMLENAC, KRALJEVIČKA 46,10000 Zagreb,BLAŠKO LACO, KANALSKI PUT 11,10000 Zagreb,ILIJA KRIŽAN, VUKOVARSKA 71,32214 Tordinci,STJEPAN KOLAREC, VODOVODNA 18,10413 Velika Buna,DRAGO LASTAVEC, BIOKOVSKA 54,10000 Zagreb,BRANKO KOS, HOTNJA 110,10414 Hotnja,MILIVOJ KLENOVIĆ, MIČEVEC 15,10410 Velika Gorica,LUKA KRZNARIĆ, KAMENICA 24,53261 Križpolje,BOŽIDAR KUHARIĆ, MOKRICE 210,49243 OROSLAVLJE,NIKOLA KORDIĆ, CVJETNO NASELJE 19,10410 Velika Gorica,ŽELJKO JANKELIĆ, KUDELJARSKI PUT 11,10000 Zagreb,LJUBICA JUKIĆ, SLAVKA KOLARA 8A,10410 Velika Gorica,JOSIP JUŠIĆ, ZAGREBAČKA 68,10297 Jakovlje,ZVONIMIR JURIŠIĆ, NIKOLE TESLE 45,10410 Velika Gorica,ZLATKO JANĐEL, M. KRLEŽE 4,44000 Sisak,IVICA JUKIĆ, GORNJE PODTOČJE 53/2,10419 Vukovina,LOVRO JERKOVIĆ, SAVRŠĆAK 35,10430 Samobor,DRAGUTIN JUREN, BREZOVEC ZELINSKI 27,10382 ,VLADO JELIĆ, SLAVKA KOLARA 35,10410 Velika Gorica,MILAN JURIĆ, MILANA STEINER,44000 Sisak,IVAN JURIĆ, HUM 77,33520 SLATINA,ILIJA JAPUNĐA, POLJANIČKA 5,10000 Zagreb,JURAJ KLENOVIĆ, STEPANSKA 48,10412 D. LOMNICA,SVETKO LUJIĆ, LANIŠTE 16C,10000 Zagreb,ZLATKO LEKTORIĆ, ODRANSKA 63,10412 Donja Lomnica,FRANJO LUČIĆ, CESTA JOSIPA JOVIĆA 46,21246 Aržano,RENATO LEDER, JELAČIĆEVA 61,10410 Velika Gorica,STIPAN LOVRIĆ, PODBORSKA 106,43500 Daruvar,DRAGUTIN LUKINIĆ, LUKINIĆ BRDO 87,10414 Pokupsko,MLADEN LUSTIG, BRAĆE DOMANY 2,10000 Zagreb,JOSIP MAJSEC, ŠTRUCLJEVO 53,49223 Štrucljevo,PAVO LUKAČEVIĆ, JURJA DOBRILE 36,10410 Velika Gorica,ŽELJKO LIKIĆ, BRADAŠIĆEVA 4,10408 Velika Mlaka,STJEPAN LISAK, ŠAGUDOVEC 65,49245 Gornja Stubica,MARKO MALKOČ, DUGAVE 14,47300 Ogulin,BOŽO MARJANOVIĆ, JOSIPA JOVIĆA 26/1,53230 Korenica,MIRKO RUBČIĆ, PERE ŠTIMCA 32,10417 Buševec,MATO SPAHIĆ, STRMEC BUKEVSKI 112,10410 Velika Gorica,ZVONKO PEVEC, NASELJE TRŠINSKI 13A,49210 Zabok,RATKO RIKIĆ, LANIŠTE 12,10000 Zagreb,DAVOR PERKOVIĆ, STAJNICA 67,53262 Jezerane,SINIŠA MILJEŠIĆ, DONJOZELINSKA 98,10382 Donja Zelina,NIKOLA OBAJDIN, JEZERANE 136,53262 Jezerane,JOSIP RAJIĆ, GMAJNA 24,10437 Rakitje,TOMISLAV MARINAC, UL. 44. BRIGADE HRVATSKE VOJSKE 2,10360 SESVETE,STJEPAN POLJAK, D. CESARIĆ 4B,10000 Zagreb,VLADO MALKOČ, BANA JOSIPA JELAČIĆA 27,47250 Duga Resa,CMILJKO PINJUŠIĆ, RADNIČKA CESTA 282 H/1,10000 Zagreb,SREĆKO MARIĆ, IVANA LACKOVIĆA 49,10408 VELKA MLAKA,ŽELJKO STJEPANIĆ, STEPANSKA 12/1,10412 Donja Lomnica,MARIJAN STOJČIĆ, SLAVKA KOLARA 33,10410 Velika Gorica,STJEPAN POSAVEC, MOKRIČKA 66,10290 Zaprešić,MILAN SEKULIĆ, 2 MAKSIMIRSKO NASELJE 7,10000 Zagreb,JOZO PETROVIĆ, MIRKA DEANOVIĆA 7,10000 Zagreb,IVAN MEDARIĆ, VELIKI PUT 6,Križpolje,ŽELJKO PERNAR, KRIŽPOLJE 8A,53261 Križpolje,STJEPAN PIŠKOR, SELSKA 28,10360 SESVETE,KRISTIJAN MIHALJEVIĆ, SLAVKA KOLARA 43A,10410 Velika Gorica,ZLATKO MATOVINA, HRIBAROV PRILAZ 11,10000 Zagreb,MIRKO PAVLEČIĆ, RADIĆEVA 71,PAVLOVAC,RAMO MUDROV, RUDE 124,10430 Samobor,JOSIP MATKOVIĆ, JOSIPA KOVAČIĆA 16,ŠIJAKOVINA,MIHOVIL RITOŠA, BANA J. JELAČIĆA 161F,48323 Hlebine,JAGO RADELJAK, 1. PETRUŠEVAC 6 ODVOJAK 43,10000 Zagreb,LJUBA SOLENIČKI, ALEJA POMORACA 23/15,10000 Zagreb,MARIJAN PLEŠA, RIBNJAK 6,10000 Zagreb,IVAN MARUNA, SLAVKA KOLARA 6,10410 Velika Gorica,PETAR NAĐANDER, LAZINA ČIČKA 4,47201 LAZINA,LENCA PERIĆ, P.N. DUMAČE 1/13,44250 Petrinja,MATO RAJIĆ, TUPEKOVA 16S,10360 SESVETE,ZDRAVKO PERKOVIĆ, SV. L. MANDIĆ 12A,10040 Zagreb,MIRKO SAVANOVIĆ, POLJANIČKA 5,10000 Zagreb,ŽELJKO ROGINIĆ, ŠTRUCLJEVO 12D,49223 SV. KRIŽ ZAČRETJE,MILAN PARAĆ, SOBOLSKI PUT 5,10000 Zagreb,SAVO MAKSIMOVIĆ, KLAIĆEVA 42,10000 Zagreb,MLADEN TRUMBETAŠ, DOLENEC 36,10408 Velika Mlaka,ŽELJKO NOVAK, VRANJICE 26,10000 Zagreb,MILIVOJ VASIĆ, PERUŠKI 106,52208 Krnica,DRAGAN MARKOVIĆ, 10000 Zagreb,ROBERTO VOLJAK, SLAVKA KOLARA 8A,10410 Velika Gorica,IVAN ŠTEFANAC, ZVORNIČKA 10,44250 Petrinja,DALIBOR KLASNIĆ, N. BONIFAČIĆA 15,10410 Velika Gorica,JOSIP TURKALJ, 2 ODVOJAK DEVERIĆEVA ULICA 18,10412 Donja Lomnica,DRAGO VERŠIĆ, KOSIRNIKOVA 93A,10000 Zagreb,EDIM KARABEGOVIĆ, 10000 Zagreb,MARGARETA KRAKAN-ČOP, JOZE MARINOVIĆA 11,10000 Zagreb,ČEDOMIR VUKOVIĆ, SLAVKA KOLARA 4,10410 Velika Gorica,VLADO ŠTEFANIĆ, ZAGORA 44,49000 Krapina,NIKOLA ŠULENTIĆ, DUBRAVA 240,10000 Zagreb,JOSIP TALAN, KOMEŠČICA 28A,10000 Zagreb,IVICA KOVAČIĆ, ČOVIĆI 186,Ličko Lešće,BOŽO VRHOVNIK, NOVA CESTA 113,10000 Zagreb,HRVOJE SVALINA, V. FILAKOVCA 1,10000 Zagreb,PETAR ĆURIĆ, DUBROVAČKA 51,10000 Zagreb,SINIŠA ŽABIĆ, EHRLICHOVA 7,10000 Zagreb,ANKICA ZUPANC, STOJDRAŠKA 11,10090 Zagreb,ŽELJKO NEKIĆ, PODGORSKA 12,53270 SENJ,IBRAHIM SULJANOVIĆ, POLJANIČKA 5,10000 Zagreb,BOŽO KOVAČIĆ, LIPNICA 39,10000 Zagreb,STIPO TOPIĆ, GRADA VUKOVARA 274,10000 Zagreb,MIROSLAV MATKOVIĆ, TUROPOLJSKA 86,LUKAVEC,ZVONKO SUŠA, DONJI DESINEC 180,10450 Jastrebarsko,ŠIMUN ZADRO, 7 RETKOVAC 10D,10000 Zagreb,MATO ŠUBARA, KRALJA ZVONIMIRA 17,34552 Badljevina,VLADIMIR NOVAK, VRANJICE 26,10000 Zagreb,ĆIRO BARTULOVIĆ, IMOTSKA 27,10000 Zagreb,IVAN ŠPELIĆ, LUMBARDENIK 109B,,MIJO PAVIĆ, VIDIKOVAC 3,10312 Kloštar Ivanić,VLADIMIR TONKOVIĆ, ODAKOVA 5,10000 Zagreb,ZVONKO VRBANEC, OKRUGLJAČKA 15,10000 Zagreb,DRAGUTIN ŠTRUK, I.B.MAŽURANIĆ 20,10000 Zagreb,NEBOJŠA RAPAIĆ, VESLAČKA 6,10000 Zagreb,OLJA BUĆO, ŠIŠIĆEVA 18,10000 Zagreb,MARKO PERKOVIĆ, LETINAC 21,Brinje,VLADKO PERNAR, KRIŽOPOLJE 81B,KRIŽOPOLJE,LIDIJA DEVERIĆ, ODRANSKA 86,10412 Donja Lomnica</derivirana_varijabla>
  </DomainObject.Predmet.StrankaWithAdressOIB>
  <DomainObject.Predmet.StrankaNazivFormated>
    <izvorni_sadrzaj>BRANKO ĆURIĆ,MLADEN BILAĆ,FRANJO DEVČIĆ,FAIK HADŽIĆ,TUNJO BLAŽEVIĆ,IVANKO ILIJA,ANTE BEBEK,IVAN BRKIĆ,AZIRI REMZI,MURADIF HALVADŽIĆ,RIFRAT IMERI,IVAN BENČEC,SELVUDIN BEŠIĆ,AČKAR JOZO,NIKOLA CESTARIĆ,MILOMIR BUINAC,IVAN CVETNIĆ,MARIJAN ĐAMBIĆ,MIRKO BUTUM,SENAD AHMETOVIĆ,IVŠIĆ ZLATKO,ZDRAVKO HUNDRIĆ,BRANKO HANŽEK,FRANJO ANTUNOVIĆ,JURAJ DEVERIĆ,MILE BAKOVIĆ,ZVONKO DILBER,ANTO JAJČEVIĆ,ILIJA BRNADA,VINKO GOJEVIĆ,EŠEF BARAKOVIĆ,JURICA JAKOVAC,RADOMIR DREZGA,STJEPAN BOSILJ,ZLATKO BRADIĆ,STIPO BUTKOVIĆ,HAŠIM HASANAGIĆ,IVAN BIČANIĆ,MILKA CVETKOVIĆ,JOSIP BIČANIĆ,IVAN DVORSKI,HUSEIN AVDIĆ,MILAN ILIĆ,PREDRAG GRGIĆ,JOSIP BANOVIĆ,STIPO BLAŽEVIĆ,MARIJAN GALETIĆ,MLADEN ILIĆ,DUŠAN KOMLENAC,BLAŠKO LACO,ILIJA KRIŽAN,STJEPAN KOLAREC,DRAGO LASTAVEC,BRANKO KOS,MILIVOJ KLENOVIĆ,LUKA KRZNARIĆ,BOŽIDAR KUHARIĆ,NIKOLA KORDIĆ,ŽELJKO JANKELIĆ,LJUBICA JUKIĆ,JOSIP JUŠIĆ,ZVONIMIR JURIŠIĆ,ZLATKO JANĐEL,IVICA JUKIĆ,LOVRO JERKOVIĆ,DRAGUTIN JUREN,VLADO JELIĆ,MILAN JURIĆ,IVAN JURIĆ,ILIJA JAPUNĐA,JURAJ KLENOVIĆ,SVETKO LUJIĆ,ZLATKO LEKTORIĆ,FRANJO LUČIĆ,RENATO LEDER,STIPAN LOVRIĆ,DRAGUTIN LUKINIĆ,MLADEN LUSTIG,JOSIP MAJSEC,PAVO LUKAČEVIĆ,ŽELJKO LIKIĆ,STJEPAN LISAK,MARKO MALKOČ,BOŽO MARJANOVIĆ,MIRKO RUBČIĆ,MATO SPAHIĆ,ZVONKO PEVEC,RATKO RIKIĆ,DAVOR PERKOVIĆ,SINIŠA MILJEŠIĆ,NIKOLA OBAJDIN,JOSIP RAJIĆ,TOMISLAV MARINAC,STJEPAN POLJAK,VLADO MALKOČ,CMILJKO PINJUŠIĆ,SREĆKO MARIĆ,ŽELJKO STJEPANIĆ,MARIJAN STOJČIĆ,STJEPAN POSAVEC,MILAN SEKULIĆ,JOZO PETROVIĆ,IVAN MEDARIĆ,ŽELJKO PERNAR,STJEPAN PIŠKOR,KRISTIJAN MIHALJEVIĆ,ZLATKO MATOVINA,MIRKO PAVLEČIĆ,RAMO MUDROV,JOSIP MATKOVIĆ,MIHOVIL RITOŠA,JAGO RADELJAK,LJUBA SOLENIČKI,MARIJAN PLEŠA,IVAN MARUNA,PETAR NAĐANDER,LENCA PERIĆ,MATO RAJIĆ,ZDRAVKO PERKOVIĆ,MIRKO SAVANOVIĆ,ŽELJKO ROGINIĆ,MILAN PARAĆ,SAVO MAKSIMOVIĆ,MLADEN TRUMBETAŠ,ŽELJKO NOVAK,MILIVOJ VASIĆ,DRAGAN MARKOVIĆ,ROBERTO VOLJAK,IVAN ŠTEFANAC,DALIBOR KLASNIĆ,JOSIP TURKALJ,DRAGO VERŠIĆ,EDIM KARABEGOVIĆ,MARGARETA KRAKAN-ČOP,ČEDOMIR VUKOVIĆ,VLADO ŠTEFANIĆ,NIKOLA ŠULENTIĆ,JOSIP TALAN,IVICA KOVAČIĆ,BOŽO VRHOVNIK,HRVOJE SVALINA,PETAR ĆURIĆ,SINIŠA ŽABIĆ,ANKICA ZUPANC,ŽELJKO NEKIĆ,IBRAHIM SULJANOVIĆ,BOŽO KOVAČIĆ,STIPO TOPIĆ,MIROSLAV MATKOVIĆ,ZVONKO SUŠA,ŠIMUN ZADRO,MATO ŠUBARA,VLADIMIR NOVAK,ĆIRO BARTULOVIĆ,IVAN ŠPELIĆ,MIJO PAVIĆ,VLADIMIR TONKOVIĆ,ZVONKO VRBANEC,DRAGUTIN ŠTRUK,NEBOJŠA RAPAIĆ,OLJA BUĆO,MARKO PERKOVIĆ,VLADKO PERNAR,LIDIJA DEVERIĆ</izvorni_sadrzaj>
    <derivirana_varijabla naziv="DomainObject.Predmet.StrankaNazivFormated_1">BRANKO ĆURIĆ,MLADEN BILAĆ,FRANJO DEVČIĆ,FAIK HADŽIĆ,TUNJO BLAŽEVIĆ,IVANKO ILIJA,ANTE BEBEK,IVAN BRKIĆ,AZIRI REMZI,MURADIF HALVADŽIĆ,RIFRAT IMERI,IVAN BENČEC,SELVUDIN BEŠIĆ,AČKAR JOZO,NIKOLA CESTARIĆ,MILOMIR BUINAC,IVAN CVETNIĆ,MARIJAN ĐAMBIĆ,MIRKO BUTUM,SENAD AHMETOVIĆ,IVŠIĆ ZLATKO,ZDRAVKO HUNDRIĆ,BRANKO HANŽEK,FRANJO ANTUNOVIĆ,JURAJ DEVERIĆ,MILE BAKOVIĆ,ZVONKO DILBER,ANTO JAJČEVIĆ,ILIJA BRNADA,VINKO GOJEVIĆ,EŠEF BARAKOVIĆ,JURICA JAKOVAC,RADOMIR DREZGA,STJEPAN BOSILJ,ZLATKO BRADIĆ,STIPO BUTKOVIĆ,HAŠIM HASANAGIĆ,IVAN BIČANIĆ,MILKA CVETKOVIĆ,JOSIP BIČANIĆ,IVAN DVORSKI,HUSEIN AVDIĆ,MILAN ILIĆ,PREDRAG GRGIĆ,JOSIP BANOVIĆ,STIPO BLAŽEVIĆ,MARIJAN GALETIĆ,MLADEN ILIĆ,DUŠAN KOMLENAC,BLAŠKO LACO,ILIJA KRIŽAN,STJEPAN KOLAREC,DRAGO LASTAVEC,BRANKO KOS,MILIVOJ KLENOVIĆ,LUKA KRZNARIĆ,BOŽIDAR KUHARIĆ,NIKOLA KORDIĆ,ŽELJKO JANKELIĆ,LJUBICA JUKIĆ,JOSIP JUŠIĆ,ZVONIMIR JURIŠIĆ,ZLATKO JANĐEL,IVICA JUKIĆ,LOVRO JERKOVIĆ,DRAGUTIN JUREN,VLADO JELIĆ,MILAN JURIĆ,IVAN JURIĆ,ILIJA JAPUNĐA,JURAJ KLENOVIĆ,SVETKO LUJIĆ,ZLATKO LEKTORIĆ,FRANJO LUČIĆ,RENATO LEDER,STIPAN LOVRIĆ,DRAGUTIN LUKINIĆ,MLADEN LUSTIG,JOSIP MAJSEC,PAVO LUKAČEVIĆ,ŽELJKO LIKIĆ,STJEPAN LISAK,MARKO MALKOČ,BOŽO MARJANOVIĆ,MIRKO RUBČIĆ,MATO SPAHIĆ,ZVONKO PEVEC,RATKO RIKIĆ,DAVOR PERKOVIĆ,SINIŠA MILJEŠIĆ,NIKOLA OBAJDIN,JOSIP RAJIĆ,TOMISLAV MARINAC,STJEPAN POLJAK,VLADO MALKOČ,CMILJKO PINJUŠIĆ,SREĆKO MARIĆ,ŽELJKO STJEPANIĆ,MARIJAN STOJČIĆ,STJEPAN POSAVEC,MILAN SEKULIĆ,JOZO PETROVIĆ,IVAN MEDARIĆ,ŽELJKO PERNAR,STJEPAN PIŠKOR,KRISTIJAN MIHALJEVIĆ,ZLATKO MATOVINA,MIRKO PAVLEČIĆ,RAMO MUDROV,JOSIP MATKOVIĆ,MIHOVIL RITOŠA,JAGO RADELJAK,LJUBA SOLENIČKI,MARIJAN PLEŠA,IVAN MARUNA,PETAR NAĐANDER,LENCA PERIĆ,MATO RAJIĆ,ZDRAVKO PERKOVIĆ,MIRKO SAVANOVIĆ,ŽELJKO ROGINIĆ,MILAN PARAĆ,SAVO MAKSIMOVIĆ,MLADEN TRUMBETAŠ,ŽELJKO NOVAK,MILIVOJ VASIĆ,DRAGAN MARKOVIĆ,ROBERTO VOLJAK,IVAN ŠTEFANAC,DALIBOR KLASNIĆ,JOSIP TURKALJ,DRAGO VERŠIĆ,EDIM KARABEGOVIĆ,MARGARETA KRAKAN-ČOP,ČEDOMIR VUKOVIĆ,VLADO ŠTEFANIĆ,NIKOLA ŠULENTIĆ,JOSIP TALAN,IVICA KOVAČIĆ,BOŽO VRHOVNIK,HRVOJE SVALINA,PETAR ĆURIĆ,SINIŠA ŽABIĆ,ANKICA ZUPANC,ŽELJKO NEKIĆ,IBRAHIM SULJANOVIĆ,BOŽO KOVAČIĆ,STIPO TOPIĆ,MIROSLAV MATKOVIĆ,ZVONKO SUŠA,ŠIMUN ZADRO,MATO ŠUBARA,VLADIMIR NOVAK,ĆIRO BARTULOVIĆ,IVAN ŠPELIĆ,MIJO PAVIĆ,VLADIMIR TONKOVIĆ,ZVONKO VRBANEC,DRAGUTIN ŠTRUK,NEBOJŠA RAPAIĆ,OLJA BUĆO,MARKO PERKOVIĆ,VLADKO PERNAR,LIDIJA DEVERIĆ</derivirana_varijabla>
  </DomainObject.Predmet.StrankaNazivFormated>
  <DomainObject.Predmet.StrankaNazivFormatedOIB>
    <izvorni_sadrzaj>BRANKO ĆURIĆ,MLADEN BILAĆ,FRANJO DEVČIĆ,FAIK HADŽIĆ,TUNJO BLAŽEVIĆ,IVANKO ILIJA,ANTE BEBEK,IVAN BRKIĆ,AZIRI REMZI,MURADIF HALVADŽIĆ,RIFRAT IMERI,IVAN BENČEC,SELVUDIN BEŠIĆ,AČKAR JOZO,NIKOLA CESTARIĆ,MILOMIR BUINAC,IVAN CVETNIĆ,MARIJAN ĐAMBIĆ,MIRKO BUTUM,SENAD AHMETOVIĆ,IVŠIĆ ZLATKO,ZDRAVKO HUNDRIĆ,BRANKO HANŽEK,FRANJO ANTUNOVIĆ,JURAJ DEVERIĆ,MILE BAKOVIĆ,ZVONKO DILBER,ANTO JAJČEVIĆ,ILIJA BRNADA,VINKO GOJEVIĆ,EŠEF BARAKOVIĆ,JURICA JAKOVAC,RADOMIR DREZGA,STJEPAN BOSILJ,ZLATKO BRADIĆ,STIPO BUTKOVIĆ,HAŠIM HASANAGIĆ,IVAN BIČANIĆ,MILKA CVETKOVIĆ,JOSIP BIČANIĆ,IVAN DVORSKI,HUSEIN AVDIĆ,MILAN ILIĆ,PREDRAG GRGIĆ,JOSIP BANOVIĆ,STIPO BLAŽEVIĆ,MARIJAN GALETIĆ,MLADEN ILIĆ,DUŠAN KOMLENAC,BLAŠKO LACO,ILIJA KRIŽAN,STJEPAN KOLAREC,DRAGO LASTAVEC,BRANKO KOS,MILIVOJ KLENOVIĆ,LUKA KRZNARIĆ,BOŽIDAR KUHARIĆ,NIKOLA KORDIĆ,ŽELJKO JANKELIĆ,LJUBICA JUKIĆ,JOSIP JUŠIĆ,ZVONIMIR JURIŠIĆ,ZLATKO JANĐEL,IVICA JUKIĆ,LOVRO JERKOVIĆ,DRAGUTIN JUREN,VLADO JELIĆ,MILAN JURIĆ,IVAN JURIĆ,ILIJA JAPUNĐA,JURAJ KLENOVIĆ,SVETKO LUJIĆ,ZLATKO LEKTORIĆ,FRANJO LUČIĆ,RENATO LEDER,STIPAN LOVRIĆ,DRAGUTIN LUKINIĆ,MLADEN LUSTIG,JOSIP MAJSEC,PAVO LUKAČEVIĆ,ŽELJKO LIKIĆ,STJEPAN LISAK,MARKO MALKOČ,BOŽO MARJANOVIĆ,MIRKO RUBČIĆ,MATO SPAHIĆ,ZVONKO PEVEC,RATKO RIKIĆ,DAVOR PERKOVIĆ,SINIŠA MILJEŠIĆ,NIKOLA OBAJDIN,JOSIP RAJIĆ,TOMISLAV MARINAC,STJEPAN POLJAK,VLADO MALKOČ,CMILJKO PINJUŠIĆ,SREĆKO MARIĆ,ŽELJKO STJEPANIĆ,MARIJAN STOJČIĆ,STJEPAN POSAVEC,MILAN SEKULIĆ,JOZO PETROVIĆ,IVAN MEDARIĆ,ŽELJKO PERNAR,STJEPAN PIŠKOR,KRISTIJAN MIHALJEVIĆ,ZLATKO MATOVINA,MIRKO PAVLEČIĆ,RAMO MUDROV,JOSIP MATKOVIĆ,MIHOVIL RITOŠA,JAGO RADELJAK,LJUBA SOLENIČKI,MARIJAN PLEŠA,IVAN MARUNA,PETAR NAĐANDER,LENCA PERIĆ,MATO RAJIĆ,ZDRAVKO PERKOVIĆ,MIRKO SAVANOVIĆ,ŽELJKO ROGINIĆ,MILAN PARAĆ,SAVO MAKSIMOVIĆ,MLADEN TRUMBETAŠ,ŽELJKO NOVAK,MILIVOJ VASIĆ,DRAGAN MARKOVIĆ,ROBERTO VOLJAK,IVAN ŠTEFANAC,DALIBOR KLASNIĆ,JOSIP TURKALJ,DRAGO VERŠIĆ,EDIM KARABEGOVIĆ,MARGARETA KRAKAN-ČOP,ČEDOMIR VUKOVIĆ,VLADO ŠTEFANIĆ,NIKOLA ŠULENTIĆ,JOSIP TALAN,IVICA KOVAČIĆ,BOŽO VRHOVNIK,HRVOJE SVALINA,PETAR ĆURIĆ,SINIŠA ŽABIĆ,ANKICA ZUPANC,ŽELJKO NEKIĆ,IBRAHIM SULJANOVIĆ,BOŽO KOVAČIĆ,STIPO TOPIĆ,MIROSLAV MATKOVIĆ,ZVONKO SUŠA,ŠIMUN ZADRO,MATO ŠUBARA,VLADIMIR NOVAK,ĆIRO BARTULOVIĆ,IVAN ŠPELIĆ,MIJO PAVIĆ,VLADIMIR TONKOVIĆ,ZVONKO VRBANEC,DRAGUTIN ŠTRUK,NEBOJŠA RAPAIĆ,OLJA BUĆO,MARKO PERKOVIĆ,VLADKO PERNAR,LIDIJA DEVERIĆ</izvorni_sadrzaj>
    <derivirana_varijabla naziv="DomainObject.Predmet.StrankaNazivFormatedOIB_1">BRANKO ĆURIĆ,MLADEN BILAĆ,FRANJO DEVČIĆ,FAIK HADŽIĆ,TUNJO BLAŽEVIĆ,IVANKO ILIJA,ANTE BEBEK,IVAN BRKIĆ,AZIRI REMZI,MURADIF HALVADŽIĆ,RIFRAT IMERI,IVAN BENČEC,SELVUDIN BEŠIĆ,AČKAR JOZO,NIKOLA CESTARIĆ,MILOMIR BUINAC,IVAN CVETNIĆ,MARIJAN ĐAMBIĆ,MIRKO BUTUM,SENAD AHMETOVIĆ,IVŠIĆ ZLATKO,ZDRAVKO HUNDRIĆ,BRANKO HANŽEK,FRANJO ANTUNOVIĆ,JURAJ DEVERIĆ,MILE BAKOVIĆ,ZVONKO DILBER,ANTO JAJČEVIĆ,ILIJA BRNADA,VINKO GOJEVIĆ,EŠEF BARAKOVIĆ,JURICA JAKOVAC,RADOMIR DREZGA,STJEPAN BOSILJ,ZLATKO BRADIĆ,STIPO BUTKOVIĆ,HAŠIM HASANAGIĆ,IVAN BIČANIĆ,MILKA CVETKOVIĆ,JOSIP BIČANIĆ,IVAN DVORSKI,HUSEIN AVDIĆ,MILAN ILIĆ,PREDRAG GRGIĆ,JOSIP BANOVIĆ,STIPO BLAŽEVIĆ,MARIJAN GALETIĆ,MLADEN ILIĆ,DUŠAN KOMLENAC,BLAŠKO LACO,ILIJA KRIŽAN,STJEPAN KOLAREC,DRAGO LASTAVEC,BRANKO KOS,MILIVOJ KLENOVIĆ,LUKA KRZNARIĆ,BOŽIDAR KUHARIĆ,NIKOLA KORDIĆ,ŽELJKO JANKELIĆ,LJUBICA JUKIĆ,JOSIP JUŠIĆ,ZVONIMIR JURIŠIĆ,ZLATKO JANĐEL,IVICA JUKIĆ,LOVRO JERKOVIĆ,DRAGUTIN JUREN,VLADO JELIĆ,MILAN JURIĆ,IVAN JURIĆ,ILIJA JAPUNĐA,JURAJ KLENOVIĆ,SVETKO LUJIĆ,ZLATKO LEKTORIĆ,FRANJO LUČIĆ,RENATO LEDER,STIPAN LOVRIĆ,DRAGUTIN LUKINIĆ,MLADEN LUSTIG,JOSIP MAJSEC,PAVO LUKAČEVIĆ,ŽELJKO LIKIĆ,STJEPAN LISAK,MARKO MALKOČ,BOŽO MARJANOVIĆ,MIRKO RUBČIĆ,MATO SPAHIĆ,ZVONKO PEVEC,RATKO RIKIĆ,DAVOR PERKOVIĆ,SINIŠA MILJEŠIĆ,NIKOLA OBAJDIN,JOSIP RAJIĆ,TOMISLAV MARINAC,STJEPAN POLJAK,VLADO MALKOČ,CMILJKO PINJUŠIĆ,SREĆKO MARIĆ,ŽELJKO STJEPANIĆ,MARIJAN STOJČIĆ,STJEPAN POSAVEC,MILAN SEKULIĆ,JOZO PETROVIĆ,IVAN MEDARIĆ,ŽELJKO PERNAR,STJEPAN PIŠKOR,KRISTIJAN MIHALJEVIĆ,ZLATKO MATOVINA,MIRKO PAVLEČIĆ,RAMO MUDROV,JOSIP MATKOVIĆ,MIHOVIL RITOŠA,JAGO RADELJAK,LJUBA SOLENIČKI,MARIJAN PLEŠA,IVAN MARUNA,PETAR NAĐANDER,LENCA PERIĆ,MATO RAJIĆ,ZDRAVKO PERKOVIĆ,MIRKO SAVANOVIĆ,ŽELJKO ROGINIĆ,MILAN PARAĆ,SAVO MAKSIMOVIĆ,MLADEN TRUMBETAŠ,ŽELJKO NOVAK,MILIVOJ VASIĆ,DRAGAN MARKOVIĆ,ROBERTO VOLJAK,IVAN ŠTEFANAC,DALIBOR KLASNIĆ,JOSIP TURKALJ,DRAGO VERŠIĆ,EDIM KARABEGOVIĆ,MARGARETA KRAKAN-ČOP,ČEDOMIR VUKOVIĆ,VLADO ŠTEFANIĆ,NIKOLA ŠULENTIĆ,JOSIP TALAN,IVICA KOVAČIĆ,BOŽO VRHOVNIK,HRVOJE SVALINA,PETAR ĆURIĆ,SINIŠA ŽABIĆ,ANKICA ZUPANC,ŽELJKO NEKIĆ,IBRAHIM SULJANOVIĆ,BOŽO KOVAČIĆ,STIPO TOPIĆ,MIROSLAV MATKOVIĆ,ZVONKO SUŠA,ŠIMUN ZADRO,MATO ŠUBARA,VLADIMIR NOVAK,ĆIRO BARTULOVIĆ,IVAN ŠPELIĆ,MIJO PAVIĆ,VLADIMIR TONKOVIĆ,ZVONKO VRBANEC,DRAGUTIN ŠTRUK,NEBOJŠA RAPAIĆ,OLJA BUĆO,MARKO PERKOVIĆ,VLADKO PERNAR,LIDIJA DEVERIĆ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Považanj</izvorni_sadrzaj>
    <derivirana_varijabla naziv="DomainObject.Predmet.Zapisnicar_1">Valentina Považanj</derivirana_varijabla>
  </DomainObject.Predmet.Zapisnicar>
  <DomainObject.Predmet.StrankaListFormated>
    <izvorni_sadrzaj>
      <item>BRANKO ĆURIĆ</item>
      <item>MLADEN BILAĆ</item>
      <item>FRANJO DEVČIĆ</item>
      <item>FAIK HADŽIĆ</item>
      <item>TUNJO BLAŽEVIĆ</item>
      <item>IVANKO ILIJA</item>
      <item>ANTE BEBEK</item>
      <item>IVAN BRKIĆ</item>
      <item>AZIRI REMZI</item>
      <item>MURADIF HALVADŽIĆ</item>
      <item>RIFRAT IMERI</item>
      <item>IVAN BENČEC</item>
      <item>SELVUDIN BEŠIĆ</item>
      <item>AČKAR JOZO</item>
      <item>NIKOLA CESTARIĆ</item>
      <item>MILOMIR BUINAC</item>
      <item>IVAN CVETNIĆ</item>
      <item>MARIJAN ĐAMBIĆ</item>
      <item>MIRKO BUTUM</item>
      <item>SENAD AHMETOVIĆ</item>
      <item>IVŠIĆ ZLATKO</item>
      <item>ZDRAVKO HUNDRIĆ</item>
      <item>BRANKO HANŽEK</item>
      <item>FRANJO ANTUNOVIĆ</item>
      <item>JURAJ DEVERIĆ</item>
      <item>MILE BAKOVIĆ</item>
      <item>ZVONKO DILBER</item>
      <item>ANTO JAJČEVIĆ</item>
      <item>ILIJA BRNADA</item>
      <item>VINKO GOJEVIĆ</item>
      <item>EŠEF BARAKOVIĆ</item>
      <item>JURICA JAKOVAC</item>
      <item>RADOMIR DREZGA</item>
      <item>STJEPAN BOSILJ</item>
      <item>ZLATKO BRADIĆ</item>
      <item>STIPO BUTKOVIĆ</item>
      <item>HAŠIM HASANAGIĆ</item>
      <item>IVAN BIČANIĆ</item>
      <item>MILKA CVETKOVIĆ</item>
      <item>JOSIP BIČANIĆ</item>
      <item>IVAN DVORSKI</item>
      <item>HUSEIN AVDIĆ</item>
      <item>MILAN ILIĆ</item>
      <item>PREDRAG GRGIĆ</item>
      <item>JOSIP BANOVIĆ</item>
      <item>STIPO BLAŽEVIĆ</item>
      <item>MARIJAN GALETIĆ</item>
      <item>MLADEN ILIĆ</item>
      <item>DUŠAN KOMLENAC</item>
      <item>BLAŠKO LACO</item>
      <item>ILIJA KRIŽAN</item>
      <item>STJEPAN KOLAREC</item>
      <item>DRAGO LASTAVEC</item>
      <item>BRANKO KOS</item>
      <item>MILIVOJ KLENOVIĆ</item>
      <item>LUKA KRZNARIĆ</item>
      <item>BOŽIDAR KUHARIĆ</item>
      <item>NIKOLA KORDIĆ</item>
      <item>ŽELJKO JANKELIĆ</item>
      <item>LJUBICA JUKIĆ</item>
      <item>JOSIP JUŠIĆ</item>
      <item>ZVONIMIR JURIŠIĆ</item>
      <item>ZLATKO JANĐEL</item>
      <item>IVICA JUKIĆ</item>
      <item>LOVRO JERKOVIĆ</item>
      <item>DRAGUTIN JUREN</item>
      <item>VLADO JELIĆ</item>
      <item>MILAN JURIĆ</item>
      <item>IVAN JURIĆ</item>
      <item>ILIJA JAPUNĐA</item>
      <item>JURAJ KLENOVIĆ</item>
      <item>SVETKO LUJIĆ</item>
      <item>ZLATKO LEKTORIĆ</item>
      <item>FRANJO LUČIĆ</item>
      <item>RENATO LEDER</item>
      <item>STIPAN LOVRIĆ</item>
      <item>DRAGUTIN LUKINIĆ</item>
      <item>MLADEN LUSTIG</item>
      <item>JOSIP MAJSEC</item>
      <item>PAVO LUKAČEVIĆ</item>
      <item>ŽELJKO LIKIĆ</item>
      <item>STJEPAN LISAK</item>
      <item>MARKO MALKOČ</item>
      <item>BOŽO MARJANOVIĆ</item>
      <item>MIRKO RUBČIĆ</item>
      <item>MATO SPAHIĆ</item>
      <item>ZVONKO PEVEC</item>
      <item>RATKO RIKIĆ</item>
      <item>DAVOR PERKOVIĆ</item>
      <item>SINIŠA MILJEŠIĆ</item>
      <item>NIKOLA OBAJDIN</item>
      <item>JOSIP RAJIĆ</item>
      <item>TOMISLAV MARINAC</item>
      <item>STJEPAN POLJAK</item>
      <item>VLADO MALKOČ</item>
      <item>CMILJKO PINJUŠIĆ</item>
      <item>SREĆKO MARIĆ</item>
      <item>ŽELJKO STJEPANIĆ</item>
      <item>MARIJAN STOJČIĆ</item>
      <item>STJEPAN POSAVEC</item>
      <item>MILAN SEKULIĆ</item>
      <item>JOZO PETROVIĆ</item>
      <item>IVAN MEDARIĆ</item>
      <item>ŽELJKO PERNAR</item>
      <item>STJEPAN PIŠKOR</item>
      <item>KRISTIJAN MIHALJEVIĆ</item>
      <item>ZLATKO MATOVINA</item>
      <item>MIRKO PAVLEČIĆ</item>
      <item>RAMO MUDROV</item>
      <item>JOSIP MATKOVIĆ</item>
      <item>MIHOVIL RITOŠA</item>
      <item>JAGO RADELJAK</item>
      <item>LJUBA SOLENIČKI</item>
      <item>MARIJAN PLEŠA</item>
      <item>IVAN MARUNA</item>
      <item>PETAR NAĐANDER</item>
      <item>LENCA PERIĆ</item>
      <item>MATO RAJIĆ</item>
      <item>ZDRAVKO PERKOVIĆ</item>
      <item>MIRKO SAVANOVIĆ</item>
      <item>ŽELJKO ROGINIĆ</item>
      <item>MILAN PARAĆ</item>
      <item>SAVO MAKSIMOVIĆ</item>
      <item>MLADEN TRUMBETAŠ</item>
      <item>ŽELJKO NOVAK</item>
      <item>MILIVOJ VASIĆ</item>
      <item>DRAGAN MARKOVIĆ</item>
      <item>ROBERTO VOLJAK</item>
      <item>IVAN ŠTEFANAC</item>
      <item>DALIBOR KLASNIĆ</item>
      <item>JOSIP TURKALJ</item>
      <item>DRAGO VERŠIĆ</item>
      <item>EDIM KARABEGOVIĆ</item>
      <item>MARGARETA KRAKAN-ČOP</item>
      <item>ČEDOMIR VUKOVIĆ</item>
      <item>VLADO ŠTEFANIĆ</item>
      <item>NIKOLA ŠULENTIĆ</item>
      <item>JOSIP TALAN</item>
      <item>IVICA KOVAČIĆ</item>
      <item>BOŽO VRHOVNIK</item>
      <item>HRVOJE SVALINA</item>
      <item>PETAR ĆURIĆ</item>
      <item>SINIŠA ŽABIĆ</item>
      <item>ANKICA ZUPANC</item>
      <item>ŽELJKO NEKIĆ</item>
      <item>IBRAHIM SULJANOVIĆ</item>
      <item>BOŽO KOVAČIĆ</item>
      <item>STIPO TOPIĆ</item>
      <item>MIROSLAV MATKOVIĆ</item>
      <item>ZVONKO SUŠA</item>
      <item>ŠIMUN ZADRO</item>
      <item>MATO ŠUBARA</item>
      <item>VLADIMIR NOVAK</item>
      <item>ĆIRO BARTULOVIĆ</item>
      <item>IVAN ŠPELIĆ</item>
      <item>MIJO PAVIĆ</item>
      <item>VLADIMIR TONKOVIĆ</item>
      <item>ZVONKO VRBANEC</item>
      <item>DRAGUTIN ŠTRUK</item>
      <item>NEBOJŠA RAPAIĆ</item>
      <item>OLJA BUĆO</item>
      <item>MARKO PERKOVIĆ</item>
      <item>VLADKO PERNAR</item>
      <item>LIDIJA DEVERIĆ</item>
    </izvorni_sadrzaj>
    <derivirana_varijabla naziv="DomainObject.Predmet.StrankaListFormated_1">
      <item>BRANKO ĆURIĆ</item>
      <item>MLADEN BILAĆ</item>
      <item>FRANJO DEVČIĆ</item>
      <item>FAIK HADŽIĆ</item>
      <item>TUNJO BLAŽEVIĆ</item>
      <item>IVANKO ILIJA</item>
      <item>ANTE BEBEK</item>
      <item>IVAN BRKIĆ</item>
      <item>AZIRI REMZI</item>
      <item>MURADIF HALVADŽIĆ</item>
      <item>RIFRAT IMERI</item>
      <item>IVAN BENČEC</item>
      <item>SELVUDIN BEŠIĆ</item>
      <item>AČKAR JOZO</item>
      <item>NIKOLA CESTARIĆ</item>
      <item>MILOMIR BUINAC</item>
      <item>IVAN CVETNIĆ</item>
      <item>MARIJAN ĐAMBIĆ</item>
      <item>MIRKO BUTUM</item>
      <item>SENAD AHMETOVIĆ</item>
      <item>IVŠIĆ ZLATKO</item>
      <item>ZDRAVKO HUNDRIĆ</item>
      <item>BRANKO HANŽEK</item>
      <item>FRANJO ANTUNOVIĆ</item>
      <item>JURAJ DEVERIĆ</item>
      <item>MILE BAKOVIĆ</item>
      <item>ZVONKO DILBER</item>
      <item>ANTO JAJČEVIĆ</item>
      <item>ILIJA BRNADA</item>
      <item>VINKO GOJEVIĆ</item>
      <item>EŠEF BARAKOVIĆ</item>
      <item>JURICA JAKOVAC</item>
      <item>RADOMIR DREZGA</item>
      <item>STJEPAN BOSILJ</item>
      <item>ZLATKO BRADIĆ</item>
      <item>STIPO BUTKOVIĆ</item>
      <item>HAŠIM HASANAGIĆ</item>
      <item>IVAN BIČANIĆ</item>
      <item>MILKA CVETKOVIĆ</item>
      <item>JOSIP BIČANIĆ</item>
      <item>IVAN DVORSKI</item>
      <item>HUSEIN AVDIĆ</item>
      <item>MILAN ILIĆ</item>
      <item>PREDRAG GRGIĆ</item>
      <item>JOSIP BANOVIĆ</item>
      <item>STIPO BLAŽEVIĆ</item>
      <item>MARIJAN GALETIĆ</item>
      <item>MLADEN ILIĆ</item>
      <item>DUŠAN KOMLENAC</item>
      <item>BLAŠKO LACO</item>
      <item>ILIJA KRIŽAN</item>
      <item>STJEPAN KOLAREC</item>
      <item>DRAGO LASTAVEC</item>
      <item>BRANKO KOS</item>
      <item>MILIVOJ KLENOVIĆ</item>
      <item>LUKA KRZNARIĆ</item>
      <item>BOŽIDAR KUHARIĆ</item>
      <item>NIKOLA KORDIĆ</item>
      <item>ŽELJKO JANKELIĆ</item>
      <item>LJUBICA JUKIĆ</item>
      <item>JOSIP JUŠIĆ</item>
      <item>ZVONIMIR JURIŠIĆ</item>
      <item>ZLATKO JANĐEL</item>
      <item>IVICA JUKIĆ</item>
      <item>LOVRO JERKOVIĆ</item>
      <item>DRAGUTIN JUREN</item>
      <item>VLADO JELIĆ</item>
      <item>MILAN JURIĆ</item>
      <item>IVAN JURIĆ</item>
      <item>ILIJA JAPUNĐA</item>
      <item>JURAJ KLENOVIĆ</item>
      <item>SVETKO LUJIĆ</item>
      <item>ZLATKO LEKTORIĆ</item>
      <item>FRANJO LUČIĆ</item>
      <item>RENATO LEDER</item>
      <item>STIPAN LOVRIĆ</item>
      <item>DRAGUTIN LUKINIĆ</item>
      <item>MLADEN LUSTIG</item>
      <item>JOSIP MAJSEC</item>
      <item>PAVO LUKAČEVIĆ</item>
      <item>ŽELJKO LIKIĆ</item>
      <item>STJEPAN LISAK</item>
      <item>MARKO MALKOČ</item>
      <item>BOŽO MARJANOVIĆ</item>
      <item>MIRKO RUBČIĆ</item>
      <item>MATO SPAHIĆ</item>
      <item>ZVONKO PEVEC</item>
      <item>RATKO RIKIĆ</item>
      <item>DAVOR PERKOVIĆ</item>
      <item>SINIŠA MILJEŠIĆ</item>
      <item>NIKOLA OBAJDIN</item>
      <item>JOSIP RAJIĆ</item>
      <item>TOMISLAV MARINAC</item>
      <item>STJEPAN POLJAK</item>
      <item>VLADO MALKOČ</item>
      <item>CMILJKO PINJUŠIĆ</item>
      <item>SREĆKO MARIĆ</item>
      <item>ŽELJKO STJEPANIĆ</item>
      <item>MARIJAN STOJČIĆ</item>
      <item>STJEPAN POSAVEC</item>
      <item>MILAN SEKULIĆ</item>
      <item>JOZO PETROVIĆ</item>
      <item>IVAN MEDARIĆ</item>
      <item>ŽELJKO PERNAR</item>
      <item>STJEPAN PIŠKOR</item>
      <item>KRISTIJAN MIHALJEVIĆ</item>
      <item>ZLATKO MATOVINA</item>
      <item>MIRKO PAVLEČIĆ</item>
      <item>RAMO MUDROV</item>
      <item>JOSIP MATKOVIĆ</item>
      <item>MIHOVIL RITOŠA</item>
      <item>JAGO RADELJAK</item>
      <item>LJUBA SOLENIČKI</item>
      <item>MARIJAN PLEŠA</item>
      <item>IVAN MARUNA</item>
      <item>PETAR NAĐANDER</item>
      <item>LENCA PERIĆ</item>
      <item>MATO RAJIĆ</item>
      <item>ZDRAVKO PERKOVIĆ</item>
      <item>MIRKO SAVANOVIĆ</item>
      <item>ŽELJKO ROGINIĆ</item>
      <item>MILAN PARAĆ</item>
      <item>SAVO MAKSIMOVIĆ</item>
      <item>MLADEN TRUMBETAŠ</item>
      <item>ŽELJKO NOVAK</item>
      <item>MILIVOJ VASIĆ</item>
      <item>DRAGAN MARKOVIĆ</item>
      <item>ROBERTO VOLJAK</item>
      <item>IVAN ŠTEFANAC</item>
      <item>DALIBOR KLASNIĆ</item>
      <item>JOSIP TURKALJ</item>
      <item>DRAGO VERŠIĆ</item>
      <item>EDIM KARABEGOVIĆ</item>
      <item>MARGARETA KRAKAN-ČOP</item>
      <item>ČEDOMIR VUKOVIĆ</item>
      <item>VLADO ŠTEFANIĆ</item>
      <item>NIKOLA ŠULENTIĆ</item>
      <item>JOSIP TALAN</item>
      <item>IVICA KOVAČIĆ</item>
      <item>BOŽO VRHOVNIK</item>
      <item>HRVOJE SVALINA</item>
      <item>PETAR ĆURIĆ</item>
      <item>SINIŠA ŽABIĆ</item>
      <item>ANKICA ZUPANC</item>
      <item>ŽELJKO NEKIĆ</item>
      <item>IBRAHIM SULJANOVIĆ</item>
      <item>BOŽO KOVAČIĆ</item>
      <item>STIPO TOPIĆ</item>
      <item>MIROSLAV MATKOVIĆ</item>
      <item>ZVONKO SUŠA</item>
      <item>ŠIMUN ZADRO</item>
      <item>MATO ŠUBARA</item>
      <item>VLADIMIR NOVAK</item>
      <item>ĆIRO BARTULOVIĆ</item>
      <item>IVAN ŠPELIĆ</item>
      <item>MIJO PAVIĆ</item>
      <item>VLADIMIR TONKOVIĆ</item>
      <item>ZVONKO VRBANEC</item>
      <item>DRAGUTIN ŠTRUK</item>
      <item>NEBOJŠA RAPAIĆ</item>
      <item>OLJA BUĆO</item>
      <item>MARKO PERKOVIĆ</item>
      <item>VLADKO PERNAR</item>
      <item>LIDIJA DEVERIĆ</item>
    </derivirana_varijabla>
  </DomainObject.Predmet.StrankaListFormated>
  <DomainObject.Predmet.StrankaListFormatedOIB>
    <izvorni_sadrzaj>
      <item>BRANKO ĆURIĆ</item>
      <item>MLADEN BILAĆ</item>
      <item>FRANJO DEVČIĆ</item>
      <item>FAIK HADŽIĆ</item>
      <item>TUNJO BLAŽEVIĆ</item>
      <item>IVANKO ILIJA</item>
      <item>ANTE BEBEK</item>
      <item>IVAN BRKIĆ</item>
      <item>AZIRI REMZI</item>
      <item>MURADIF HALVADŽIĆ</item>
      <item>RIFRAT IMERI</item>
      <item>IVAN BENČEC</item>
      <item>SELVUDIN BEŠIĆ</item>
      <item>AČKAR JOZO</item>
      <item>NIKOLA CESTARIĆ</item>
      <item>MILOMIR BUINAC</item>
      <item>IVAN CVETNIĆ</item>
      <item>MARIJAN ĐAMBIĆ</item>
      <item>MIRKO BUTUM</item>
      <item>SENAD AHMETOVIĆ</item>
      <item>IVŠIĆ ZLATKO</item>
      <item>ZDRAVKO HUNDRIĆ</item>
      <item>BRANKO HANŽEK</item>
      <item>FRANJO ANTUNOVIĆ</item>
      <item>JURAJ DEVERIĆ</item>
      <item>MILE BAKOVIĆ</item>
      <item>ZVONKO DILBER</item>
      <item>ANTO JAJČEVIĆ</item>
      <item>ILIJA BRNADA</item>
      <item>VINKO GOJEVIĆ</item>
      <item>EŠEF BARAKOVIĆ</item>
      <item>JURICA JAKOVAC</item>
      <item>RADOMIR DREZGA</item>
      <item>STJEPAN BOSILJ</item>
      <item>ZLATKO BRADIĆ</item>
      <item>STIPO BUTKOVIĆ</item>
      <item>HAŠIM HASANAGIĆ</item>
      <item>IVAN BIČANIĆ</item>
      <item>MILKA CVETKOVIĆ</item>
      <item>JOSIP BIČANIĆ</item>
      <item>IVAN DVORSKI</item>
      <item>HUSEIN AVDIĆ</item>
      <item>MILAN ILIĆ</item>
      <item>PREDRAG GRGIĆ</item>
      <item>JOSIP BANOVIĆ</item>
      <item>STIPO BLAŽEVIĆ</item>
      <item>MARIJAN GALETIĆ</item>
      <item>MLADEN ILIĆ</item>
      <item>DUŠAN KOMLENAC</item>
      <item>BLAŠKO LACO</item>
      <item>ILIJA KRIŽAN</item>
      <item>STJEPAN KOLAREC</item>
      <item>DRAGO LASTAVEC</item>
      <item>BRANKO KOS</item>
      <item>MILIVOJ KLENOVIĆ</item>
      <item>LUKA KRZNARIĆ</item>
      <item>BOŽIDAR KUHARIĆ</item>
      <item>NIKOLA KORDIĆ</item>
      <item>ŽELJKO JANKELIĆ</item>
      <item>LJUBICA JUKIĆ</item>
      <item>JOSIP JUŠIĆ</item>
      <item>ZVONIMIR JURIŠIĆ</item>
      <item>ZLATKO JANĐEL</item>
      <item>IVICA JUKIĆ</item>
      <item>LOVRO JERKOVIĆ</item>
      <item>DRAGUTIN JUREN</item>
      <item>VLADO JELIĆ</item>
      <item>MILAN JURIĆ</item>
      <item>IVAN JURIĆ</item>
      <item>ILIJA JAPUNĐA</item>
      <item>JURAJ KLENOVIĆ</item>
      <item>SVETKO LUJIĆ</item>
      <item>ZLATKO LEKTORIĆ</item>
      <item>FRANJO LUČIĆ</item>
      <item>RENATO LEDER</item>
      <item>STIPAN LOVRIĆ</item>
      <item>DRAGUTIN LUKINIĆ</item>
      <item>MLADEN LUSTIG</item>
      <item>JOSIP MAJSEC</item>
      <item>PAVO LUKAČEVIĆ</item>
      <item>ŽELJKO LIKIĆ</item>
      <item>STJEPAN LISAK</item>
      <item>MARKO MALKOČ</item>
      <item>BOŽO MARJANOVIĆ</item>
      <item>MIRKO RUBČIĆ</item>
      <item>MATO SPAHIĆ</item>
      <item>ZVONKO PEVEC</item>
      <item>RATKO RIKIĆ</item>
      <item>DAVOR PERKOVIĆ</item>
      <item>SINIŠA MILJEŠIĆ</item>
      <item>NIKOLA OBAJDIN</item>
      <item>JOSIP RAJIĆ</item>
      <item>TOMISLAV MARINAC</item>
      <item>STJEPAN POLJAK</item>
      <item>VLADO MALKOČ</item>
      <item>CMILJKO PINJUŠIĆ</item>
      <item>SREĆKO MARIĆ</item>
      <item>ŽELJKO STJEPANIĆ</item>
      <item>MARIJAN STOJČIĆ</item>
      <item>STJEPAN POSAVEC</item>
      <item>MILAN SEKULIĆ</item>
      <item>JOZO PETROVIĆ</item>
      <item>IVAN MEDARIĆ</item>
      <item>ŽELJKO PERNAR</item>
      <item>STJEPAN PIŠKOR</item>
      <item>KRISTIJAN MIHALJEVIĆ</item>
      <item>ZLATKO MATOVINA</item>
      <item>MIRKO PAVLEČIĆ</item>
      <item>RAMO MUDROV</item>
      <item>JOSIP MATKOVIĆ</item>
      <item>MIHOVIL RITOŠA</item>
      <item>JAGO RADELJAK</item>
      <item>LJUBA SOLENIČKI</item>
      <item>MARIJAN PLEŠA</item>
      <item>IVAN MARUNA</item>
      <item>PETAR NAĐANDER</item>
      <item>LENCA PERIĆ</item>
      <item>MATO RAJIĆ</item>
      <item>ZDRAVKO PERKOVIĆ</item>
      <item>MIRKO SAVANOVIĆ</item>
      <item>ŽELJKO ROGINIĆ</item>
      <item>MILAN PARAĆ</item>
      <item>SAVO MAKSIMOVIĆ</item>
      <item>MLADEN TRUMBETAŠ</item>
      <item>ŽELJKO NOVAK</item>
      <item>MILIVOJ VASIĆ</item>
      <item>DRAGAN MARKOVIĆ</item>
      <item>ROBERTO VOLJAK</item>
      <item>IVAN ŠTEFANAC</item>
      <item>DALIBOR KLASNIĆ</item>
      <item>JOSIP TURKALJ</item>
      <item>DRAGO VERŠIĆ</item>
      <item>EDIM KARABEGOVIĆ</item>
      <item>MARGARETA KRAKAN-ČOP</item>
      <item>ČEDOMIR VUKOVIĆ</item>
      <item>VLADO ŠTEFANIĆ</item>
      <item>NIKOLA ŠULENTIĆ</item>
      <item>JOSIP TALAN</item>
      <item>IVICA KOVAČIĆ</item>
      <item>BOŽO VRHOVNIK</item>
      <item>HRVOJE SVALINA</item>
      <item>PETAR ĆURIĆ</item>
      <item>SINIŠA ŽABIĆ</item>
      <item>ANKICA ZUPANC</item>
      <item>ŽELJKO NEKIĆ</item>
      <item>IBRAHIM SULJANOVIĆ</item>
      <item>BOŽO KOVAČIĆ</item>
      <item>STIPO TOPIĆ</item>
      <item>MIROSLAV MATKOVIĆ</item>
      <item>ZVONKO SUŠA</item>
      <item>ŠIMUN ZADRO</item>
      <item>MATO ŠUBARA</item>
      <item>VLADIMIR NOVAK</item>
      <item>ĆIRO BARTULOVIĆ</item>
      <item>IVAN ŠPELIĆ</item>
      <item>MIJO PAVIĆ</item>
      <item>VLADIMIR TONKOVIĆ</item>
      <item>ZVONKO VRBANEC</item>
      <item>DRAGUTIN ŠTRUK</item>
      <item>NEBOJŠA RAPAIĆ</item>
      <item>OLJA BUĆO</item>
      <item>MARKO PERKOVIĆ</item>
      <item>VLADKO PERNAR</item>
      <item>LIDIJA DEVERIĆ</item>
    </izvorni_sadrzaj>
    <derivirana_varijabla naziv="DomainObject.Predmet.StrankaListFormatedOIB_1">
      <item>BRANKO ĆURIĆ</item>
      <item>MLADEN BILAĆ</item>
      <item>FRANJO DEVČIĆ</item>
      <item>FAIK HADŽIĆ</item>
      <item>TUNJO BLAŽEVIĆ</item>
      <item>IVANKO ILIJA</item>
      <item>ANTE BEBEK</item>
      <item>IVAN BRKIĆ</item>
      <item>AZIRI REMZI</item>
      <item>MURADIF HALVADŽIĆ</item>
      <item>RIFRAT IMERI</item>
      <item>IVAN BENČEC</item>
      <item>SELVUDIN BEŠIĆ</item>
      <item>AČKAR JOZO</item>
      <item>NIKOLA CESTARIĆ</item>
      <item>MILOMIR BUINAC</item>
      <item>IVAN CVETNIĆ</item>
      <item>MARIJAN ĐAMBIĆ</item>
      <item>MIRKO BUTUM</item>
      <item>SENAD AHMETOVIĆ</item>
      <item>IVŠIĆ ZLATKO</item>
      <item>ZDRAVKO HUNDRIĆ</item>
      <item>BRANKO HANŽEK</item>
      <item>FRANJO ANTUNOVIĆ</item>
      <item>JURAJ DEVERIĆ</item>
      <item>MILE BAKOVIĆ</item>
      <item>ZVONKO DILBER</item>
      <item>ANTO JAJČEVIĆ</item>
      <item>ILIJA BRNADA</item>
      <item>VINKO GOJEVIĆ</item>
      <item>EŠEF BARAKOVIĆ</item>
      <item>JURICA JAKOVAC</item>
      <item>RADOMIR DREZGA</item>
      <item>STJEPAN BOSILJ</item>
      <item>ZLATKO BRADIĆ</item>
      <item>STIPO BUTKOVIĆ</item>
      <item>HAŠIM HASANAGIĆ</item>
      <item>IVAN BIČANIĆ</item>
      <item>MILKA CVETKOVIĆ</item>
      <item>JOSIP BIČANIĆ</item>
      <item>IVAN DVORSKI</item>
      <item>HUSEIN AVDIĆ</item>
      <item>MILAN ILIĆ</item>
      <item>PREDRAG GRGIĆ</item>
      <item>JOSIP BANOVIĆ</item>
      <item>STIPO BLAŽEVIĆ</item>
      <item>MARIJAN GALETIĆ</item>
      <item>MLADEN ILIĆ</item>
      <item>DUŠAN KOMLENAC</item>
      <item>BLAŠKO LACO</item>
      <item>ILIJA KRIŽAN</item>
      <item>STJEPAN KOLAREC</item>
      <item>DRAGO LASTAVEC</item>
      <item>BRANKO KOS</item>
      <item>MILIVOJ KLENOVIĆ</item>
      <item>LUKA KRZNARIĆ</item>
      <item>BOŽIDAR KUHARIĆ</item>
      <item>NIKOLA KORDIĆ</item>
      <item>ŽELJKO JANKELIĆ</item>
      <item>LJUBICA JUKIĆ</item>
      <item>JOSIP JUŠIĆ</item>
      <item>ZVONIMIR JURIŠIĆ</item>
      <item>ZLATKO JANĐEL</item>
      <item>IVICA JUKIĆ</item>
      <item>LOVRO JERKOVIĆ</item>
      <item>DRAGUTIN JUREN</item>
      <item>VLADO JELIĆ</item>
      <item>MILAN JURIĆ</item>
      <item>IVAN JURIĆ</item>
      <item>ILIJA JAPUNĐA</item>
      <item>JURAJ KLENOVIĆ</item>
      <item>SVETKO LUJIĆ</item>
      <item>ZLATKO LEKTORIĆ</item>
      <item>FRANJO LUČIĆ</item>
      <item>RENATO LEDER</item>
      <item>STIPAN LOVRIĆ</item>
      <item>DRAGUTIN LUKINIĆ</item>
      <item>MLADEN LUSTIG</item>
      <item>JOSIP MAJSEC</item>
      <item>PAVO LUKAČEVIĆ</item>
      <item>ŽELJKO LIKIĆ</item>
      <item>STJEPAN LISAK</item>
      <item>MARKO MALKOČ</item>
      <item>BOŽO MARJANOVIĆ</item>
      <item>MIRKO RUBČIĆ</item>
      <item>MATO SPAHIĆ</item>
      <item>ZVONKO PEVEC</item>
      <item>RATKO RIKIĆ</item>
      <item>DAVOR PERKOVIĆ</item>
      <item>SINIŠA MILJEŠIĆ</item>
      <item>NIKOLA OBAJDIN</item>
      <item>JOSIP RAJIĆ</item>
      <item>TOMISLAV MARINAC</item>
      <item>STJEPAN POLJAK</item>
      <item>VLADO MALKOČ</item>
      <item>CMILJKO PINJUŠIĆ</item>
      <item>SREĆKO MARIĆ</item>
      <item>ŽELJKO STJEPANIĆ</item>
      <item>MARIJAN STOJČIĆ</item>
      <item>STJEPAN POSAVEC</item>
      <item>MILAN SEKULIĆ</item>
      <item>JOZO PETROVIĆ</item>
      <item>IVAN MEDARIĆ</item>
      <item>ŽELJKO PERNAR</item>
      <item>STJEPAN PIŠKOR</item>
      <item>KRISTIJAN MIHALJEVIĆ</item>
      <item>ZLATKO MATOVINA</item>
      <item>MIRKO PAVLEČIĆ</item>
      <item>RAMO MUDROV</item>
      <item>JOSIP MATKOVIĆ</item>
      <item>MIHOVIL RITOŠA</item>
      <item>JAGO RADELJAK</item>
      <item>LJUBA SOLENIČKI</item>
      <item>MARIJAN PLEŠA</item>
      <item>IVAN MARUNA</item>
      <item>PETAR NAĐANDER</item>
      <item>LENCA PERIĆ</item>
      <item>MATO RAJIĆ</item>
      <item>ZDRAVKO PERKOVIĆ</item>
      <item>MIRKO SAVANOVIĆ</item>
      <item>ŽELJKO ROGINIĆ</item>
      <item>MILAN PARAĆ</item>
      <item>SAVO MAKSIMOVIĆ</item>
      <item>MLADEN TRUMBETAŠ</item>
      <item>ŽELJKO NOVAK</item>
      <item>MILIVOJ VASIĆ</item>
      <item>DRAGAN MARKOVIĆ</item>
      <item>ROBERTO VOLJAK</item>
      <item>IVAN ŠTEFANAC</item>
      <item>DALIBOR KLASNIĆ</item>
      <item>JOSIP TURKALJ</item>
      <item>DRAGO VERŠIĆ</item>
      <item>EDIM KARABEGOVIĆ</item>
      <item>MARGARETA KRAKAN-ČOP</item>
      <item>ČEDOMIR VUKOVIĆ</item>
      <item>VLADO ŠTEFANIĆ</item>
      <item>NIKOLA ŠULENTIĆ</item>
      <item>JOSIP TALAN</item>
      <item>IVICA KOVAČIĆ</item>
      <item>BOŽO VRHOVNIK</item>
      <item>HRVOJE SVALINA</item>
      <item>PETAR ĆURIĆ</item>
      <item>SINIŠA ŽABIĆ</item>
      <item>ANKICA ZUPANC</item>
      <item>ŽELJKO NEKIĆ</item>
      <item>IBRAHIM SULJANOVIĆ</item>
      <item>BOŽO KOVAČIĆ</item>
      <item>STIPO TOPIĆ</item>
      <item>MIROSLAV MATKOVIĆ</item>
      <item>ZVONKO SUŠA</item>
      <item>ŠIMUN ZADRO</item>
      <item>MATO ŠUBARA</item>
      <item>VLADIMIR NOVAK</item>
      <item>ĆIRO BARTULOVIĆ</item>
      <item>IVAN ŠPELIĆ</item>
      <item>MIJO PAVIĆ</item>
      <item>VLADIMIR TONKOVIĆ</item>
      <item>ZVONKO VRBANEC</item>
      <item>DRAGUTIN ŠTRUK</item>
      <item>NEBOJŠA RAPAIĆ</item>
      <item>OLJA BUĆO</item>
      <item>MARKO PERKOVIĆ</item>
      <item>VLADKO PERNAR</item>
      <item>LIDIJA DEVERIĆ</item>
    </derivirana_varijabla>
  </DomainObject.Predmet.StrankaListFormatedOIB>
  <DomainObject.Predmet.StrankaListFormatedWithAdress>
    <izvorni_sadrzaj>
      <item>BRANKO ĆURIĆ, LANIŠTE 14B, 10000 Zagreb</item>
      <item>MLADEN BILAĆ, SLAVKA KOLARA 8, 10410 Velika Gorica</item>
      <item>FRANJO DEVČIĆ, LOPATINEČKA 5, 10000 Zagreb</item>
      <item>FAIK HADŽIĆ, VRAPČANSKA 233, 10000 Zagreb</item>
      <item>TUNJO BLAŽEVIĆ, LEMIĆ BRDO 42, 47000 Karlovac</item>
      <item>IVANKO ILIJA, STUBIČKA 216, 10298 Jablanovec</item>
      <item>ANTE BEBEK, ZIKE KUNC 4, 10000 Zagreb</item>
      <item>IVAN BRKIĆ, TUROPOLJSKOG POSAV. ODREDA 35, V. BUNA</item>
      <item>AZIRI REMZI, KENNEDYEV TRG 2, 10000 Zagreb</item>
      <item>MURADIF HALVADŽIĆ, 7 FERENČICA 19B, 10000 Zagreb</item>
      <item>RIFRAT IMERI, KENNEDYEV TRG 2, 10000 Zagreb</item>
      <item>IVAN BENČEC, SESVETSKA 3, 10362 Planina Gornja</item>
      <item>SELVUDIN BEŠIĆ, 1 KOZARI PUT 5 ODVOJAK 3A, 10000 Zagreb</item>
      <item>AČKAR JOZO, 2 ODVOJAK DEVERIĆEVE 16, 10412 Donja Lomnica</item>
      <item>NIKOLA CESTARIĆ, HRVATSKOG PLEMIĆA VUKA 4, 44400 Glina</item>
      <item>MILOMIR BUINAC, ŽRTVA DOMOVINSKOG RATA 15, 10344 Majur</item>
      <item>IVAN CVETNIĆ, TRG STJEPANA RADIĆA 8, 10410 Velika Gorica</item>
      <item>MARIJAN ĐAMBIĆ, KOLAROVE BREZE 10, 10020 Botinec</item>
      <item>MIRKO BUTUM, TUŠILOVIĆ 11, 47241 Tušilović</item>
      <item>SENAD AHMETOVIĆ, LAZI 9, Lazi Turopoljski</item>
      <item>IVŠIĆ ZLATKO, BUDAŠEVO 87, 44202 Budaševo</item>
      <item>ZDRAVKO HUNDRIĆ, ŠTRUCLJEVO 48, 49215 SVETI KRIŽ</item>
      <item>BRANKO HANŽEK, KARIVAROŠ 20, 49245 Gornja Stubica</item>
      <item>FRANJO ANTUNOVIĆ, DUGOSELSKA 21, Črnec Dugoselski</item>
      <item>JURAJ DEVERIĆ, ODRANSKA 86, 10412 Donja Lomnica</item>
      <item>MILE BAKOVIĆ, ZADVORSKA 63, 10257 BREZOVICA</item>
      <item>ZVONKO DILBER, KOLODVORSKA 54, 44317 Popovača</item>
      <item>ANTO JAJČEVIĆ, ČETVRTKOVAC 12, 44210 Četvrtkovac</item>
      <item>ILIJA BRNADA, PALANČANI 1, 43240 Palančani</item>
      <item>VINKO GOJEVIĆ, VINOGRADSKA 76, 42203 Jalžabet</item>
      <item>EŠEF BARAKOVIĆ, PAVLINSKA 50, Velika Mlaka</item>
      <item>JURICA JAKOVAC, SLAVKA KOLARA 4, 10410 Velika Gorica</item>
      <item>RADOMIR DREZGA, 3 POLJANICE 5/2, 10000 Zagreb</item>
      <item>STJEPAN BOSILJ, MOŽĐENEC 48, 42220 Novi Marof</item>
      <item>ZLATKO BRADIĆ, GRADIČKA 44, 10412 Donja Lomnica</item>
      <item>STIPO BUTKOVIĆ, PILAROVA 35, 10000 Zagreb</item>
      <item>HAŠIM HASANAGIĆ, VOĆARSKI PUT 1A, 10000 Zagreb</item>
      <item>IVAN BIČANIĆ, TRG HRVATSKIH PAVLINA 11, 10000 Zagreb</item>
      <item>MILKA CVETKOVIĆ, ZAGREBAČKA 25, 10410 GRADIČI</item>
      <item>JOSIP BIČANIĆ, VAROŠ 12, 47306 Saborsko</item>
      <item>IVAN DVORSKI, ČRNILE 20/1, 42223 Varaždinske Toplice</item>
      <item>HUSEIN AVDIĆ, KENNEDYEV TRG 2, 10000 Zagreb</item>
      <item>MILAN ILIĆ, CETINOVAČKA 9, 10000 Zagreb</item>
      <item>PREDRAG GRGIĆ, KOZARI PUT 3 ODV. 2B, 10000 Zagreb</item>
      <item>JOSIP BANOVIĆ, JURJA DOBRILE 26, 10410 Velika Gorica</item>
      <item>STIPO BLAŽEVIĆ, LEMIĆ BRDO 42, 47000 Karlovac</item>
      <item>MARIJAN GALETIĆ, VELIKI KUT 4, 53261 Križpolje</item>
      <item>MLADEN ILIĆ, RUŠČENICA 13, 10000 Zagreb</item>
      <item>DUŠAN KOMLENAC, KRALJEVIČKA 46, 10000 Zagreb</item>
      <item>BLAŠKO LACO, KANALSKI PUT 11, 10000 Zagreb</item>
      <item>ILIJA KRIŽAN, VUKOVARSKA 71, 32214 Tordinci</item>
      <item>STJEPAN KOLAREC, VODOVODNA 18, 10413 Velika Buna</item>
      <item>DRAGO LASTAVEC, BIOKOVSKA 54, 10000 Zagreb</item>
      <item>BRANKO KOS, HOTNJA 110, 10414 Hotnja</item>
      <item>MILIVOJ KLENOVIĆ, MIČEVEC 15, 10410 Velika Gorica</item>
      <item>LUKA KRZNARIĆ, KAMENICA 24, 53261 Križpolje</item>
      <item>BOŽIDAR KUHARIĆ, MOKRICE 210, 49243 OROSLAVLJE</item>
      <item>NIKOLA KORDIĆ, CVJETNO NASELJE 19, 10410 Velika Gorica</item>
      <item>ŽELJKO JANKELIĆ, KUDELJARSKI PUT 11, 10000 Zagreb</item>
      <item>LJUBICA JUKIĆ, SLAVKA KOLARA 8A, 10410 Velika Gorica</item>
      <item>JOSIP JUŠIĆ, ZAGREBAČKA 68, 10297 Jakovlje</item>
      <item>ZVONIMIR JURIŠIĆ, NIKOLE TESLE 45, 10410 Velika Gorica</item>
      <item>ZLATKO JANĐEL, M. KRLEŽE 4, 44000 Sisak</item>
      <item>IVICA JUKIĆ, GORNJE PODTOČJE 53/2, 10419 Vukovina</item>
      <item>LOVRO JERKOVIĆ, SAVRŠĆAK 35, 10430 Samobor</item>
      <item>DRAGUTIN JUREN, BREZOVEC ZELINSKI 27, 10382 </item>
      <item>VLADO JELIĆ, SLAVKA KOLARA 35, 10410 Velika Gorica</item>
      <item>MILAN JURIĆ, MILANA STEINER, 44000 Sisak</item>
      <item>IVAN JURIĆ, HUM 77, 33520 SLATINA</item>
      <item>ILIJA JAPUNĐA, POLJANIČKA 5, 10000 Zagreb</item>
      <item>JURAJ KLENOVIĆ, STEPANSKA 48, 10412 D. LOMNICA</item>
      <item>SVETKO LUJIĆ, LANIŠTE 16C, 10000 Zagreb</item>
      <item>ZLATKO LEKTORIĆ, ODRANSKA 63, 10412 Donja Lomnica</item>
      <item>FRANJO LUČIĆ, CESTA JOSIPA JOVIĆA 46, 21246 Aržano</item>
      <item>RENATO LEDER, JELAČIĆEVA 61, 10410 Velika Gorica</item>
      <item>STIPAN LOVRIĆ, PODBORSKA 106, 43500 Daruvar</item>
      <item>DRAGUTIN LUKINIĆ, LUKINIĆ BRDO 87, 10414 Pokupsko</item>
      <item>MLADEN LUSTIG, BRAĆE DOMANY 2, 10000 Zagreb</item>
      <item>JOSIP MAJSEC, ŠTRUCLJEVO 53, 49223 Štrucljevo</item>
      <item>PAVO LUKAČEVIĆ, JURJA DOBRILE 36, 10410 Velika Gorica</item>
      <item>ŽELJKO LIKIĆ, BRADAŠIĆEVA 4, 10408 Velika Mlaka</item>
      <item>STJEPAN LISAK, ŠAGUDOVEC 65, 49245 Gornja Stubica</item>
      <item>MARKO MALKOČ, DUGAVE 14, 47300 Ogulin</item>
      <item>BOŽO MARJANOVIĆ, JOSIPA JOVIĆA 26/1, 53230 Korenica</item>
      <item>MIRKO RUBČIĆ, PERE ŠTIMCA 32, 10417 Buševec</item>
      <item>MATO SPAHIĆ, STRMEC BUKEVSKI 112, 10410 Velika Gorica</item>
      <item>ZVONKO PEVEC, NASELJE TRŠINSKI 13A, 49210 Zabok</item>
      <item>RATKO RIKIĆ, LANIŠTE 12, 10000 Zagreb</item>
      <item>DAVOR PERKOVIĆ, STAJNICA 67, 53262 Jezerane</item>
      <item>SINIŠA MILJEŠIĆ, DONJOZELINSKA 98, 10382 Donja Zelina</item>
      <item>NIKOLA OBAJDIN, JEZERANE 136, 53262 Jezerane</item>
      <item>JOSIP RAJIĆ, GMAJNA 24, 10437 Rakitje</item>
      <item>TOMISLAV MARINAC, UL. 44. BRIGADE HRVATSKE VOJSKE 2, 10360 SESVETE</item>
      <item>STJEPAN POLJAK, D. CESARIĆ 4B, 10000 Zagreb</item>
      <item>VLADO MALKOČ, BANA JOSIPA JELAČIĆA 27, 47250 Duga Resa</item>
      <item>CMILJKO PINJUŠIĆ, RADNIČKA CESTA 282 H/1, 10000 Zagreb</item>
      <item>SREĆKO MARIĆ, IVANA LACKOVIĆA 49, 10408 VELKA MLAKA</item>
      <item>ŽELJKO STJEPANIĆ, STEPANSKA 12/1, 10412 Donja Lomnica</item>
      <item>MARIJAN STOJČIĆ, SLAVKA KOLARA 33, 10410 Velika Gorica</item>
      <item>STJEPAN POSAVEC, MOKRIČKA 66, 10290 Zaprešić</item>
      <item>MILAN SEKULIĆ, 2 MAKSIMIRSKO NASELJE 7, 10000 Zagreb</item>
      <item>JOZO PETROVIĆ, MIRKA DEANOVIĆA 7, 10000 Zagreb</item>
      <item>IVAN MEDARIĆ, VELIKI PUT 6, Križpolje</item>
      <item>ŽELJKO PERNAR, KRIŽPOLJE 8A, 53261 Križpolje</item>
      <item>STJEPAN PIŠKOR, SELSKA 28, 10360 SESVETE</item>
      <item>KRISTIJAN MIHALJEVIĆ, SLAVKA KOLARA 43A, 10410 Velika Gorica</item>
      <item>ZLATKO MATOVINA, HRIBAROV PRILAZ 11, 10000 Zagreb</item>
      <item>MIRKO PAVLEČIĆ, RADIĆEVA 71, PAVLOVAC</item>
      <item>RAMO MUDROV, RUDE 124, 10430 Samobor</item>
      <item>JOSIP MATKOVIĆ, JOSIPA KOVAČIĆA 16, ŠIJAKOVINA</item>
      <item>MIHOVIL RITOŠA, BANA J. JELAČIĆA 161F, 48323 Hlebine</item>
      <item>JAGO RADELJAK, 1. PETRUŠEVAC 6 ODVOJAK 43, 10000 Zagreb</item>
      <item>LJUBA SOLENIČKI, ALEJA POMORACA 23/15, 10000 Zagreb</item>
      <item>MARIJAN PLEŠA, RIBNJAK 6, 10000 Zagreb</item>
      <item>IVAN MARUNA, SLAVKA KOLARA 6, 10410 Velika Gorica</item>
      <item>PETAR NAĐANDER, LAZINA ČIČKA 4, 47201 LAZINA</item>
      <item>LENCA PERIĆ, P.N. DUMAČE 1/13, 44250 Petrinja</item>
      <item>MATO RAJIĆ, TUPEKOVA 16S, 10360 SESVETE</item>
      <item>ZDRAVKO PERKOVIĆ, SV. L. MANDIĆ 12A, 10040 Zagreb</item>
      <item>MIRKO SAVANOVIĆ, POLJANIČKA 5, 10000 Zagreb</item>
      <item>ŽELJKO ROGINIĆ, ŠTRUCLJEVO 12D, 49223 SV. KRIŽ ZAČRETJE</item>
      <item>MILAN PARAĆ, SOBOLSKI PUT 5, 10000 Zagreb</item>
      <item>SAVO MAKSIMOVIĆ, KLAIĆEVA 42, 10000 Zagreb</item>
      <item>MLADEN TRUMBETAŠ, DOLENEC 36, 10408 Velika Mlaka</item>
      <item>ŽELJKO NOVAK, VRANJICE 26, 10000 Zagreb</item>
      <item>MILIVOJ VASIĆ, PERUŠKI 106, 52208 Krnica</item>
      <item>DRAGAN MARKOVIĆ, 10000 Zagreb</item>
      <item>ROBERTO VOLJAK, SLAVKA KOLARA 8A, 10410 Velika Gorica</item>
      <item>IVAN ŠTEFANAC, ZVORNIČKA 10, 44250 Petrinja</item>
      <item>DALIBOR KLASNIĆ, N. BONIFAČIĆA 15, 10410 Velika Gorica</item>
      <item>JOSIP TURKALJ, 2 ODVOJAK DEVERIĆEVA ULICA 18, 10412 Donja Lomnica</item>
      <item>DRAGO VERŠIĆ, KOSIRNIKOVA 93A, 10000 Zagreb</item>
      <item>EDIM KARABEGOVIĆ, 10000 Zagreb</item>
      <item>MARGARETA KRAKAN-ČOP, JOZE MARINOVIĆA 11, 10000 Zagreb</item>
      <item>ČEDOMIR VUKOVIĆ, SLAVKA KOLARA 4, 10410 Velika Gorica</item>
      <item>VLADO ŠTEFANIĆ, ZAGORA 44, 49000 Krapina</item>
      <item>NIKOLA ŠULENTIĆ, DUBRAVA 240, 10000 Zagreb</item>
      <item>JOSIP TALAN, KOMEŠČICA 28A, 10000 Zagreb</item>
      <item>IVICA KOVAČIĆ, ČOVIĆI 186, Ličko Lešće</item>
      <item>BOŽO VRHOVNIK, NOVA CESTA 113, 10000 Zagreb</item>
      <item>HRVOJE SVALINA, V. FILAKOVCA 1, 10000 Zagreb</item>
      <item>PETAR ĆURIĆ, DUBROVAČKA 51, 10000 Zagreb</item>
      <item>SINIŠA ŽABIĆ, EHRLICHOVA 7, 10000 Zagreb</item>
      <item>ANKICA ZUPANC, STOJDRAŠKA 11, 10090 Zagreb</item>
      <item>ŽELJKO NEKIĆ, PODGORSKA 12, 53270 SENJ</item>
      <item>IBRAHIM SULJANOVIĆ, POLJANIČKA 5, 10000 Zagreb</item>
      <item>BOŽO KOVAČIĆ, LIPNICA 39, 10000 Zagreb</item>
      <item>STIPO TOPIĆ, GRADA VUKOVARA 274, 10000 Zagreb</item>
      <item>MIROSLAV MATKOVIĆ, TUROPOLJSKA 86, LUKAVEC</item>
      <item>ZVONKO SUŠA, DONJI DESINEC 180, 10450 Jastrebarsko</item>
      <item>ŠIMUN ZADRO, 7 RETKOVAC 10D, 10000 Zagreb</item>
      <item>MATO ŠUBARA, KRALJA ZVONIMIRA 17, 34552 Badljevina</item>
      <item>VLADIMIR NOVAK, VRANJICE 26, 10000 Zagreb</item>
      <item>ĆIRO BARTULOVIĆ, IMOTSKA 27, 10000 Zagreb</item>
      <item>IVAN ŠPELIĆ, LUMBARDENIK 109B, </item>
      <item>MIJO PAVIĆ, VIDIKOVAC 3, 10312 Kloštar Ivanić</item>
      <item>VLADIMIR TONKOVIĆ, ODAKOVA 5, 10000 Zagreb</item>
      <item>ZVONKO VRBANEC, OKRUGLJAČKA 15, 10000 Zagreb</item>
      <item>DRAGUTIN ŠTRUK, I.B.MAŽURANIĆ 20, 10000 Zagreb</item>
      <item>NEBOJŠA RAPAIĆ, VESLAČKA 6, 10000 Zagreb</item>
      <item>OLJA BUĆO, ŠIŠIĆEVA 18, 10000 Zagreb</item>
      <item>MARKO PERKOVIĆ, LETINAC 21, Brinje</item>
      <item>VLADKO PERNAR, KRIŽOPOLJE 81B, KRIŽOPOLJE</item>
      <item>LIDIJA DEVERIĆ, ODRANSKA 86, 10412 Donja Lomnica</item>
    </izvorni_sadrzaj>
    <derivirana_varijabla naziv="DomainObject.Predmet.StrankaListFormatedWithAdress_1">
      <item>BRANKO ĆURIĆ, LANIŠTE 14B, 10000 Zagreb</item>
      <item>MLADEN BILAĆ, SLAVKA KOLARA 8, 10410 Velika Gorica</item>
      <item>FRANJO DEVČIĆ, LOPATINEČKA 5, 10000 Zagreb</item>
      <item>FAIK HADŽIĆ, VRAPČANSKA 233, 10000 Zagreb</item>
      <item>TUNJO BLAŽEVIĆ, LEMIĆ BRDO 42, 47000 Karlovac</item>
      <item>IVANKO ILIJA, STUBIČKA 216, 10298 Jablanovec</item>
      <item>ANTE BEBEK, ZIKE KUNC 4, 10000 Zagreb</item>
      <item>IVAN BRKIĆ, TUROPOLJSKOG POSAV. ODREDA 35, V. BUNA</item>
      <item>AZIRI REMZI, KENNEDYEV TRG 2, 10000 Zagreb</item>
      <item>MURADIF HALVADŽIĆ, 7 FERENČICA 19B, 10000 Zagreb</item>
      <item>RIFRAT IMERI, KENNEDYEV TRG 2, 10000 Zagreb</item>
      <item>IVAN BENČEC, SESVETSKA 3, 10362 Planina Gornja</item>
      <item>SELVUDIN BEŠIĆ, 1 KOZARI PUT 5 ODVOJAK 3A, 10000 Zagreb</item>
      <item>AČKAR JOZO, 2 ODVOJAK DEVERIĆEVE 16, 10412 Donja Lomnica</item>
      <item>NIKOLA CESTARIĆ, HRVATSKOG PLEMIĆA VUKA 4, 44400 Glina</item>
      <item>MILOMIR BUINAC, ŽRTVA DOMOVINSKOG RATA 15, 10344 Majur</item>
      <item>IVAN CVETNIĆ, TRG STJEPANA RADIĆA 8, 10410 Velika Gorica</item>
      <item>MARIJAN ĐAMBIĆ, KOLAROVE BREZE 10, 10020 Botinec</item>
      <item>MIRKO BUTUM, TUŠILOVIĆ 11, 47241 Tušilović</item>
      <item>SENAD AHMETOVIĆ, LAZI 9, Lazi Turopoljski</item>
      <item>IVŠIĆ ZLATKO, BUDAŠEVO 87, 44202 Budaševo</item>
      <item>ZDRAVKO HUNDRIĆ, ŠTRUCLJEVO 48, 49215 SVETI KRIŽ</item>
      <item>BRANKO HANŽEK, KARIVAROŠ 20, 49245 Gornja Stubica</item>
      <item>FRANJO ANTUNOVIĆ, DUGOSELSKA 21, Črnec Dugoselski</item>
      <item>JURAJ DEVERIĆ, ODRANSKA 86, 10412 Donja Lomnica</item>
      <item>MILE BAKOVIĆ, ZADVORSKA 63, 10257 BREZOVICA</item>
      <item>ZVONKO DILBER, KOLODVORSKA 54, 44317 Popovača</item>
      <item>ANTO JAJČEVIĆ, ČETVRTKOVAC 12, 44210 Četvrtkovac</item>
      <item>ILIJA BRNADA, PALANČANI 1, 43240 Palančani</item>
      <item>VINKO GOJEVIĆ, VINOGRADSKA 76, 42203 Jalžabet</item>
      <item>EŠEF BARAKOVIĆ, PAVLINSKA 50, Velika Mlaka</item>
      <item>JURICA JAKOVAC, SLAVKA KOLARA 4, 10410 Velika Gorica</item>
      <item>RADOMIR DREZGA, 3 POLJANICE 5/2, 10000 Zagreb</item>
      <item>STJEPAN BOSILJ, MOŽĐENEC 48, 42220 Novi Marof</item>
      <item>ZLATKO BRADIĆ, GRADIČKA 44, 10412 Donja Lomnica</item>
      <item>STIPO BUTKOVIĆ, PILAROVA 35, 10000 Zagreb</item>
      <item>HAŠIM HASANAGIĆ, VOĆARSKI PUT 1A, 10000 Zagreb</item>
      <item>IVAN BIČANIĆ, TRG HRVATSKIH PAVLINA 11, 10000 Zagreb</item>
      <item>MILKA CVETKOVIĆ, ZAGREBAČKA 25, 10410 GRADIČI</item>
      <item>JOSIP BIČANIĆ, VAROŠ 12, 47306 Saborsko</item>
      <item>IVAN DVORSKI, ČRNILE 20/1, 42223 Varaždinske Toplice</item>
      <item>HUSEIN AVDIĆ, KENNEDYEV TRG 2, 10000 Zagreb</item>
      <item>MILAN ILIĆ, CETINOVAČKA 9, 10000 Zagreb</item>
      <item>PREDRAG GRGIĆ, KOZARI PUT 3 ODV. 2B, 10000 Zagreb</item>
      <item>JOSIP BANOVIĆ, JURJA DOBRILE 26, 10410 Velika Gorica</item>
      <item>STIPO BLAŽEVIĆ, LEMIĆ BRDO 42, 47000 Karlovac</item>
      <item>MARIJAN GALETIĆ, VELIKI KUT 4, 53261 Križpolje</item>
      <item>MLADEN ILIĆ, RUŠČENICA 13, 10000 Zagreb</item>
      <item>DUŠAN KOMLENAC, KRALJEVIČKA 46, 10000 Zagreb</item>
      <item>BLAŠKO LACO, KANALSKI PUT 11, 10000 Zagreb</item>
      <item>ILIJA KRIŽAN, VUKOVARSKA 71, 32214 Tordinci</item>
      <item>STJEPAN KOLAREC, VODOVODNA 18, 10413 Velika Buna</item>
      <item>DRAGO LASTAVEC, BIOKOVSKA 54, 10000 Zagreb</item>
      <item>BRANKO KOS, HOTNJA 110, 10414 Hotnja</item>
      <item>MILIVOJ KLENOVIĆ, MIČEVEC 15, 10410 Velika Gorica</item>
      <item>LUKA KRZNARIĆ, KAMENICA 24, 53261 Križpolje</item>
      <item>BOŽIDAR KUHARIĆ, MOKRICE 210, 49243 OROSLAVLJE</item>
      <item>NIKOLA KORDIĆ, CVJETNO NASELJE 19, 10410 Velika Gorica</item>
      <item>ŽELJKO JANKELIĆ, KUDELJARSKI PUT 11, 10000 Zagreb</item>
      <item>LJUBICA JUKIĆ, SLAVKA KOLARA 8A, 10410 Velika Gorica</item>
      <item>JOSIP JUŠIĆ, ZAGREBAČKA 68, 10297 Jakovlje</item>
      <item>ZVONIMIR JURIŠIĆ, NIKOLE TESLE 45, 10410 Velika Gorica</item>
      <item>ZLATKO JANĐEL, M. KRLEŽE 4, 44000 Sisak</item>
      <item>IVICA JUKIĆ, GORNJE PODTOČJE 53/2, 10419 Vukovina</item>
      <item>LOVRO JERKOVIĆ, SAVRŠĆAK 35, 10430 Samobor</item>
      <item>DRAGUTIN JUREN, BREZOVEC ZELINSKI 27, 10382 </item>
      <item>VLADO JELIĆ, SLAVKA KOLARA 35, 10410 Velika Gorica</item>
      <item>MILAN JURIĆ, MILANA STEINER, 44000 Sisak</item>
      <item>IVAN JURIĆ, HUM 77, 33520 SLATINA</item>
      <item>ILIJA JAPUNĐA, POLJANIČKA 5, 10000 Zagreb</item>
      <item>JURAJ KLENOVIĆ, STEPANSKA 48, 10412 D. LOMNICA</item>
      <item>SVETKO LUJIĆ, LANIŠTE 16C, 10000 Zagreb</item>
      <item>ZLATKO LEKTORIĆ, ODRANSKA 63, 10412 Donja Lomnica</item>
      <item>FRANJO LUČIĆ, CESTA JOSIPA JOVIĆA 46, 21246 Aržano</item>
      <item>RENATO LEDER, JELAČIĆEVA 61, 10410 Velika Gorica</item>
      <item>STIPAN LOVRIĆ, PODBORSKA 106, 43500 Daruvar</item>
      <item>DRAGUTIN LUKINIĆ, LUKINIĆ BRDO 87, 10414 Pokupsko</item>
      <item>MLADEN LUSTIG, BRAĆE DOMANY 2, 10000 Zagreb</item>
      <item>JOSIP MAJSEC, ŠTRUCLJEVO 53, 49223 Štrucljevo</item>
      <item>PAVO LUKAČEVIĆ, JURJA DOBRILE 36, 10410 Velika Gorica</item>
      <item>ŽELJKO LIKIĆ, BRADAŠIĆEVA 4, 10408 Velika Mlaka</item>
      <item>STJEPAN LISAK, ŠAGUDOVEC 65, 49245 Gornja Stubica</item>
      <item>MARKO MALKOČ, DUGAVE 14, 47300 Ogulin</item>
      <item>BOŽO MARJANOVIĆ, JOSIPA JOVIĆA 26/1, 53230 Korenica</item>
      <item>MIRKO RUBČIĆ, PERE ŠTIMCA 32, 10417 Buševec</item>
      <item>MATO SPAHIĆ, STRMEC BUKEVSKI 112, 10410 Velika Gorica</item>
      <item>ZVONKO PEVEC, NASELJE TRŠINSKI 13A, 49210 Zabok</item>
      <item>RATKO RIKIĆ, LANIŠTE 12, 10000 Zagreb</item>
      <item>DAVOR PERKOVIĆ, STAJNICA 67, 53262 Jezerane</item>
      <item>SINIŠA MILJEŠIĆ, DONJOZELINSKA 98, 10382 Donja Zelina</item>
      <item>NIKOLA OBAJDIN, JEZERANE 136, 53262 Jezerane</item>
      <item>JOSIP RAJIĆ, GMAJNA 24, 10437 Rakitje</item>
      <item>TOMISLAV MARINAC, UL. 44. BRIGADE HRVATSKE VOJSKE 2, 10360 SESVETE</item>
      <item>STJEPAN POLJAK, D. CESARIĆ 4B, 10000 Zagreb</item>
      <item>VLADO MALKOČ, BANA JOSIPA JELAČIĆA 27, 47250 Duga Resa</item>
      <item>CMILJKO PINJUŠIĆ, RADNIČKA CESTA 282 H/1, 10000 Zagreb</item>
      <item>SREĆKO MARIĆ, IVANA LACKOVIĆA 49, 10408 VELKA MLAKA</item>
      <item>ŽELJKO STJEPANIĆ, STEPANSKA 12/1, 10412 Donja Lomnica</item>
      <item>MARIJAN STOJČIĆ, SLAVKA KOLARA 33, 10410 Velika Gorica</item>
      <item>STJEPAN POSAVEC, MOKRIČKA 66, 10290 Zaprešić</item>
      <item>MILAN SEKULIĆ, 2 MAKSIMIRSKO NASELJE 7, 10000 Zagreb</item>
      <item>JOZO PETROVIĆ, MIRKA DEANOVIĆA 7, 10000 Zagreb</item>
      <item>IVAN MEDARIĆ, VELIKI PUT 6, Križpolje</item>
      <item>ŽELJKO PERNAR, KRIŽPOLJE 8A, 53261 Križpolje</item>
      <item>STJEPAN PIŠKOR, SELSKA 28, 10360 SESVETE</item>
      <item>KRISTIJAN MIHALJEVIĆ, SLAVKA KOLARA 43A, 10410 Velika Gorica</item>
      <item>ZLATKO MATOVINA, HRIBAROV PRILAZ 11, 10000 Zagreb</item>
      <item>MIRKO PAVLEČIĆ, RADIĆEVA 71, PAVLOVAC</item>
      <item>RAMO MUDROV, RUDE 124, 10430 Samobor</item>
      <item>JOSIP MATKOVIĆ, JOSIPA KOVAČIĆA 16, ŠIJAKOVINA</item>
      <item>MIHOVIL RITOŠA, BANA J. JELAČIĆA 161F, 48323 Hlebine</item>
      <item>JAGO RADELJAK, 1. PETRUŠEVAC 6 ODVOJAK 43, 10000 Zagreb</item>
      <item>LJUBA SOLENIČKI, ALEJA POMORACA 23/15, 10000 Zagreb</item>
      <item>MARIJAN PLEŠA, RIBNJAK 6, 10000 Zagreb</item>
      <item>IVAN MARUNA, SLAVKA KOLARA 6, 10410 Velika Gorica</item>
      <item>PETAR NAĐANDER, LAZINA ČIČKA 4, 47201 LAZINA</item>
      <item>LENCA PERIĆ, P.N. DUMAČE 1/13, 44250 Petrinja</item>
      <item>MATO RAJIĆ, TUPEKOVA 16S, 10360 SESVETE</item>
      <item>ZDRAVKO PERKOVIĆ, SV. L. MANDIĆ 12A, 10040 Zagreb</item>
      <item>MIRKO SAVANOVIĆ, POLJANIČKA 5, 10000 Zagreb</item>
      <item>ŽELJKO ROGINIĆ, ŠTRUCLJEVO 12D, 49223 SV. KRIŽ ZAČRETJE</item>
      <item>MILAN PARAĆ, SOBOLSKI PUT 5, 10000 Zagreb</item>
      <item>SAVO MAKSIMOVIĆ, KLAIĆEVA 42, 10000 Zagreb</item>
      <item>MLADEN TRUMBETAŠ, DOLENEC 36, 10408 Velika Mlaka</item>
      <item>ŽELJKO NOVAK, VRANJICE 26, 10000 Zagreb</item>
      <item>MILIVOJ VASIĆ, PERUŠKI 106, 52208 Krnica</item>
      <item>DRAGAN MARKOVIĆ, 10000 Zagreb</item>
      <item>ROBERTO VOLJAK, SLAVKA KOLARA 8A, 10410 Velika Gorica</item>
      <item>IVAN ŠTEFANAC, ZVORNIČKA 10, 44250 Petrinja</item>
      <item>DALIBOR KLASNIĆ, N. BONIFAČIĆA 15, 10410 Velika Gorica</item>
      <item>JOSIP TURKALJ, 2 ODVOJAK DEVERIĆEVA ULICA 18, 10412 Donja Lomnica</item>
      <item>DRAGO VERŠIĆ, KOSIRNIKOVA 93A, 10000 Zagreb</item>
      <item>EDIM KARABEGOVIĆ, 10000 Zagreb</item>
      <item>MARGARETA KRAKAN-ČOP, JOZE MARINOVIĆA 11, 10000 Zagreb</item>
      <item>ČEDOMIR VUKOVIĆ, SLAVKA KOLARA 4, 10410 Velika Gorica</item>
      <item>VLADO ŠTEFANIĆ, ZAGORA 44, 49000 Krapina</item>
      <item>NIKOLA ŠULENTIĆ, DUBRAVA 240, 10000 Zagreb</item>
      <item>JOSIP TALAN, KOMEŠČICA 28A, 10000 Zagreb</item>
      <item>IVICA KOVAČIĆ, ČOVIĆI 186, Ličko Lešće</item>
      <item>BOŽO VRHOVNIK, NOVA CESTA 113, 10000 Zagreb</item>
      <item>HRVOJE SVALINA, V. FILAKOVCA 1, 10000 Zagreb</item>
      <item>PETAR ĆURIĆ, DUBROVAČKA 51, 10000 Zagreb</item>
      <item>SINIŠA ŽABIĆ, EHRLICHOVA 7, 10000 Zagreb</item>
      <item>ANKICA ZUPANC, STOJDRAŠKA 11, 10090 Zagreb</item>
      <item>ŽELJKO NEKIĆ, PODGORSKA 12, 53270 SENJ</item>
      <item>IBRAHIM SULJANOVIĆ, POLJANIČKA 5, 10000 Zagreb</item>
      <item>BOŽO KOVAČIĆ, LIPNICA 39, 10000 Zagreb</item>
      <item>STIPO TOPIĆ, GRADA VUKOVARA 274, 10000 Zagreb</item>
      <item>MIROSLAV MATKOVIĆ, TUROPOLJSKA 86, LUKAVEC</item>
      <item>ZVONKO SUŠA, DONJI DESINEC 180, 10450 Jastrebarsko</item>
      <item>ŠIMUN ZADRO, 7 RETKOVAC 10D, 10000 Zagreb</item>
      <item>MATO ŠUBARA, KRALJA ZVONIMIRA 17, 34552 Badljevina</item>
      <item>VLADIMIR NOVAK, VRANJICE 26, 10000 Zagreb</item>
      <item>ĆIRO BARTULOVIĆ, IMOTSKA 27, 10000 Zagreb</item>
      <item>IVAN ŠPELIĆ, LUMBARDENIK 109B, </item>
      <item>MIJO PAVIĆ, VIDIKOVAC 3, 10312 Kloštar Ivanić</item>
      <item>VLADIMIR TONKOVIĆ, ODAKOVA 5, 10000 Zagreb</item>
      <item>ZVONKO VRBANEC, OKRUGLJAČKA 15, 10000 Zagreb</item>
      <item>DRAGUTIN ŠTRUK, I.B.MAŽURANIĆ 20, 10000 Zagreb</item>
      <item>NEBOJŠA RAPAIĆ, VESLAČKA 6, 10000 Zagreb</item>
      <item>OLJA BUĆO, ŠIŠIĆEVA 18, 10000 Zagreb</item>
      <item>MARKO PERKOVIĆ, LETINAC 21, Brinje</item>
      <item>VLADKO PERNAR, KRIŽOPOLJE 81B, KRIŽOPOLJE</item>
      <item>LIDIJA DEVERIĆ, ODRANSKA 86, 10412 Donja Lomnica</item>
    </derivirana_varijabla>
  </DomainObject.Predmet.StrankaListFormatedWithAdress>
  <DomainObject.Predmet.StrankaListFormatedWithAdressOIB>
    <izvorni_sadrzaj>
      <item>BRANKO ĆURIĆ, LANIŠTE 14B, 10000 Zagreb</item>
      <item>MLADEN BILAĆ, SLAVKA KOLARA 8, 10410 Velika Gorica</item>
      <item>FRANJO DEVČIĆ, LOPATINEČKA 5, 10000 Zagreb</item>
      <item>FAIK HADŽIĆ, VRAPČANSKA 233, 10000 Zagreb</item>
      <item>TUNJO BLAŽEVIĆ, LEMIĆ BRDO 42, 47000 Karlovac</item>
      <item>IVANKO ILIJA, STUBIČKA 216, 10298 Jablanovec</item>
      <item>ANTE BEBEK, ZIKE KUNC 4, 10000 Zagreb</item>
      <item>IVAN BRKIĆ, TUROPOLJSKOG POSAV. ODREDA 35, V. BUNA</item>
      <item>AZIRI REMZI, KENNEDYEV TRG 2, 10000 Zagreb</item>
      <item>MURADIF HALVADŽIĆ, 7 FERENČICA 19B, 10000 Zagreb</item>
      <item>RIFRAT IMERI, KENNEDYEV TRG 2, 10000 Zagreb</item>
      <item>IVAN BENČEC, SESVETSKA 3, 10362 Planina Gornja</item>
      <item>SELVUDIN BEŠIĆ, 1 KOZARI PUT 5 ODVOJAK 3A, 10000 Zagreb</item>
      <item>AČKAR JOZO, 2 ODVOJAK DEVERIĆEVE 16, 10412 Donja Lomnica</item>
      <item>NIKOLA CESTARIĆ, HRVATSKOG PLEMIĆA VUKA 4, 44400 Glina</item>
      <item>MILOMIR BUINAC, ŽRTVA DOMOVINSKOG RATA 15, 10344 Majur</item>
      <item>IVAN CVETNIĆ, TRG STJEPANA RADIĆA 8, 10410 Velika Gorica</item>
      <item>MARIJAN ĐAMBIĆ, KOLAROVE BREZE 10, 10020 Botinec</item>
      <item>MIRKO BUTUM, TUŠILOVIĆ 11, 47241 Tušilović</item>
      <item>SENAD AHMETOVIĆ, LAZI 9, Lazi Turopoljski</item>
      <item>IVŠIĆ ZLATKO, BUDAŠEVO 87, 44202 Budaševo</item>
      <item>ZDRAVKO HUNDRIĆ, ŠTRUCLJEVO 48, 49215 SVETI KRIŽ</item>
      <item>BRANKO HANŽEK, KARIVAROŠ 20, 49245 Gornja Stubica</item>
      <item>FRANJO ANTUNOVIĆ, DUGOSELSKA 21, Črnec Dugoselski</item>
      <item>JURAJ DEVERIĆ, ODRANSKA 86, 10412 Donja Lomnica</item>
      <item>MILE BAKOVIĆ, ZADVORSKA 63, 10257 BREZOVICA</item>
      <item>ZVONKO DILBER, KOLODVORSKA 54, 44317 Popovača</item>
      <item>ANTO JAJČEVIĆ, ČETVRTKOVAC 12, 44210 Četvrtkovac</item>
      <item>ILIJA BRNADA, PALANČANI 1, 43240 Palančani</item>
      <item>VINKO GOJEVIĆ, VINOGRADSKA 76, 42203 Jalžabet</item>
      <item>EŠEF BARAKOVIĆ, PAVLINSKA 50, Velika Mlaka</item>
      <item>JURICA JAKOVAC, SLAVKA KOLARA 4, 10410 Velika Gorica</item>
      <item>RADOMIR DREZGA, 3 POLJANICE 5/2, 10000 Zagreb</item>
      <item>STJEPAN BOSILJ, MOŽĐENEC 48, 42220 Novi Marof</item>
      <item>ZLATKO BRADIĆ, GRADIČKA 44, 10412 Donja Lomnica</item>
      <item>STIPO BUTKOVIĆ, PILAROVA 35, 10000 Zagreb</item>
      <item>HAŠIM HASANAGIĆ, VOĆARSKI PUT 1A, 10000 Zagreb</item>
      <item>IVAN BIČANIĆ, TRG HRVATSKIH PAVLINA 11, 10000 Zagreb</item>
      <item>MILKA CVETKOVIĆ, ZAGREBAČKA 25, 10410 GRADIČI</item>
      <item>JOSIP BIČANIĆ, VAROŠ 12, 47306 Saborsko</item>
      <item>IVAN DVORSKI, ČRNILE 20/1, 42223 Varaždinske Toplice</item>
      <item>HUSEIN AVDIĆ, KENNEDYEV TRG 2, 10000 Zagreb</item>
      <item>MILAN ILIĆ, CETINOVAČKA 9, 10000 Zagreb</item>
      <item>PREDRAG GRGIĆ, KOZARI PUT 3 ODV. 2B, 10000 Zagreb</item>
      <item>JOSIP BANOVIĆ, JURJA DOBRILE 26, 10410 Velika Gorica</item>
      <item>STIPO BLAŽEVIĆ, LEMIĆ BRDO 42, 47000 Karlovac</item>
      <item>MARIJAN GALETIĆ, VELIKI KUT 4, 53261 Križpolje</item>
      <item>MLADEN ILIĆ, RUŠČENICA 13, 10000 Zagreb</item>
      <item>DUŠAN KOMLENAC, KRALJEVIČKA 46, 10000 Zagreb</item>
      <item>BLAŠKO LACO, KANALSKI PUT 11, 10000 Zagreb</item>
      <item>ILIJA KRIŽAN, VUKOVARSKA 71, 32214 Tordinci</item>
      <item>STJEPAN KOLAREC, VODOVODNA 18, 10413 Velika Buna</item>
      <item>DRAGO LASTAVEC, BIOKOVSKA 54, 10000 Zagreb</item>
      <item>BRANKO KOS, HOTNJA 110, 10414 Hotnja</item>
      <item>MILIVOJ KLENOVIĆ, MIČEVEC 15, 10410 Velika Gorica</item>
      <item>LUKA KRZNARIĆ, KAMENICA 24, 53261 Križpolje</item>
      <item>BOŽIDAR KUHARIĆ, MOKRICE 210, 49243 OROSLAVLJE</item>
      <item>NIKOLA KORDIĆ, CVJETNO NASELJE 19, 10410 Velika Gorica</item>
      <item>ŽELJKO JANKELIĆ, KUDELJARSKI PUT 11, 10000 Zagreb</item>
      <item>LJUBICA JUKIĆ, SLAVKA KOLARA 8A, 10410 Velika Gorica</item>
      <item>JOSIP JUŠIĆ, ZAGREBAČKA 68, 10297 Jakovlje</item>
      <item>ZVONIMIR JURIŠIĆ, NIKOLE TESLE 45, 10410 Velika Gorica</item>
      <item>ZLATKO JANĐEL, M. KRLEŽE 4, 44000 Sisak</item>
      <item>IVICA JUKIĆ, GORNJE PODTOČJE 53/2, 10419 Vukovina</item>
      <item>LOVRO JERKOVIĆ, SAVRŠĆAK 35, 10430 Samobor</item>
      <item>DRAGUTIN JUREN, BREZOVEC ZELINSKI 27, 10382 </item>
      <item>VLADO JELIĆ, SLAVKA KOLARA 35, 10410 Velika Gorica</item>
      <item>MILAN JURIĆ, MILANA STEINER, 44000 Sisak</item>
      <item>IVAN JURIĆ, HUM 77, 33520 SLATINA</item>
      <item>ILIJA JAPUNĐA, POLJANIČKA 5, 10000 Zagreb</item>
      <item>JURAJ KLENOVIĆ, STEPANSKA 48, 10412 D. LOMNICA</item>
      <item>SVETKO LUJIĆ, LANIŠTE 16C, 10000 Zagreb</item>
      <item>ZLATKO LEKTORIĆ, ODRANSKA 63, 10412 Donja Lomnica</item>
      <item>FRANJO LUČIĆ, CESTA JOSIPA JOVIĆA 46, 21246 Aržano</item>
      <item>RENATO LEDER, JELAČIĆEVA 61, 10410 Velika Gorica</item>
      <item>STIPAN LOVRIĆ, PODBORSKA 106, 43500 Daruvar</item>
      <item>DRAGUTIN LUKINIĆ, LUKINIĆ BRDO 87, 10414 Pokupsko</item>
      <item>MLADEN LUSTIG, BRAĆE DOMANY 2, 10000 Zagreb</item>
      <item>JOSIP MAJSEC, ŠTRUCLJEVO 53, 49223 Štrucljevo</item>
      <item>PAVO LUKAČEVIĆ, JURJA DOBRILE 36, 10410 Velika Gorica</item>
      <item>ŽELJKO LIKIĆ, BRADAŠIĆEVA 4, 10408 Velika Mlaka</item>
      <item>STJEPAN LISAK, ŠAGUDOVEC 65, 49245 Gornja Stubica</item>
      <item>MARKO MALKOČ, DUGAVE 14, 47300 Ogulin</item>
      <item>BOŽO MARJANOVIĆ, JOSIPA JOVIĆA 26/1, 53230 Korenica</item>
      <item>MIRKO RUBČIĆ, PERE ŠTIMCA 32, 10417 Buševec</item>
      <item>MATO SPAHIĆ, STRMEC BUKEVSKI 112, 10410 Velika Gorica</item>
      <item>ZVONKO PEVEC, NASELJE TRŠINSKI 13A, 49210 Zabok</item>
      <item>RATKO RIKIĆ, LANIŠTE 12, 10000 Zagreb</item>
      <item>DAVOR PERKOVIĆ, STAJNICA 67, 53262 Jezerane</item>
      <item>SINIŠA MILJEŠIĆ, DONJOZELINSKA 98, 10382 Donja Zelina</item>
      <item>NIKOLA OBAJDIN, JEZERANE 136, 53262 Jezerane</item>
      <item>JOSIP RAJIĆ, GMAJNA 24, 10437 Rakitje</item>
      <item>TOMISLAV MARINAC, UL. 44. BRIGADE HRVATSKE VOJSKE 2, 10360 SESVETE</item>
      <item>STJEPAN POLJAK, D. CESARIĆ 4B, 10000 Zagreb</item>
      <item>VLADO MALKOČ, BANA JOSIPA JELAČIĆA 27, 47250 Duga Resa</item>
      <item>CMILJKO PINJUŠIĆ, RADNIČKA CESTA 282 H/1, 10000 Zagreb</item>
      <item>SREĆKO MARIĆ, IVANA LACKOVIĆA 49, 10408 VELKA MLAKA</item>
      <item>ŽELJKO STJEPANIĆ, STEPANSKA 12/1, 10412 Donja Lomnica</item>
      <item>MARIJAN STOJČIĆ, SLAVKA KOLARA 33, 10410 Velika Gorica</item>
      <item>STJEPAN POSAVEC, MOKRIČKA 66, 10290 Zaprešić</item>
      <item>MILAN SEKULIĆ, 2 MAKSIMIRSKO NASELJE 7, 10000 Zagreb</item>
      <item>JOZO PETROVIĆ, MIRKA DEANOVIĆA 7, 10000 Zagreb</item>
      <item>IVAN MEDARIĆ, VELIKI PUT 6, Križpolje</item>
      <item>ŽELJKO PERNAR, KRIŽPOLJE 8A, 53261 Križpolje</item>
      <item>STJEPAN PIŠKOR, SELSKA 28, 10360 SESVETE</item>
      <item>KRISTIJAN MIHALJEVIĆ, SLAVKA KOLARA 43A, 10410 Velika Gorica</item>
      <item>ZLATKO MATOVINA, HRIBAROV PRILAZ 11, 10000 Zagreb</item>
      <item>MIRKO PAVLEČIĆ, RADIĆEVA 71, PAVLOVAC</item>
      <item>RAMO MUDROV, RUDE 124, 10430 Samobor</item>
      <item>JOSIP MATKOVIĆ, JOSIPA KOVAČIĆA 16, ŠIJAKOVINA</item>
      <item>MIHOVIL RITOŠA, BANA J. JELAČIĆA 161F, 48323 Hlebine</item>
      <item>JAGO RADELJAK, 1. PETRUŠEVAC 6 ODVOJAK 43, 10000 Zagreb</item>
      <item>LJUBA SOLENIČKI, ALEJA POMORACA 23/15, 10000 Zagreb</item>
      <item>MARIJAN PLEŠA, RIBNJAK 6, 10000 Zagreb</item>
      <item>IVAN MARUNA, SLAVKA KOLARA 6, 10410 Velika Gorica</item>
      <item>PETAR NAĐANDER, LAZINA ČIČKA 4, 47201 LAZINA</item>
      <item>LENCA PERIĆ, P.N. DUMAČE 1/13, 44250 Petrinja</item>
      <item>MATO RAJIĆ, TUPEKOVA 16S, 10360 SESVETE</item>
      <item>ZDRAVKO PERKOVIĆ, SV. L. MANDIĆ 12A, 10040 Zagreb</item>
      <item>MIRKO SAVANOVIĆ, POLJANIČKA 5, 10000 Zagreb</item>
      <item>ŽELJKO ROGINIĆ, ŠTRUCLJEVO 12D, 49223 SV. KRIŽ ZAČRETJE</item>
      <item>MILAN PARAĆ, SOBOLSKI PUT 5, 10000 Zagreb</item>
      <item>SAVO MAKSIMOVIĆ, KLAIĆEVA 42, 10000 Zagreb</item>
      <item>MLADEN TRUMBETAŠ, DOLENEC 36, 10408 Velika Mlaka</item>
      <item>ŽELJKO NOVAK, VRANJICE 26, 10000 Zagreb</item>
      <item>MILIVOJ VASIĆ, PERUŠKI 106, 52208 Krnica</item>
      <item>DRAGAN MARKOVIĆ, 10000 Zagreb</item>
      <item>ROBERTO VOLJAK, SLAVKA KOLARA 8A, 10410 Velika Gorica</item>
      <item>IVAN ŠTEFANAC, ZVORNIČKA 10, 44250 Petrinja</item>
      <item>DALIBOR KLASNIĆ, N. BONIFAČIĆA 15, 10410 Velika Gorica</item>
      <item>JOSIP TURKALJ, 2 ODVOJAK DEVERIĆEVA ULICA 18, 10412 Donja Lomnica</item>
      <item>DRAGO VERŠIĆ, KOSIRNIKOVA 93A, 10000 Zagreb</item>
      <item>EDIM KARABEGOVIĆ, 10000 Zagreb</item>
      <item>MARGARETA KRAKAN-ČOP, JOZE MARINOVIĆA 11, 10000 Zagreb</item>
      <item>ČEDOMIR VUKOVIĆ, SLAVKA KOLARA 4, 10410 Velika Gorica</item>
      <item>VLADO ŠTEFANIĆ, ZAGORA 44, 49000 Krapina</item>
      <item>NIKOLA ŠULENTIĆ, DUBRAVA 240, 10000 Zagreb</item>
      <item>JOSIP TALAN, KOMEŠČICA 28A, 10000 Zagreb</item>
      <item>IVICA KOVAČIĆ, ČOVIĆI 186, Ličko Lešće</item>
      <item>BOŽO VRHOVNIK, NOVA CESTA 113, 10000 Zagreb</item>
      <item>HRVOJE SVALINA, V. FILAKOVCA 1, 10000 Zagreb</item>
      <item>PETAR ĆURIĆ, DUBROVAČKA 51, 10000 Zagreb</item>
      <item>SINIŠA ŽABIĆ, EHRLICHOVA 7, 10000 Zagreb</item>
      <item>ANKICA ZUPANC, STOJDRAŠKA 11, 10090 Zagreb</item>
      <item>ŽELJKO NEKIĆ, PODGORSKA 12, 53270 SENJ</item>
      <item>IBRAHIM SULJANOVIĆ, POLJANIČKA 5, 10000 Zagreb</item>
      <item>BOŽO KOVAČIĆ, LIPNICA 39, 10000 Zagreb</item>
      <item>STIPO TOPIĆ, GRADA VUKOVARA 274, 10000 Zagreb</item>
      <item>MIROSLAV MATKOVIĆ, TUROPOLJSKA 86, LUKAVEC</item>
      <item>ZVONKO SUŠA, DONJI DESINEC 180, 10450 Jastrebarsko</item>
      <item>ŠIMUN ZADRO, 7 RETKOVAC 10D, 10000 Zagreb</item>
      <item>MATO ŠUBARA, KRALJA ZVONIMIRA 17, 34552 Badljevina</item>
      <item>VLADIMIR NOVAK, VRANJICE 26, 10000 Zagreb</item>
      <item>ĆIRO BARTULOVIĆ, IMOTSKA 27, 10000 Zagreb</item>
      <item>IVAN ŠPELIĆ, LUMBARDENIK 109B, </item>
      <item>MIJO PAVIĆ, VIDIKOVAC 3, 10312 Kloštar Ivanić</item>
      <item>VLADIMIR TONKOVIĆ, ODAKOVA 5, 10000 Zagreb</item>
      <item>ZVONKO VRBANEC, OKRUGLJAČKA 15, 10000 Zagreb</item>
      <item>DRAGUTIN ŠTRUK, I.B.MAŽURANIĆ 20, 10000 Zagreb</item>
      <item>NEBOJŠA RAPAIĆ, VESLAČKA 6, 10000 Zagreb</item>
      <item>OLJA BUĆO, ŠIŠIĆEVA 18, 10000 Zagreb</item>
      <item>MARKO PERKOVIĆ, LETINAC 21, Brinje</item>
      <item>VLADKO PERNAR, KRIŽOPOLJE 81B, KRIŽOPOLJE</item>
      <item>LIDIJA DEVERIĆ, ODRANSKA 86, 10412 Donja Lomnica</item>
    </izvorni_sadrzaj>
    <derivirana_varijabla naziv="DomainObject.Predmet.StrankaListFormatedWithAdressOIB_1">
      <item>BRANKO ĆURIĆ, LANIŠTE 14B, 10000 Zagreb</item>
      <item>MLADEN BILAĆ, SLAVKA KOLARA 8, 10410 Velika Gorica</item>
      <item>FRANJO DEVČIĆ, LOPATINEČKA 5, 10000 Zagreb</item>
      <item>FAIK HADŽIĆ, VRAPČANSKA 233, 10000 Zagreb</item>
      <item>TUNJO BLAŽEVIĆ, LEMIĆ BRDO 42, 47000 Karlovac</item>
      <item>IVANKO ILIJA, STUBIČKA 216, 10298 Jablanovec</item>
      <item>ANTE BEBEK, ZIKE KUNC 4, 10000 Zagreb</item>
      <item>IVAN BRKIĆ, TUROPOLJSKOG POSAV. ODREDA 35, V. BUNA</item>
      <item>AZIRI REMZI, KENNEDYEV TRG 2, 10000 Zagreb</item>
      <item>MURADIF HALVADŽIĆ, 7 FERENČICA 19B, 10000 Zagreb</item>
      <item>RIFRAT IMERI, KENNEDYEV TRG 2, 10000 Zagreb</item>
      <item>IVAN BENČEC, SESVETSKA 3, 10362 Planina Gornja</item>
      <item>SELVUDIN BEŠIĆ, 1 KOZARI PUT 5 ODVOJAK 3A, 10000 Zagreb</item>
      <item>AČKAR JOZO, 2 ODVOJAK DEVERIĆEVE 16, 10412 Donja Lomnica</item>
      <item>NIKOLA CESTARIĆ, HRVATSKOG PLEMIĆA VUKA 4, 44400 Glina</item>
      <item>MILOMIR BUINAC, ŽRTVA DOMOVINSKOG RATA 15, 10344 Majur</item>
      <item>IVAN CVETNIĆ, TRG STJEPANA RADIĆA 8, 10410 Velika Gorica</item>
      <item>MARIJAN ĐAMBIĆ, KOLAROVE BREZE 10, 10020 Botinec</item>
      <item>MIRKO BUTUM, TUŠILOVIĆ 11, 47241 Tušilović</item>
      <item>SENAD AHMETOVIĆ, LAZI 9, Lazi Turopoljski</item>
      <item>IVŠIĆ ZLATKO, BUDAŠEVO 87, 44202 Budaševo</item>
      <item>ZDRAVKO HUNDRIĆ, ŠTRUCLJEVO 48, 49215 SVETI KRIŽ</item>
      <item>BRANKO HANŽEK, KARIVAROŠ 20, 49245 Gornja Stubica</item>
      <item>FRANJO ANTUNOVIĆ, DUGOSELSKA 21, Črnec Dugoselski</item>
      <item>JURAJ DEVERIĆ, ODRANSKA 86, 10412 Donja Lomnica</item>
      <item>MILE BAKOVIĆ, ZADVORSKA 63, 10257 BREZOVICA</item>
      <item>ZVONKO DILBER, KOLODVORSKA 54, 44317 Popovača</item>
      <item>ANTO JAJČEVIĆ, ČETVRTKOVAC 12, 44210 Četvrtkovac</item>
      <item>ILIJA BRNADA, PALANČANI 1, 43240 Palančani</item>
      <item>VINKO GOJEVIĆ, VINOGRADSKA 76, 42203 Jalžabet</item>
      <item>EŠEF BARAKOVIĆ, PAVLINSKA 50, Velika Mlaka</item>
      <item>JURICA JAKOVAC, SLAVKA KOLARA 4, 10410 Velika Gorica</item>
      <item>RADOMIR DREZGA, 3 POLJANICE 5/2, 10000 Zagreb</item>
      <item>STJEPAN BOSILJ, MOŽĐENEC 48, 42220 Novi Marof</item>
      <item>ZLATKO BRADIĆ, GRADIČKA 44, 10412 Donja Lomnica</item>
      <item>STIPO BUTKOVIĆ, PILAROVA 35, 10000 Zagreb</item>
      <item>HAŠIM HASANAGIĆ, VOĆARSKI PUT 1A, 10000 Zagreb</item>
      <item>IVAN BIČANIĆ, TRG HRVATSKIH PAVLINA 11, 10000 Zagreb</item>
      <item>MILKA CVETKOVIĆ, ZAGREBAČKA 25, 10410 GRADIČI</item>
      <item>JOSIP BIČANIĆ, VAROŠ 12, 47306 Saborsko</item>
      <item>IVAN DVORSKI, ČRNILE 20/1, 42223 Varaždinske Toplice</item>
      <item>HUSEIN AVDIĆ, KENNEDYEV TRG 2, 10000 Zagreb</item>
      <item>MILAN ILIĆ, CETINOVAČKA 9, 10000 Zagreb</item>
      <item>PREDRAG GRGIĆ, KOZARI PUT 3 ODV. 2B, 10000 Zagreb</item>
      <item>JOSIP BANOVIĆ, JURJA DOBRILE 26, 10410 Velika Gorica</item>
      <item>STIPO BLAŽEVIĆ, LEMIĆ BRDO 42, 47000 Karlovac</item>
      <item>MARIJAN GALETIĆ, VELIKI KUT 4, 53261 Križpolje</item>
      <item>MLADEN ILIĆ, RUŠČENICA 13, 10000 Zagreb</item>
      <item>DUŠAN KOMLENAC, KRALJEVIČKA 46, 10000 Zagreb</item>
      <item>BLAŠKO LACO, KANALSKI PUT 11, 10000 Zagreb</item>
      <item>ILIJA KRIŽAN, VUKOVARSKA 71, 32214 Tordinci</item>
      <item>STJEPAN KOLAREC, VODOVODNA 18, 10413 Velika Buna</item>
      <item>DRAGO LASTAVEC, BIOKOVSKA 54, 10000 Zagreb</item>
      <item>BRANKO KOS, HOTNJA 110, 10414 Hotnja</item>
      <item>MILIVOJ KLENOVIĆ, MIČEVEC 15, 10410 Velika Gorica</item>
      <item>LUKA KRZNARIĆ, KAMENICA 24, 53261 Križpolje</item>
      <item>BOŽIDAR KUHARIĆ, MOKRICE 210, 49243 OROSLAVLJE</item>
      <item>NIKOLA KORDIĆ, CVJETNO NASELJE 19, 10410 Velika Gorica</item>
      <item>ŽELJKO JANKELIĆ, KUDELJARSKI PUT 11, 10000 Zagreb</item>
      <item>LJUBICA JUKIĆ, SLAVKA KOLARA 8A, 10410 Velika Gorica</item>
      <item>JOSIP JUŠIĆ, ZAGREBAČKA 68, 10297 Jakovlje</item>
      <item>ZVONIMIR JURIŠIĆ, NIKOLE TESLE 45, 10410 Velika Gorica</item>
      <item>ZLATKO JANĐEL, M. KRLEŽE 4, 44000 Sisak</item>
      <item>IVICA JUKIĆ, GORNJE PODTOČJE 53/2, 10419 Vukovina</item>
      <item>LOVRO JERKOVIĆ, SAVRŠĆAK 35, 10430 Samobor</item>
      <item>DRAGUTIN JUREN, BREZOVEC ZELINSKI 27, 10382 </item>
      <item>VLADO JELIĆ, SLAVKA KOLARA 35, 10410 Velika Gorica</item>
      <item>MILAN JURIĆ, MILANA STEINER, 44000 Sisak</item>
      <item>IVAN JURIĆ, HUM 77, 33520 SLATINA</item>
      <item>ILIJA JAPUNĐA, POLJANIČKA 5, 10000 Zagreb</item>
      <item>JURAJ KLENOVIĆ, STEPANSKA 48, 10412 D. LOMNICA</item>
      <item>SVETKO LUJIĆ, LANIŠTE 16C, 10000 Zagreb</item>
      <item>ZLATKO LEKTORIĆ, ODRANSKA 63, 10412 Donja Lomnica</item>
      <item>FRANJO LUČIĆ, CESTA JOSIPA JOVIĆA 46, 21246 Aržano</item>
      <item>RENATO LEDER, JELAČIĆEVA 61, 10410 Velika Gorica</item>
      <item>STIPAN LOVRIĆ, PODBORSKA 106, 43500 Daruvar</item>
      <item>DRAGUTIN LUKINIĆ, LUKINIĆ BRDO 87, 10414 Pokupsko</item>
      <item>MLADEN LUSTIG, BRAĆE DOMANY 2, 10000 Zagreb</item>
      <item>JOSIP MAJSEC, ŠTRUCLJEVO 53, 49223 Štrucljevo</item>
      <item>PAVO LUKAČEVIĆ, JURJA DOBRILE 36, 10410 Velika Gorica</item>
      <item>ŽELJKO LIKIĆ, BRADAŠIĆEVA 4, 10408 Velika Mlaka</item>
      <item>STJEPAN LISAK, ŠAGUDOVEC 65, 49245 Gornja Stubica</item>
      <item>MARKO MALKOČ, DUGAVE 14, 47300 Ogulin</item>
      <item>BOŽO MARJANOVIĆ, JOSIPA JOVIĆA 26/1, 53230 Korenica</item>
      <item>MIRKO RUBČIĆ, PERE ŠTIMCA 32, 10417 Buševec</item>
      <item>MATO SPAHIĆ, STRMEC BUKEVSKI 112, 10410 Velika Gorica</item>
      <item>ZVONKO PEVEC, NASELJE TRŠINSKI 13A, 49210 Zabok</item>
      <item>RATKO RIKIĆ, LANIŠTE 12, 10000 Zagreb</item>
      <item>DAVOR PERKOVIĆ, STAJNICA 67, 53262 Jezerane</item>
      <item>SINIŠA MILJEŠIĆ, DONJOZELINSKA 98, 10382 Donja Zelina</item>
      <item>NIKOLA OBAJDIN, JEZERANE 136, 53262 Jezerane</item>
      <item>JOSIP RAJIĆ, GMAJNA 24, 10437 Rakitje</item>
      <item>TOMISLAV MARINAC, UL. 44. BRIGADE HRVATSKE VOJSKE 2, 10360 SESVETE</item>
      <item>STJEPAN POLJAK, D. CESARIĆ 4B, 10000 Zagreb</item>
      <item>VLADO MALKOČ, BANA JOSIPA JELAČIĆA 27, 47250 Duga Resa</item>
      <item>CMILJKO PINJUŠIĆ, RADNIČKA CESTA 282 H/1, 10000 Zagreb</item>
      <item>SREĆKO MARIĆ, IVANA LACKOVIĆA 49, 10408 VELKA MLAKA</item>
      <item>ŽELJKO STJEPANIĆ, STEPANSKA 12/1, 10412 Donja Lomnica</item>
      <item>MARIJAN STOJČIĆ, SLAVKA KOLARA 33, 10410 Velika Gorica</item>
      <item>STJEPAN POSAVEC, MOKRIČKA 66, 10290 Zaprešić</item>
      <item>MILAN SEKULIĆ, 2 MAKSIMIRSKO NASELJE 7, 10000 Zagreb</item>
      <item>JOZO PETROVIĆ, MIRKA DEANOVIĆA 7, 10000 Zagreb</item>
      <item>IVAN MEDARIĆ, VELIKI PUT 6, Križpolje</item>
      <item>ŽELJKO PERNAR, KRIŽPOLJE 8A, 53261 Križpolje</item>
      <item>STJEPAN PIŠKOR, SELSKA 28, 10360 SESVETE</item>
      <item>KRISTIJAN MIHALJEVIĆ, SLAVKA KOLARA 43A, 10410 Velika Gorica</item>
      <item>ZLATKO MATOVINA, HRIBAROV PRILAZ 11, 10000 Zagreb</item>
      <item>MIRKO PAVLEČIĆ, RADIĆEVA 71, PAVLOVAC</item>
      <item>RAMO MUDROV, RUDE 124, 10430 Samobor</item>
      <item>JOSIP MATKOVIĆ, JOSIPA KOVAČIĆA 16, ŠIJAKOVINA</item>
      <item>MIHOVIL RITOŠA, BANA J. JELAČIĆA 161F, 48323 Hlebine</item>
      <item>JAGO RADELJAK, 1. PETRUŠEVAC 6 ODVOJAK 43, 10000 Zagreb</item>
      <item>LJUBA SOLENIČKI, ALEJA POMORACA 23/15, 10000 Zagreb</item>
      <item>MARIJAN PLEŠA, RIBNJAK 6, 10000 Zagreb</item>
      <item>IVAN MARUNA, SLAVKA KOLARA 6, 10410 Velika Gorica</item>
      <item>PETAR NAĐANDER, LAZINA ČIČKA 4, 47201 LAZINA</item>
      <item>LENCA PERIĆ, P.N. DUMAČE 1/13, 44250 Petrinja</item>
      <item>MATO RAJIĆ, TUPEKOVA 16S, 10360 SESVETE</item>
      <item>ZDRAVKO PERKOVIĆ, SV. L. MANDIĆ 12A, 10040 Zagreb</item>
      <item>MIRKO SAVANOVIĆ, POLJANIČKA 5, 10000 Zagreb</item>
      <item>ŽELJKO ROGINIĆ, ŠTRUCLJEVO 12D, 49223 SV. KRIŽ ZAČRETJE</item>
      <item>MILAN PARAĆ, SOBOLSKI PUT 5, 10000 Zagreb</item>
      <item>SAVO MAKSIMOVIĆ, KLAIĆEVA 42, 10000 Zagreb</item>
      <item>MLADEN TRUMBETAŠ, DOLENEC 36, 10408 Velika Mlaka</item>
      <item>ŽELJKO NOVAK, VRANJICE 26, 10000 Zagreb</item>
      <item>MILIVOJ VASIĆ, PERUŠKI 106, 52208 Krnica</item>
      <item>DRAGAN MARKOVIĆ, 10000 Zagreb</item>
      <item>ROBERTO VOLJAK, SLAVKA KOLARA 8A, 10410 Velika Gorica</item>
      <item>IVAN ŠTEFANAC, ZVORNIČKA 10, 44250 Petrinja</item>
      <item>DALIBOR KLASNIĆ, N. BONIFAČIĆA 15, 10410 Velika Gorica</item>
      <item>JOSIP TURKALJ, 2 ODVOJAK DEVERIĆEVA ULICA 18, 10412 Donja Lomnica</item>
      <item>DRAGO VERŠIĆ, KOSIRNIKOVA 93A, 10000 Zagreb</item>
      <item>EDIM KARABEGOVIĆ, 10000 Zagreb</item>
      <item>MARGARETA KRAKAN-ČOP, JOZE MARINOVIĆA 11, 10000 Zagreb</item>
      <item>ČEDOMIR VUKOVIĆ, SLAVKA KOLARA 4, 10410 Velika Gorica</item>
      <item>VLADO ŠTEFANIĆ, ZAGORA 44, 49000 Krapina</item>
      <item>NIKOLA ŠULENTIĆ, DUBRAVA 240, 10000 Zagreb</item>
      <item>JOSIP TALAN, KOMEŠČICA 28A, 10000 Zagreb</item>
      <item>IVICA KOVAČIĆ, ČOVIĆI 186, Ličko Lešće</item>
      <item>BOŽO VRHOVNIK, NOVA CESTA 113, 10000 Zagreb</item>
      <item>HRVOJE SVALINA, V. FILAKOVCA 1, 10000 Zagreb</item>
      <item>PETAR ĆURIĆ, DUBROVAČKA 51, 10000 Zagreb</item>
      <item>SINIŠA ŽABIĆ, EHRLICHOVA 7, 10000 Zagreb</item>
      <item>ANKICA ZUPANC, STOJDRAŠKA 11, 10090 Zagreb</item>
      <item>ŽELJKO NEKIĆ, PODGORSKA 12, 53270 SENJ</item>
      <item>IBRAHIM SULJANOVIĆ, POLJANIČKA 5, 10000 Zagreb</item>
      <item>BOŽO KOVAČIĆ, LIPNICA 39, 10000 Zagreb</item>
      <item>STIPO TOPIĆ, GRADA VUKOVARA 274, 10000 Zagreb</item>
      <item>MIROSLAV MATKOVIĆ, TUROPOLJSKA 86, LUKAVEC</item>
      <item>ZVONKO SUŠA, DONJI DESINEC 180, 10450 Jastrebarsko</item>
      <item>ŠIMUN ZADRO, 7 RETKOVAC 10D, 10000 Zagreb</item>
      <item>MATO ŠUBARA, KRALJA ZVONIMIRA 17, 34552 Badljevina</item>
      <item>VLADIMIR NOVAK, VRANJICE 26, 10000 Zagreb</item>
      <item>ĆIRO BARTULOVIĆ, IMOTSKA 27, 10000 Zagreb</item>
      <item>IVAN ŠPELIĆ, LUMBARDENIK 109B, </item>
      <item>MIJO PAVIĆ, VIDIKOVAC 3, 10312 Kloštar Ivanić</item>
      <item>VLADIMIR TONKOVIĆ, ODAKOVA 5, 10000 Zagreb</item>
      <item>ZVONKO VRBANEC, OKRUGLJAČKA 15, 10000 Zagreb</item>
      <item>DRAGUTIN ŠTRUK, I.B.MAŽURANIĆ 20, 10000 Zagreb</item>
      <item>NEBOJŠA RAPAIĆ, VESLAČKA 6, 10000 Zagreb</item>
      <item>OLJA BUĆO, ŠIŠIĆEVA 18, 10000 Zagreb</item>
      <item>MARKO PERKOVIĆ, LETINAC 21, Brinje</item>
      <item>VLADKO PERNAR, KRIŽOPOLJE 81B, KRIŽOPOLJE</item>
      <item>LIDIJA DEVERIĆ, ODRANSKA 86, 10412 Donja Lomnica</item>
    </derivirana_varijabla>
  </DomainObject.Predmet.StrankaListFormatedWithAdressOIB>
  <DomainObject.Predmet.StrankaListNazivFormated>
    <izvorni_sadrzaj>
      <item>BRANKO ĆURIĆ</item>
      <item>MLADEN BILAĆ</item>
      <item>FRANJO DEVČIĆ</item>
      <item>FAIK HADŽIĆ</item>
      <item>TUNJO BLAŽEVIĆ</item>
      <item>IVANKO ILIJA</item>
      <item>ANTE BEBEK</item>
      <item>IVAN BRKIĆ</item>
      <item>AZIRI REMZI</item>
      <item>MURADIF HALVADŽIĆ</item>
      <item>RIFRAT IMERI</item>
      <item>IVAN BENČEC</item>
      <item>SELVUDIN BEŠIĆ</item>
      <item>AČKAR JOZO</item>
      <item>NIKOLA CESTARIĆ</item>
      <item>MILOMIR BUINAC</item>
      <item>IVAN CVETNIĆ</item>
      <item>MARIJAN ĐAMBIĆ</item>
      <item>MIRKO BUTUM</item>
      <item>SENAD AHMETOVIĆ</item>
      <item>IVŠIĆ ZLATKO</item>
      <item>ZDRAVKO HUNDRIĆ</item>
      <item>BRANKO HANŽEK</item>
      <item>FRANJO ANTUNOVIĆ</item>
      <item>JURAJ DEVERIĆ</item>
      <item>MILE BAKOVIĆ</item>
      <item>ZVONKO DILBER</item>
      <item>ANTO JAJČEVIĆ</item>
      <item>ILIJA BRNADA</item>
      <item>VINKO GOJEVIĆ</item>
      <item>EŠEF BARAKOVIĆ</item>
      <item>JURICA JAKOVAC</item>
      <item>RADOMIR DREZGA</item>
      <item>STJEPAN BOSILJ</item>
      <item>ZLATKO BRADIĆ</item>
      <item>STIPO BUTKOVIĆ</item>
      <item>HAŠIM HASANAGIĆ</item>
      <item>IVAN BIČANIĆ</item>
      <item>MILKA CVETKOVIĆ</item>
      <item>JOSIP BIČANIĆ</item>
      <item>IVAN DVORSKI</item>
      <item>HUSEIN AVDIĆ</item>
      <item>MILAN ILIĆ</item>
      <item>PREDRAG GRGIĆ</item>
      <item>JOSIP BANOVIĆ</item>
      <item>STIPO BLAŽEVIĆ</item>
      <item>MARIJAN GALETIĆ</item>
      <item>MLADEN ILIĆ</item>
      <item>DUŠAN KOMLENAC</item>
      <item>BLAŠKO LACO</item>
      <item>ILIJA KRIŽAN</item>
      <item>STJEPAN KOLAREC</item>
      <item>DRAGO LASTAVEC</item>
      <item>BRANKO KOS</item>
      <item>MILIVOJ KLENOVIĆ</item>
      <item>LUKA KRZNARIĆ</item>
      <item>BOŽIDAR KUHARIĆ</item>
      <item>NIKOLA KORDIĆ</item>
      <item>ŽELJKO JANKELIĆ</item>
      <item>LJUBICA JUKIĆ</item>
      <item>JOSIP JUŠIĆ</item>
      <item>ZVONIMIR JURIŠIĆ</item>
      <item>ZLATKO JANĐEL</item>
      <item>IVICA JUKIĆ</item>
      <item>LOVRO JERKOVIĆ</item>
      <item>DRAGUTIN JUREN</item>
      <item>VLADO JELIĆ</item>
      <item>MILAN JURIĆ</item>
      <item>IVAN JURIĆ</item>
      <item>ILIJA JAPUNĐA</item>
      <item>JURAJ KLENOVIĆ</item>
      <item>SVETKO LUJIĆ</item>
      <item>ZLATKO LEKTORIĆ</item>
      <item>FRANJO LUČIĆ</item>
      <item>RENATO LEDER</item>
      <item>STIPAN LOVRIĆ</item>
      <item>DRAGUTIN LUKINIĆ</item>
      <item>MLADEN LUSTIG</item>
      <item>JOSIP MAJSEC</item>
      <item>PAVO LUKAČEVIĆ</item>
      <item>ŽELJKO LIKIĆ</item>
      <item>STJEPAN LISAK</item>
      <item>MARKO MALKOČ</item>
      <item>BOŽO MARJANOVIĆ</item>
      <item>MIRKO RUBČIĆ</item>
      <item>MATO SPAHIĆ</item>
      <item>ZVONKO PEVEC</item>
      <item>RATKO RIKIĆ</item>
      <item>DAVOR PERKOVIĆ</item>
      <item>SINIŠA MILJEŠIĆ</item>
      <item>NIKOLA OBAJDIN</item>
      <item>JOSIP RAJIĆ</item>
      <item>TOMISLAV MARINAC</item>
      <item>STJEPAN POLJAK</item>
      <item>VLADO MALKOČ</item>
      <item>CMILJKO PINJUŠIĆ</item>
      <item>SREĆKO MARIĆ</item>
      <item>ŽELJKO STJEPANIĆ</item>
      <item>MARIJAN STOJČIĆ</item>
      <item>STJEPAN POSAVEC</item>
      <item>MILAN SEKULIĆ</item>
      <item>JOZO PETROVIĆ</item>
      <item>IVAN MEDARIĆ</item>
      <item>ŽELJKO PERNAR</item>
      <item>STJEPAN PIŠKOR</item>
      <item>KRISTIJAN MIHALJEVIĆ</item>
      <item>ZLATKO MATOVINA</item>
      <item>MIRKO PAVLEČIĆ</item>
      <item>RAMO MUDROV</item>
      <item>JOSIP MATKOVIĆ</item>
      <item>MIHOVIL RITOŠA</item>
      <item>JAGO RADELJAK</item>
      <item>LJUBA SOLENIČKI</item>
      <item>MARIJAN PLEŠA</item>
      <item>IVAN MARUNA</item>
      <item>PETAR NAĐANDER</item>
      <item>LENCA PERIĆ</item>
      <item>MATO RAJIĆ</item>
      <item>ZDRAVKO PERKOVIĆ</item>
      <item>MIRKO SAVANOVIĆ</item>
      <item>ŽELJKO ROGINIĆ</item>
      <item>MILAN PARAĆ</item>
      <item>SAVO MAKSIMOVIĆ</item>
      <item>MLADEN TRUMBETAŠ</item>
      <item>ŽELJKO NOVAK</item>
      <item>MILIVOJ VASIĆ</item>
      <item>DRAGAN MARKOVIĆ</item>
      <item>ROBERTO VOLJAK</item>
      <item>IVAN ŠTEFANAC</item>
      <item>DALIBOR KLASNIĆ</item>
      <item>JOSIP TURKALJ</item>
      <item>DRAGO VERŠIĆ</item>
      <item>EDIM KARABEGOVIĆ</item>
      <item>MARGARETA KRAKAN-ČOP</item>
      <item>ČEDOMIR VUKOVIĆ</item>
      <item>VLADO ŠTEFANIĆ</item>
      <item>NIKOLA ŠULENTIĆ</item>
      <item>JOSIP TALAN</item>
      <item>IVICA KOVAČIĆ</item>
      <item>BOŽO VRHOVNIK</item>
      <item>HRVOJE SVALINA</item>
      <item>PETAR ĆURIĆ</item>
      <item>SINIŠA ŽABIĆ</item>
      <item>ANKICA ZUPANC</item>
      <item>ŽELJKO NEKIĆ</item>
      <item>IBRAHIM SULJANOVIĆ</item>
      <item>BOŽO KOVAČIĆ</item>
      <item>STIPO TOPIĆ</item>
      <item>MIROSLAV MATKOVIĆ</item>
      <item>ZVONKO SUŠA</item>
      <item>ŠIMUN ZADRO</item>
      <item>MATO ŠUBARA</item>
      <item>VLADIMIR NOVAK</item>
      <item>ĆIRO BARTULOVIĆ</item>
      <item>IVAN ŠPELIĆ</item>
      <item>MIJO PAVIĆ</item>
      <item>VLADIMIR TONKOVIĆ</item>
      <item>ZVONKO VRBANEC</item>
      <item>DRAGUTIN ŠTRUK</item>
      <item>NEBOJŠA RAPAIĆ</item>
      <item>OLJA BUĆO</item>
      <item>MARKO PERKOVIĆ</item>
      <item>VLADKO PERNAR</item>
      <item>LIDIJA DEVERIĆ</item>
    </izvorni_sadrzaj>
    <derivirana_varijabla naziv="DomainObject.Predmet.StrankaListNazivFormated_1">
      <item>BRANKO ĆURIĆ</item>
      <item>MLADEN BILAĆ</item>
      <item>FRANJO DEVČIĆ</item>
      <item>FAIK HADŽIĆ</item>
      <item>TUNJO BLAŽEVIĆ</item>
      <item>IVANKO ILIJA</item>
      <item>ANTE BEBEK</item>
      <item>IVAN BRKIĆ</item>
      <item>AZIRI REMZI</item>
      <item>MURADIF HALVADŽIĆ</item>
      <item>RIFRAT IMERI</item>
      <item>IVAN BENČEC</item>
      <item>SELVUDIN BEŠIĆ</item>
      <item>AČKAR JOZO</item>
      <item>NIKOLA CESTARIĆ</item>
      <item>MILOMIR BUINAC</item>
      <item>IVAN CVETNIĆ</item>
      <item>MARIJAN ĐAMBIĆ</item>
      <item>MIRKO BUTUM</item>
      <item>SENAD AHMETOVIĆ</item>
      <item>IVŠIĆ ZLATKO</item>
      <item>ZDRAVKO HUNDRIĆ</item>
      <item>BRANKO HANŽEK</item>
      <item>FRANJO ANTUNOVIĆ</item>
      <item>JURAJ DEVERIĆ</item>
      <item>MILE BAKOVIĆ</item>
      <item>ZVONKO DILBER</item>
      <item>ANTO JAJČEVIĆ</item>
      <item>ILIJA BRNADA</item>
      <item>VINKO GOJEVIĆ</item>
      <item>EŠEF BARAKOVIĆ</item>
      <item>JURICA JAKOVAC</item>
      <item>RADOMIR DREZGA</item>
      <item>STJEPAN BOSILJ</item>
      <item>ZLATKO BRADIĆ</item>
      <item>STIPO BUTKOVIĆ</item>
      <item>HAŠIM HASANAGIĆ</item>
      <item>IVAN BIČANIĆ</item>
      <item>MILKA CVETKOVIĆ</item>
      <item>JOSIP BIČANIĆ</item>
      <item>IVAN DVORSKI</item>
      <item>HUSEIN AVDIĆ</item>
      <item>MILAN ILIĆ</item>
      <item>PREDRAG GRGIĆ</item>
      <item>JOSIP BANOVIĆ</item>
      <item>STIPO BLAŽEVIĆ</item>
      <item>MARIJAN GALETIĆ</item>
      <item>MLADEN ILIĆ</item>
      <item>DUŠAN KOMLENAC</item>
      <item>BLAŠKO LACO</item>
      <item>ILIJA KRIŽAN</item>
      <item>STJEPAN KOLAREC</item>
      <item>DRAGO LASTAVEC</item>
      <item>BRANKO KOS</item>
      <item>MILIVOJ KLENOVIĆ</item>
      <item>LUKA KRZNARIĆ</item>
      <item>BOŽIDAR KUHARIĆ</item>
      <item>NIKOLA KORDIĆ</item>
      <item>ŽELJKO JANKELIĆ</item>
      <item>LJUBICA JUKIĆ</item>
      <item>JOSIP JUŠIĆ</item>
      <item>ZVONIMIR JURIŠIĆ</item>
      <item>ZLATKO JANĐEL</item>
      <item>IVICA JUKIĆ</item>
      <item>LOVRO JERKOVIĆ</item>
      <item>DRAGUTIN JUREN</item>
      <item>VLADO JELIĆ</item>
      <item>MILAN JURIĆ</item>
      <item>IVAN JURIĆ</item>
      <item>ILIJA JAPUNĐA</item>
      <item>JURAJ KLENOVIĆ</item>
      <item>SVETKO LUJIĆ</item>
      <item>ZLATKO LEKTORIĆ</item>
      <item>FRANJO LUČIĆ</item>
      <item>RENATO LEDER</item>
      <item>STIPAN LOVRIĆ</item>
      <item>DRAGUTIN LUKINIĆ</item>
      <item>MLADEN LUSTIG</item>
      <item>JOSIP MAJSEC</item>
      <item>PAVO LUKAČEVIĆ</item>
      <item>ŽELJKO LIKIĆ</item>
      <item>STJEPAN LISAK</item>
      <item>MARKO MALKOČ</item>
      <item>BOŽO MARJANOVIĆ</item>
      <item>MIRKO RUBČIĆ</item>
      <item>MATO SPAHIĆ</item>
      <item>ZVONKO PEVEC</item>
      <item>RATKO RIKIĆ</item>
      <item>DAVOR PERKOVIĆ</item>
      <item>SINIŠA MILJEŠIĆ</item>
      <item>NIKOLA OBAJDIN</item>
      <item>JOSIP RAJIĆ</item>
      <item>TOMISLAV MARINAC</item>
      <item>STJEPAN POLJAK</item>
      <item>VLADO MALKOČ</item>
      <item>CMILJKO PINJUŠIĆ</item>
      <item>SREĆKO MARIĆ</item>
      <item>ŽELJKO STJEPANIĆ</item>
      <item>MARIJAN STOJČIĆ</item>
      <item>STJEPAN POSAVEC</item>
      <item>MILAN SEKULIĆ</item>
      <item>JOZO PETROVIĆ</item>
      <item>IVAN MEDARIĆ</item>
      <item>ŽELJKO PERNAR</item>
      <item>STJEPAN PIŠKOR</item>
      <item>KRISTIJAN MIHALJEVIĆ</item>
      <item>ZLATKO MATOVINA</item>
      <item>MIRKO PAVLEČIĆ</item>
      <item>RAMO MUDROV</item>
      <item>JOSIP MATKOVIĆ</item>
      <item>MIHOVIL RITOŠA</item>
      <item>JAGO RADELJAK</item>
      <item>LJUBA SOLENIČKI</item>
      <item>MARIJAN PLEŠA</item>
      <item>IVAN MARUNA</item>
      <item>PETAR NAĐANDER</item>
      <item>LENCA PERIĆ</item>
      <item>MATO RAJIĆ</item>
      <item>ZDRAVKO PERKOVIĆ</item>
      <item>MIRKO SAVANOVIĆ</item>
      <item>ŽELJKO ROGINIĆ</item>
      <item>MILAN PARAĆ</item>
      <item>SAVO MAKSIMOVIĆ</item>
      <item>MLADEN TRUMBETAŠ</item>
      <item>ŽELJKO NOVAK</item>
      <item>MILIVOJ VASIĆ</item>
      <item>DRAGAN MARKOVIĆ</item>
      <item>ROBERTO VOLJAK</item>
      <item>IVAN ŠTEFANAC</item>
      <item>DALIBOR KLASNIĆ</item>
      <item>JOSIP TURKALJ</item>
      <item>DRAGO VERŠIĆ</item>
      <item>EDIM KARABEGOVIĆ</item>
      <item>MARGARETA KRAKAN-ČOP</item>
      <item>ČEDOMIR VUKOVIĆ</item>
      <item>VLADO ŠTEFANIĆ</item>
      <item>NIKOLA ŠULENTIĆ</item>
      <item>JOSIP TALAN</item>
      <item>IVICA KOVAČIĆ</item>
      <item>BOŽO VRHOVNIK</item>
      <item>HRVOJE SVALINA</item>
      <item>PETAR ĆURIĆ</item>
      <item>SINIŠA ŽABIĆ</item>
      <item>ANKICA ZUPANC</item>
      <item>ŽELJKO NEKIĆ</item>
      <item>IBRAHIM SULJANOVIĆ</item>
      <item>BOŽO KOVAČIĆ</item>
      <item>STIPO TOPIĆ</item>
      <item>MIROSLAV MATKOVIĆ</item>
      <item>ZVONKO SUŠA</item>
      <item>ŠIMUN ZADRO</item>
      <item>MATO ŠUBARA</item>
      <item>VLADIMIR NOVAK</item>
      <item>ĆIRO BARTULOVIĆ</item>
      <item>IVAN ŠPELIĆ</item>
      <item>MIJO PAVIĆ</item>
      <item>VLADIMIR TONKOVIĆ</item>
      <item>ZVONKO VRBANEC</item>
      <item>DRAGUTIN ŠTRUK</item>
      <item>NEBOJŠA RAPAIĆ</item>
      <item>OLJA BUĆO</item>
      <item>MARKO PERKOVIĆ</item>
      <item>VLADKO PERNAR</item>
      <item>LIDIJA DEVERIĆ</item>
    </derivirana_varijabla>
  </DomainObject.Predmet.StrankaListNazivFormated>
  <DomainObject.Predmet.StrankaListNazivFormatedOIB>
    <izvorni_sadrzaj>
      <item>BRANKO ĆURIĆ</item>
      <item>MLADEN BILAĆ</item>
      <item>FRANJO DEVČIĆ</item>
      <item>FAIK HADŽIĆ</item>
      <item>TUNJO BLAŽEVIĆ</item>
      <item>IVANKO ILIJA</item>
      <item>ANTE BEBEK</item>
      <item>IVAN BRKIĆ</item>
      <item>AZIRI REMZI</item>
      <item>MURADIF HALVADŽIĆ</item>
      <item>RIFRAT IMERI</item>
      <item>IVAN BENČEC</item>
      <item>SELVUDIN BEŠIĆ</item>
      <item>AČKAR JOZO</item>
      <item>NIKOLA CESTARIĆ</item>
      <item>MILOMIR BUINAC</item>
      <item>IVAN CVETNIĆ</item>
      <item>MARIJAN ĐAMBIĆ</item>
      <item>MIRKO BUTUM</item>
      <item>SENAD AHMETOVIĆ</item>
      <item>IVŠIĆ ZLATKO</item>
      <item>ZDRAVKO HUNDRIĆ</item>
      <item>BRANKO HANŽEK</item>
      <item>FRANJO ANTUNOVIĆ</item>
      <item>JURAJ DEVERIĆ</item>
      <item>MILE BAKOVIĆ</item>
      <item>ZVONKO DILBER</item>
      <item>ANTO JAJČEVIĆ</item>
      <item>ILIJA BRNADA</item>
      <item>VINKO GOJEVIĆ</item>
      <item>EŠEF BARAKOVIĆ</item>
      <item>JURICA JAKOVAC</item>
      <item>RADOMIR DREZGA</item>
      <item>STJEPAN BOSILJ</item>
      <item>ZLATKO BRADIĆ</item>
      <item>STIPO BUTKOVIĆ</item>
      <item>HAŠIM HASANAGIĆ</item>
      <item>IVAN BIČANIĆ</item>
      <item>MILKA CVETKOVIĆ</item>
      <item>JOSIP BIČANIĆ</item>
      <item>IVAN DVORSKI</item>
      <item>HUSEIN AVDIĆ</item>
      <item>MILAN ILIĆ</item>
      <item>PREDRAG GRGIĆ</item>
      <item>JOSIP BANOVIĆ</item>
      <item>STIPO BLAŽEVIĆ</item>
      <item>MARIJAN GALETIĆ</item>
      <item>MLADEN ILIĆ</item>
      <item>DUŠAN KOMLENAC</item>
      <item>BLAŠKO LACO</item>
      <item>ILIJA KRIŽAN</item>
      <item>STJEPAN KOLAREC</item>
      <item>DRAGO LASTAVEC</item>
      <item>BRANKO KOS</item>
      <item>MILIVOJ KLENOVIĆ</item>
      <item>LUKA KRZNARIĆ</item>
      <item>BOŽIDAR KUHARIĆ</item>
      <item>NIKOLA KORDIĆ</item>
      <item>ŽELJKO JANKELIĆ</item>
      <item>LJUBICA JUKIĆ</item>
      <item>JOSIP JUŠIĆ</item>
      <item>ZVONIMIR JURIŠIĆ</item>
      <item>ZLATKO JANĐEL</item>
      <item>IVICA JUKIĆ</item>
      <item>LOVRO JERKOVIĆ</item>
      <item>DRAGUTIN JUREN</item>
      <item>VLADO JELIĆ</item>
      <item>MILAN JURIĆ</item>
      <item>IVAN JURIĆ</item>
      <item>ILIJA JAPUNĐA</item>
      <item>JURAJ KLENOVIĆ</item>
      <item>SVETKO LUJIĆ</item>
      <item>ZLATKO LEKTORIĆ</item>
      <item>FRANJO LUČIĆ</item>
      <item>RENATO LEDER</item>
      <item>STIPAN LOVRIĆ</item>
      <item>DRAGUTIN LUKINIĆ</item>
      <item>MLADEN LUSTIG</item>
      <item>JOSIP MAJSEC</item>
      <item>PAVO LUKAČEVIĆ</item>
      <item>ŽELJKO LIKIĆ</item>
      <item>STJEPAN LISAK</item>
      <item>MARKO MALKOČ</item>
      <item>BOŽO MARJANOVIĆ</item>
      <item>MIRKO RUBČIĆ</item>
      <item>MATO SPAHIĆ</item>
      <item>ZVONKO PEVEC</item>
      <item>RATKO RIKIĆ</item>
      <item>DAVOR PERKOVIĆ</item>
      <item>SINIŠA MILJEŠIĆ</item>
      <item>NIKOLA OBAJDIN</item>
      <item>JOSIP RAJIĆ</item>
      <item>TOMISLAV MARINAC</item>
      <item>STJEPAN POLJAK</item>
      <item>VLADO MALKOČ</item>
      <item>CMILJKO PINJUŠIĆ</item>
      <item>SREĆKO MARIĆ</item>
      <item>ŽELJKO STJEPANIĆ</item>
      <item>MARIJAN STOJČIĆ</item>
      <item>STJEPAN POSAVEC</item>
      <item>MILAN SEKULIĆ</item>
      <item>JOZO PETROVIĆ</item>
      <item>IVAN MEDARIĆ</item>
      <item>ŽELJKO PERNAR</item>
      <item>STJEPAN PIŠKOR</item>
      <item>KRISTIJAN MIHALJEVIĆ</item>
      <item>ZLATKO MATOVINA</item>
      <item>MIRKO PAVLEČIĆ</item>
      <item>RAMO MUDROV</item>
      <item>JOSIP MATKOVIĆ</item>
      <item>MIHOVIL RITOŠA</item>
      <item>JAGO RADELJAK</item>
      <item>LJUBA SOLENIČKI</item>
      <item>MARIJAN PLEŠA</item>
      <item>IVAN MARUNA</item>
      <item>PETAR NAĐANDER</item>
      <item>LENCA PERIĆ</item>
      <item>MATO RAJIĆ</item>
      <item>ZDRAVKO PERKOVIĆ</item>
      <item>MIRKO SAVANOVIĆ</item>
      <item>ŽELJKO ROGINIĆ</item>
      <item>MILAN PARAĆ</item>
      <item>SAVO MAKSIMOVIĆ</item>
      <item>MLADEN TRUMBETAŠ</item>
      <item>ŽELJKO NOVAK</item>
      <item>MILIVOJ VASIĆ</item>
      <item>DRAGAN MARKOVIĆ</item>
      <item>ROBERTO VOLJAK</item>
      <item>IVAN ŠTEFANAC</item>
      <item>DALIBOR KLASNIĆ</item>
      <item>JOSIP TURKALJ</item>
      <item>DRAGO VERŠIĆ</item>
      <item>EDIM KARABEGOVIĆ</item>
      <item>MARGARETA KRAKAN-ČOP</item>
      <item>ČEDOMIR VUKOVIĆ</item>
      <item>VLADO ŠTEFANIĆ</item>
      <item>NIKOLA ŠULENTIĆ</item>
      <item>JOSIP TALAN</item>
      <item>IVICA KOVAČIĆ</item>
      <item>BOŽO VRHOVNIK</item>
      <item>HRVOJE SVALINA</item>
      <item>PETAR ĆURIĆ</item>
      <item>SINIŠA ŽABIĆ</item>
      <item>ANKICA ZUPANC</item>
      <item>ŽELJKO NEKIĆ</item>
      <item>IBRAHIM SULJANOVIĆ</item>
      <item>BOŽO KOVAČIĆ</item>
      <item>STIPO TOPIĆ</item>
      <item>MIROSLAV MATKOVIĆ</item>
      <item>ZVONKO SUŠA</item>
      <item>ŠIMUN ZADRO</item>
      <item>MATO ŠUBARA</item>
      <item>VLADIMIR NOVAK</item>
      <item>ĆIRO BARTULOVIĆ</item>
      <item>IVAN ŠPELIĆ</item>
      <item>MIJO PAVIĆ</item>
      <item>VLADIMIR TONKOVIĆ</item>
      <item>ZVONKO VRBANEC</item>
      <item>DRAGUTIN ŠTRUK</item>
      <item>NEBOJŠA RAPAIĆ</item>
      <item>OLJA BUĆO</item>
      <item>MARKO PERKOVIĆ</item>
      <item>VLADKO PERNAR</item>
      <item>LIDIJA DEVERIĆ</item>
    </izvorni_sadrzaj>
    <derivirana_varijabla naziv="DomainObject.Predmet.StrankaListNazivFormatedOIB_1">
      <item>BRANKO ĆURIĆ</item>
      <item>MLADEN BILAĆ</item>
      <item>FRANJO DEVČIĆ</item>
      <item>FAIK HADŽIĆ</item>
      <item>TUNJO BLAŽEVIĆ</item>
      <item>IVANKO ILIJA</item>
      <item>ANTE BEBEK</item>
      <item>IVAN BRKIĆ</item>
      <item>AZIRI REMZI</item>
      <item>MURADIF HALVADŽIĆ</item>
      <item>RIFRAT IMERI</item>
      <item>IVAN BENČEC</item>
      <item>SELVUDIN BEŠIĆ</item>
      <item>AČKAR JOZO</item>
      <item>NIKOLA CESTARIĆ</item>
      <item>MILOMIR BUINAC</item>
      <item>IVAN CVETNIĆ</item>
      <item>MARIJAN ĐAMBIĆ</item>
      <item>MIRKO BUTUM</item>
      <item>SENAD AHMETOVIĆ</item>
      <item>IVŠIĆ ZLATKO</item>
      <item>ZDRAVKO HUNDRIĆ</item>
      <item>BRANKO HANŽEK</item>
      <item>FRANJO ANTUNOVIĆ</item>
      <item>JURAJ DEVERIĆ</item>
      <item>MILE BAKOVIĆ</item>
      <item>ZVONKO DILBER</item>
      <item>ANTO JAJČEVIĆ</item>
      <item>ILIJA BRNADA</item>
      <item>VINKO GOJEVIĆ</item>
      <item>EŠEF BARAKOVIĆ</item>
      <item>JURICA JAKOVAC</item>
      <item>RADOMIR DREZGA</item>
      <item>STJEPAN BOSILJ</item>
      <item>ZLATKO BRADIĆ</item>
      <item>STIPO BUTKOVIĆ</item>
      <item>HAŠIM HASANAGIĆ</item>
      <item>IVAN BIČANIĆ</item>
      <item>MILKA CVETKOVIĆ</item>
      <item>JOSIP BIČANIĆ</item>
      <item>IVAN DVORSKI</item>
      <item>HUSEIN AVDIĆ</item>
      <item>MILAN ILIĆ</item>
      <item>PREDRAG GRGIĆ</item>
      <item>JOSIP BANOVIĆ</item>
      <item>STIPO BLAŽEVIĆ</item>
      <item>MARIJAN GALETIĆ</item>
      <item>MLADEN ILIĆ</item>
      <item>DUŠAN KOMLENAC</item>
      <item>BLAŠKO LACO</item>
      <item>ILIJA KRIŽAN</item>
      <item>STJEPAN KOLAREC</item>
      <item>DRAGO LASTAVEC</item>
      <item>BRANKO KOS</item>
      <item>MILIVOJ KLENOVIĆ</item>
      <item>LUKA KRZNARIĆ</item>
      <item>BOŽIDAR KUHARIĆ</item>
      <item>NIKOLA KORDIĆ</item>
      <item>ŽELJKO JANKELIĆ</item>
      <item>LJUBICA JUKIĆ</item>
      <item>JOSIP JUŠIĆ</item>
      <item>ZVONIMIR JURIŠIĆ</item>
      <item>ZLATKO JANĐEL</item>
      <item>IVICA JUKIĆ</item>
      <item>LOVRO JERKOVIĆ</item>
      <item>DRAGUTIN JUREN</item>
      <item>VLADO JELIĆ</item>
      <item>MILAN JURIĆ</item>
      <item>IVAN JURIĆ</item>
      <item>ILIJA JAPUNĐA</item>
      <item>JURAJ KLENOVIĆ</item>
      <item>SVETKO LUJIĆ</item>
      <item>ZLATKO LEKTORIĆ</item>
      <item>FRANJO LUČIĆ</item>
      <item>RENATO LEDER</item>
      <item>STIPAN LOVRIĆ</item>
      <item>DRAGUTIN LUKINIĆ</item>
      <item>MLADEN LUSTIG</item>
      <item>JOSIP MAJSEC</item>
      <item>PAVO LUKAČEVIĆ</item>
      <item>ŽELJKO LIKIĆ</item>
      <item>STJEPAN LISAK</item>
      <item>MARKO MALKOČ</item>
      <item>BOŽO MARJANOVIĆ</item>
      <item>MIRKO RUBČIĆ</item>
      <item>MATO SPAHIĆ</item>
      <item>ZVONKO PEVEC</item>
      <item>RATKO RIKIĆ</item>
      <item>DAVOR PERKOVIĆ</item>
      <item>SINIŠA MILJEŠIĆ</item>
      <item>NIKOLA OBAJDIN</item>
      <item>JOSIP RAJIĆ</item>
      <item>TOMISLAV MARINAC</item>
      <item>STJEPAN POLJAK</item>
      <item>VLADO MALKOČ</item>
      <item>CMILJKO PINJUŠIĆ</item>
      <item>SREĆKO MARIĆ</item>
      <item>ŽELJKO STJEPANIĆ</item>
      <item>MARIJAN STOJČIĆ</item>
      <item>STJEPAN POSAVEC</item>
      <item>MILAN SEKULIĆ</item>
      <item>JOZO PETROVIĆ</item>
      <item>IVAN MEDARIĆ</item>
      <item>ŽELJKO PERNAR</item>
      <item>STJEPAN PIŠKOR</item>
      <item>KRISTIJAN MIHALJEVIĆ</item>
      <item>ZLATKO MATOVINA</item>
      <item>MIRKO PAVLEČIĆ</item>
      <item>RAMO MUDROV</item>
      <item>JOSIP MATKOVIĆ</item>
      <item>MIHOVIL RITOŠA</item>
      <item>JAGO RADELJAK</item>
      <item>LJUBA SOLENIČKI</item>
      <item>MARIJAN PLEŠA</item>
      <item>IVAN MARUNA</item>
      <item>PETAR NAĐANDER</item>
      <item>LENCA PERIĆ</item>
      <item>MATO RAJIĆ</item>
      <item>ZDRAVKO PERKOVIĆ</item>
      <item>MIRKO SAVANOVIĆ</item>
      <item>ŽELJKO ROGINIĆ</item>
      <item>MILAN PARAĆ</item>
      <item>SAVO MAKSIMOVIĆ</item>
      <item>MLADEN TRUMBETAŠ</item>
      <item>ŽELJKO NOVAK</item>
      <item>MILIVOJ VASIĆ</item>
      <item>DRAGAN MARKOVIĆ</item>
      <item>ROBERTO VOLJAK</item>
      <item>IVAN ŠTEFANAC</item>
      <item>DALIBOR KLASNIĆ</item>
      <item>JOSIP TURKALJ</item>
      <item>DRAGO VERŠIĆ</item>
      <item>EDIM KARABEGOVIĆ</item>
      <item>MARGARETA KRAKAN-ČOP</item>
      <item>ČEDOMIR VUKOVIĆ</item>
      <item>VLADO ŠTEFANIĆ</item>
      <item>NIKOLA ŠULENTIĆ</item>
      <item>JOSIP TALAN</item>
      <item>IVICA KOVAČIĆ</item>
      <item>BOŽO VRHOVNIK</item>
      <item>HRVOJE SVALINA</item>
      <item>PETAR ĆURIĆ</item>
      <item>SINIŠA ŽABIĆ</item>
      <item>ANKICA ZUPANC</item>
      <item>ŽELJKO NEKIĆ</item>
      <item>IBRAHIM SULJANOVIĆ</item>
      <item>BOŽO KOVAČIĆ</item>
      <item>STIPO TOPIĆ</item>
      <item>MIROSLAV MATKOVIĆ</item>
      <item>ZVONKO SUŠA</item>
      <item>ŠIMUN ZADRO</item>
      <item>MATO ŠUBARA</item>
      <item>VLADIMIR NOVAK</item>
      <item>ĆIRO BARTULOVIĆ</item>
      <item>IVAN ŠPELIĆ</item>
      <item>MIJO PAVIĆ</item>
      <item>VLADIMIR TONKOVIĆ</item>
      <item>ZVONKO VRBANEC</item>
      <item>DRAGUTIN ŠTRUK</item>
      <item>NEBOJŠA RAPAIĆ</item>
      <item>OLJA BUĆO</item>
      <item>MARKO PERKOVIĆ</item>
      <item>VLADKO PERNAR</item>
      <item>LIDIJA DEVERIĆ</item>
    </derivirana_varijabla>
  </DomainObject.Predmet.StrankaListNazivFormatedOIB>
  <DomainObject.Predmet.ProtuStrankaListFormated>
    <izvorni_sadrzaj>
      <item>INDUSTROGRADNJA GRUPA d.d. zastupanog po punomoćniku MIRELLA PAOLA FRLAN</item>
    </izvorni_sadrzaj>
    <derivirana_varijabla naziv="DomainObject.Predmet.ProtuStrankaListFormated_1">
      <item>INDUSTROGRADNJA GRUPA d.d. zastupanog po punomoćniku MIRELLA PAOLA FRLAN</item>
    </derivirana_varijabla>
  </DomainObject.Predmet.ProtuStrankaListFormated>
  <DomainObject.Predmet.ProtuStrankaListFormatedOIB>
    <izvorni_sadrzaj>
      <item>INDUSTROGRADNJA GRUPA d.d., OIB 19751350811 zastupanog po punomoćniku MIRELLA PAOLA FRLAN</item>
    </izvorni_sadrzaj>
    <derivirana_varijabla naziv="DomainObject.Predmet.ProtuStrankaListFormatedOIB_1">
      <item>INDUSTROGRADNJA GRUPA d.d., OIB 19751350811 zastupanog po punomoćniku MIRELLA PAOLA FRLAN</item>
    </derivirana_varijabla>
  </DomainObject.Predmet.ProtuStrankaListFormatedOIB>
  <DomainObject.Predmet.ProtuStrankaListFormatedWithAdress>
    <izvorni_sadrzaj>
      <item>INDUSTROGRADNJA GRUPA d.d., SAVSKA CESTA 66, 10000 Zagreb zastupanog po punomoćniku MIRELLA PAOLA FRLAN</item>
    </izvorni_sadrzaj>
    <derivirana_varijabla naziv="DomainObject.Predmet.ProtuStrankaListFormatedWithAdress_1">
      <item>INDUSTROGRADNJA GRUPA d.d., SAVSKA CESTA 66, 10000 Zagreb zastupanog po punomoćniku MIRELLA PAOLA FRLAN</item>
    </derivirana_varijabla>
  </DomainObject.Predmet.ProtuStrankaListFormatedWithAdress>
  <DomainObject.Predmet.ProtuStrankaListFormatedWithAdressOIB>
    <izvorni_sadrzaj>
      <item>INDUSTROGRADNJA GRUPA d.d., OIB 19751350811, SAVSKA CESTA 66, 10000 Zagreb zastupanog po punomoćniku MIRELLA PAOLA FRLAN</item>
    </izvorni_sadrzaj>
    <derivirana_varijabla naziv="DomainObject.Predmet.ProtuStrankaListFormatedWithAdressOIB_1">
      <item>INDUSTROGRADNJA GRUPA d.d., OIB 19751350811, SAVSKA CESTA 66, 10000 Zagreb zastupanog po punomoćniku MIRELLA PAOLA FRLAN</item>
    </derivirana_varijabla>
  </DomainObject.Predmet.ProtuStrankaListFormatedWithAdressOIB>
  <DomainObject.Predmet.ProtuStrankaListNazivFormated>
    <izvorni_sadrzaj>
      <item>INDUSTROGRADNJA GRUPA d.d.</item>
    </izvorni_sadrzaj>
    <derivirana_varijabla naziv="DomainObject.Predmet.ProtuStrankaListNazivFormated_1">
      <item>INDUSTROGRADNJA GRUPA d.d.</item>
    </derivirana_varijabla>
  </DomainObject.Predmet.ProtuStrankaListNazivFormated>
  <DomainObject.Predmet.ProtuStrankaListNazivFormatedOIB>
    <izvorni_sadrzaj>
      <item>INDUSTROGRADNJA GRUPA d.d., OIB 19751350811</item>
    </izvorni_sadrzaj>
    <derivirana_varijabla naziv="DomainObject.Predmet.ProtuStrankaListNazivFormatedOIB_1">
      <item>INDUSTROGRADNJA GRUPA d.d., OIB 19751350811</item>
    </derivirana_varijabla>
  </DomainObject.Predmet.ProtuStrankaListNazivFormatedOIB>
  <DomainObject.Predmet.OstaliListFormated>
    <izvorni_sadrzaj>
      <item>Meliha Okić Buljanović</item>
      <item>MIRELLA PAOLA FRLAN punomoćnik sudionika u postupku INDUSTROGRADNJA GRUPA d.d.</item>
    </izvorni_sadrzaj>
    <derivirana_varijabla naziv="DomainObject.Predmet.OstaliListFormated_1">
      <item>Meliha Okić Buljanović</item>
      <item>MIRELLA PAOLA FRLAN punomoćnik sudionika u postupku INDUSTROGRADNJA GRUPA d.d.</item>
    </derivirana_varijabla>
  </DomainObject.Predmet.OstaliListFormated>
  <DomainObject.Predmet.OstaliListFormatedOIB>
    <izvorni_sadrzaj>
      <item>Meliha Okić Buljanović</item>
      <item>MIRELLA PAOLA FRLAN punomoćnik sudionika u postupku INDUSTROGRADNJA GRUPA d.d.</item>
    </izvorni_sadrzaj>
    <derivirana_varijabla naziv="DomainObject.Predmet.OstaliListFormatedOIB_1">
      <item>Meliha Okić Buljanović</item>
      <item>MIRELLA PAOLA FRLAN punomoćnik sudionika u postupku INDUSTROGRADNJA GRUPA d.d.</item>
    </derivirana_varijabla>
  </DomainObject.Predmet.OstaliListFormatedOIB>
  <DomainObject.Predmet.OstaliListFormatedWithAdress>
    <izvorni_sadrzaj>
      <item>Meliha Okić Buljanović, Badalićeva 30, 10000 Zagreb</item>
      <item>MIRELLA PAOLA FRLAN, Jaruščica 5A, 10000 Zagreb punomoćnik sudionika u postupku INDUSTROGRADNJA GRUPA d.d.</item>
    </izvorni_sadrzaj>
    <derivirana_varijabla naziv="DomainObject.Predmet.OstaliListFormatedWithAdress_1">
      <item>Meliha Okić Buljanović, Badalićeva 30, 10000 Zagreb</item>
      <item>MIRELLA PAOLA FRLAN, Jaruščica 5A, 10000 Zagreb punomoćnik sudionika u postupku INDUSTROGRADNJA GRUPA d.d.</item>
    </derivirana_varijabla>
  </DomainObject.Predmet.OstaliListFormatedWithAdress>
  <DomainObject.Predmet.OstaliListFormatedWithAdressOIB>
    <izvorni_sadrzaj>
      <item>Meliha Okić Buljanović, Badalićeva 30, 10000 Zagreb</item>
      <item>MIRELLA PAOLA FRLAN, Jaruščica 5A, 10000 Zagreb punomoćnik sudionika u postupku INDUSTROGRADNJA GRUPA d.d.</item>
    </izvorni_sadrzaj>
    <derivirana_varijabla naziv="DomainObject.Predmet.OstaliListFormatedWithAdressOIB_1">
      <item>Meliha Okić Buljanović, Badalićeva 30, 10000 Zagreb</item>
      <item>MIRELLA PAOLA FRLAN, Jaruščica 5A, 10000 Zagreb punomoćnik sudionika u postupku INDUSTROGRADNJA GRUPA d.d.</item>
    </derivirana_varijabla>
  </DomainObject.Predmet.OstaliListFormatedWithAdressOIB>
  <DomainObject.Predmet.OstaliListNazivFormated>
    <izvorni_sadrzaj>
      <item>Meliha Okić Buljanović</item>
      <item>MIRELLA PAOLA FRLAN</item>
    </izvorni_sadrzaj>
    <derivirana_varijabla naziv="DomainObject.Predmet.OstaliListNazivFormated_1">
      <item>Meliha Okić Buljanović</item>
      <item>MIRELLA PAOLA FRLAN</item>
    </derivirana_varijabla>
  </DomainObject.Predmet.OstaliListNazivFormated>
  <DomainObject.Predmet.OstaliListNazivFormatedOIB>
    <izvorni_sadrzaj>
      <item>Meliha Okić Buljanović</item>
      <item>MIRELLA PAOLA FRLAN</item>
    </izvorni_sadrzaj>
    <derivirana_varijabla naziv="DomainObject.Predmet.OstaliListNazivFormatedOIB_1">
      <item>Meliha Okić Buljanović</item>
      <item>MIRELLA PAOLA FRLAN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2019.</izvorni_sadrzaj>
    <derivirana_varijabla naziv="DomainObject.Datum_1">5. srpnja 2019.</derivirana_varijabla>
  </DomainObject.Datum>
  <DomainObject.PoslovniBrojDokumenta>
    <izvorni_sadrzaj/>
    <derivirana_varijabla naziv="DomainObject.PoslovniBrojDokumenta_1"/>
  </DomainObject.PoslovniBrojDokumenta>
  <DomainObject.Predmet.StrankaIDrugi>
    <izvorni_sadrzaj>AČKAR JOZO i dr.</izvorni_sadrzaj>
    <derivirana_varijabla naziv="DomainObject.Predmet.StrankaIDrugi_1">AČKAR JOZO i dr.</derivirana_varijabla>
  </DomainObject.Predmet.StrankaIDrugi>
  <DomainObject.Predmet.ProtustrankaIDrugi>
    <izvorni_sadrzaj>INDUSTROGRADNJA GRUPA d.d.</izvorni_sadrzaj>
    <derivirana_varijabla naziv="DomainObject.Predmet.ProtustrankaIDrugi_1">INDUSTROGRADNJA GRUPA d.d.</derivirana_varijabla>
  </DomainObject.Predmet.ProtustrankaIDrugi>
  <DomainObject.Predmet.StrankaIDrugiAdressOIB>
    <izvorni_sadrzaj>AČKAR JOZO, 2 ODVOJAK DEVERIĆEVE 16, 10412 Donja Lomnica i dr.</izvorni_sadrzaj>
    <derivirana_varijabla naziv="DomainObject.Predmet.StrankaIDrugiAdressOIB_1">AČKAR JOZO, 2 ODVOJAK DEVERIĆEVE 16, 10412 Donja Lomnica i dr.</derivirana_varijabla>
  </DomainObject.Predmet.StrankaIDrugiAdressOIB>
  <DomainObject.Predmet.ProtustrankaIDrugiAdressOIB>
    <izvorni_sadrzaj>INDUSTROGRADNJA GRUPA d.d., OIB 19751350811, SAVSKA CESTA 66, 10000 Zagreb</izvorni_sadrzaj>
    <derivirana_varijabla naziv="DomainObject.Predmet.ProtustrankaIDrugiAdressOIB_1">INDUSTROGRADNJA GRUPA d.d., OIB 19751350811, SAVSKA CESTA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travnja 2012.</izvorni_sadrzaj>
    <derivirana_varijabla naziv="DomainObject.Predmet.OdlukaRjesenje.DatumDonosenjaOdluke_1">5. travnja 2012.</derivirana_varijabla>
  </DomainObject.Predmet.OdlukaRjesenje.DatumDonosenjaOdluke>
  <DomainObject.Predmet.OdlukaRjesenje.DatumPravomocnosti>
    <izvorni_sadrzaj>24. travnja 2012.</izvorni_sadrzaj>
    <derivirana_varijabla naziv="DomainObject.Predmet.OdlukaRjesenje.DatumPravomocnosti_1">24. travnja 2012.</derivirana_varijabla>
  </DomainObject.Predmet.OdlukaRjesenje.DatumPravomocnosti>
  <DomainObject.Predmet.OdlukaRjesenje.Oznaka>
    <izvorni_sadrzaj>St-274/2012-2</izvorni_sadrzaj>
    <derivirana_varijabla naziv="DomainObject.Predmet.OdlukaRjesenje.Oznaka_1">St-274/2012-2</derivirana_varijabla>
  </DomainObject.Predmet.OdlukaRjesenje.Oznaka>
  <DomainObject.Predmet.SudioniciListNaziv>
    <izvorni_sadrzaj>
      <item>BRANKO ĆURIĆ</item>
      <item>MLADEN BILAĆ</item>
      <item>FRANJO DEVČIĆ</item>
      <item>FAIK HADŽIĆ</item>
      <item>TUNJO BLAŽEVIĆ</item>
      <item>IVANKO ILIJA</item>
      <item>ANTE BEBEK</item>
      <item>IVAN BRKIĆ</item>
      <item>AZIRI REMZI</item>
      <item>MURADIF HALVADŽIĆ</item>
      <item>RIFRAT IMERI</item>
      <item>IVAN BENČEC</item>
      <item>SELVUDIN BEŠIĆ</item>
      <item>AČKAR JOZO</item>
      <item>NIKOLA CESTARIĆ</item>
      <item>MILOMIR BUINAC</item>
      <item>IVAN CVETNIĆ</item>
      <item>MARIJAN ĐAMBIĆ</item>
      <item>MIRKO BUTUM</item>
      <item>SENAD AHMETOVIĆ</item>
      <item>IVŠIĆ ZLATKO</item>
      <item>ZDRAVKO HUNDRIĆ</item>
      <item>BRANKO HANŽEK</item>
      <item>FRANJO ANTUNOVIĆ</item>
      <item>JURAJ DEVERIĆ</item>
      <item>MILE BAKOVIĆ</item>
      <item>ZVONKO DILBER</item>
      <item>ANTO JAJČEVIĆ</item>
      <item>ILIJA BRNADA</item>
      <item>VINKO GOJEVIĆ</item>
      <item>EŠEF BARAKOVIĆ</item>
      <item>JURICA JAKOVAC</item>
      <item>RADOMIR DREZGA</item>
      <item>STJEPAN BOSILJ</item>
      <item>ZLATKO BRADIĆ</item>
      <item>STIPO BUTKOVIĆ</item>
      <item>HAŠIM HASANAGIĆ</item>
      <item>IVAN BIČANIĆ</item>
      <item>MILKA CVETKOVIĆ</item>
      <item>JOSIP BIČANIĆ</item>
      <item>IVAN DVORSKI</item>
      <item>INDUSTROGRADNJA GRUPA d.d.</item>
      <item>HUSEIN AVDIĆ</item>
      <item>MILAN ILIĆ</item>
      <item>PREDRAG GRGIĆ</item>
      <item>JOSIP BANOVIĆ</item>
      <item>STIPO BLAŽEVIĆ</item>
      <item>MARIJAN GALETIĆ</item>
      <item>MLADEN ILIĆ</item>
      <item>DUŠAN KOMLENAC</item>
      <item>BLAŠKO LACO</item>
      <item>ILIJA KRIŽAN</item>
      <item>STJEPAN KOLAREC</item>
      <item>DRAGO LASTAVEC</item>
      <item>BRANKO KOS</item>
      <item>MILIVOJ KLENOVIĆ</item>
      <item>LUKA KRZNARIĆ</item>
      <item>BOŽIDAR KUHARIĆ</item>
      <item>NIKOLA KORDIĆ</item>
      <item>ŽELJKO JANKELIĆ</item>
      <item>LJUBICA JUKIĆ</item>
      <item>JOSIP JUŠIĆ</item>
      <item>ZVONIMIR JURIŠIĆ</item>
      <item>ZLATKO JANĐEL</item>
      <item>IVICA JUKIĆ</item>
      <item>LOVRO JERKOVIĆ</item>
      <item>DRAGUTIN JUREN</item>
      <item>VLADO JELIĆ</item>
      <item>MILAN JURIĆ</item>
      <item>IVAN JURIĆ</item>
      <item>ILIJA JAPUNĐA</item>
      <item>JURAJ KLENOVIĆ</item>
      <item>SVETKO LUJIĆ</item>
      <item>ZLATKO LEKTORIĆ</item>
      <item>FRANJO LUČIĆ</item>
      <item>RENATO LEDER</item>
      <item>STIPAN LOVRIĆ</item>
      <item>DRAGUTIN LUKINIĆ</item>
      <item>MLADEN LUSTIG</item>
      <item>JOSIP MAJSEC</item>
      <item>PAVO LUKAČEVIĆ</item>
      <item>ŽELJKO LIKIĆ</item>
      <item>STJEPAN LISAK</item>
      <item>MARKO MALKOČ</item>
      <item>BOŽO MARJANOVIĆ</item>
      <item>MIRKO RUBČIĆ</item>
      <item>MATO SPAHIĆ</item>
      <item>ZVONKO PEVEC</item>
      <item>RATKO RIKIĆ</item>
      <item>DAVOR PERKOVIĆ</item>
      <item>SINIŠA MILJEŠIĆ</item>
      <item>NIKOLA OBAJDIN</item>
      <item>JOSIP RAJIĆ</item>
      <item>TOMISLAV MARINAC</item>
      <item>STJEPAN POLJAK</item>
      <item>VLADO MALKOČ</item>
      <item>CMILJKO PINJUŠIĆ</item>
      <item>SREĆKO MARIĆ</item>
      <item>ŽELJKO STJEPANIĆ</item>
      <item>MARIJAN STOJČIĆ</item>
      <item>STJEPAN POSAVEC</item>
      <item>MILAN SEKULIĆ</item>
      <item>JOZO PETROVIĆ</item>
      <item>IVAN MEDARIĆ</item>
      <item>ŽELJKO PERNAR</item>
      <item>STJEPAN PIŠKOR</item>
      <item>KRISTIJAN MIHALJEVIĆ</item>
      <item>ZLATKO MATOVINA</item>
      <item>MIRKO PAVLEČIĆ</item>
      <item>RAMO MUDROV</item>
      <item>JOSIP MATKOVIĆ</item>
      <item>MIHOVIL RITOŠA</item>
      <item>JAGO RADELJAK</item>
      <item>LJUBA SOLENIČKI</item>
      <item>MARIJAN PLEŠA</item>
      <item>IVAN MARUNA</item>
      <item>PETAR NAĐANDER</item>
      <item>LENCA PERIĆ</item>
      <item>MATO RAJIĆ</item>
      <item>ZDRAVKO PERKOVIĆ</item>
      <item>MIRKO SAVANOVIĆ</item>
      <item>ŽELJKO ROGINIĆ</item>
      <item>MILAN PARAĆ</item>
      <item>SAVO MAKSIMOVIĆ</item>
      <item>MLADEN TRUMBETAŠ</item>
      <item>ŽELJKO NOVAK</item>
      <item>MILIVOJ VASIĆ</item>
      <item>DRAGAN MARKOVIĆ</item>
      <item>ROBERTO VOLJAK</item>
      <item>IVAN ŠTEFANAC</item>
      <item>DALIBOR KLASNIĆ</item>
      <item>JOSIP TURKALJ</item>
      <item>DRAGO VERŠIĆ</item>
      <item>EDIM KARABEGOVIĆ</item>
      <item>MARGARETA KRAKAN-ČOP</item>
      <item>ČEDOMIR VUKOVIĆ</item>
      <item>VLADO ŠTEFANIĆ</item>
      <item>NIKOLA ŠULENTIĆ</item>
      <item>JOSIP TALAN</item>
      <item>IVICA KOVAČIĆ</item>
      <item>BOŽO VRHOVNIK</item>
      <item>HRVOJE SVALINA</item>
      <item>PETAR ĆURIĆ</item>
      <item>SINIŠA ŽABIĆ</item>
      <item>ANKICA ZUPANC</item>
      <item>ŽELJKO NEKIĆ</item>
      <item>IBRAHIM SULJANOVIĆ</item>
      <item>BOŽO KOVAČIĆ</item>
      <item>STIPO TOPIĆ</item>
      <item>MIROSLAV MATKOVIĆ</item>
      <item>ZVONKO SUŠA</item>
      <item>ŠIMUN ZADRO</item>
      <item>MATO ŠUBARA</item>
      <item>VLADIMIR NOVAK</item>
      <item>ĆIRO BARTULOVIĆ</item>
      <item>IVAN ŠPELIĆ</item>
      <item>MIJO PAVIĆ</item>
      <item>VLADIMIR TONKOVIĆ</item>
      <item>ZVONKO VRBANEC</item>
      <item>DRAGUTIN ŠTRUK</item>
      <item>NEBOJŠA RAPAIĆ</item>
      <item>OLJA BUĆO</item>
      <item>MARKO PERKOVIĆ</item>
      <item>VLADKO PERNAR</item>
      <item>LIDIJA DEVERIĆ</item>
      <item>Meliha Okić Buljanović</item>
      <item>MIRELLA PAOLA FRLAN</item>
    </izvorni_sadrzaj>
    <derivirana_varijabla naziv="DomainObject.Predmet.SudioniciListNaziv_1">
      <item>BRANKO ĆURIĆ</item>
      <item>MLADEN BILAĆ</item>
      <item>FRANJO DEVČIĆ</item>
      <item>FAIK HADŽIĆ</item>
      <item>TUNJO BLAŽEVIĆ</item>
      <item>IVANKO ILIJA</item>
      <item>ANTE BEBEK</item>
      <item>IVAN BRKIĆ</item>
      <item>AZIRI REMZI</item>
      <item>MURADIF HALVADŽIĆ</item>
      <item>RIFRAT IMERI</item>
      <item>IVAN BENČEC</item>
      <item>SELVUDIN BEŠIĆ</item>
      <item>AČKAR JOZO</item>
      <item>NIKOLA CESTARIĆ</item>
      <item>MILOMIR BUINAC</item>
      <item>IVAN CVETNIĆ</item>
      <item>MARIJAN ĐAMBIĆ</item>
      <item>MIRKO BUTUM</item>
      <item>SENAD AHMETOVIĆ</item>
      <item>IVŠIĆ ZLATKO</item>
      <item>ZDRAVKO HUNDRIĆ</item>
      <item>BRANKO HANŽEK</item>
      <item>FRANJO ANTUNOVIĆ</item>
      <item>JURAJ DEVERIĆ</item>
      <item>MILE BAKOVIĆ</item>
      <item>ZVONKO DILBER</item>
      <item>ANTO JAJČEVIĆ</item>
      <item>ILIJA BRNADA</item>
      <item>VINKO GOJEVIĆ</item>
      <item>EŠEF BARAKOVIĆ</item>
      <item>JURICA JAKOVAC</item>
      <item>RADOMIR DREZGA</item>
      <item>STJEPAN BOSILJ</item>
      <item>ZLATKO BRADIĆ</item>
      <item>STIPO BUTKOVIĆ</item>
      <item>HAŠIM HASANAGIĆ</item>
      <item>IVAN BIČANIĆ</item>
      <item>MILKA CVETKOVIĆ</item>
      <item>JOSIP BIČANIĆ</item>
      <item>IVAN DVORSKI</item>
      <item>INDUSTROGRADNJA GRUPA d.d.</item>
      <item>HUSEIN AVDIĆ</item>
      <item>MILAN ILIĆ</item>
      <item>PREDRAG GRGIĆ</item>
      <item>JOSIP BANOVIĆ</item>
      <item>STIPO BLAŽEVIĆ</item>
      <item>MARIJAN GALETIĆ</item>
      <item>MLADEN ILIĆ</item>
      <item>DUŠAN KOMLENAC</item>
      <item>BLAŠKO LACO</item>
      <item>ILIJA KRIŽAN</item>
      <item>STJEPAN KOLAREC</item>
      <item>DRAGO LASTAVEC</item>
      <item>BRANKO KOS</item>
      <item>MILIVOJ KLENOVIĆ</item>
      <item>LUKA KRZNARIĆ</item>
      <item>BOŽIDAR KUHARIĆ</item>
      <item>NIKOLA KORDIĆ</item>
      <item>ŽELJKO JANKELIĆ</item>
      <item>LJUBICA JUKIĆ</item>
      <item>JOSIP JUŠIĆ</item>
      <item>ZVONIMIR JURIŠIĆ</item>
      <item>ZLATKO JANĐEL</item>
      <item>IVICA JUKIĆ</item>
      <item>LOVRO JERKOVIĆ</item>
      <item>DRAGUTIN JUREN</item>
      <item>VLADO JELIĆ</item>
      <item>MILAN JURIĆ</item>
      <item>IVAN JURIĆ</item>
      <item>ILIJA JAPUNĐA</item>
      <item>JURAJ KLENOVIĆ</item>
      <item>SVETKO LUJIĆ</item>
      <item>ZLATKO LEKTORIĆ</item>
      <item>FRANJO LUČIĆ</item>
      <item>RENATO LEDER</item>
      <item>STIPAN LOVRIĆ</item>
      <item>DRAGUTIN LUKINIĆ</item>
      <item>MLADEN LUSTIG</item>
      <item>JOSIP MAJSEC</item>
      <item>PAVO LUKAČEVIĆ</item>
      <item>ŽELJKO LIKIĆ</item>
      <item>STJEPAN LISAK</item>
      <item>MARKO MALKOČ</item>
      <item>BOŽO MARJANOVIĆ</item>
      <item>MIRKO RUBČIĆ</item>
      <item>MATO SPAHIĆ</item>
      <item>ZVONKO PEVEC</item>
      <item>RATKO RIKIĆ</item>
      <item>DAVOR PERKOVIĆ</item>
      <item>SINIŠA MILJEŠIĆ</item>
      <item>NIKOLA OBAJDIN</item>
      <item>JOSIP RAJIĆ</item>
      <item>TOMISLAV MARINAC</item>
      <item>STJEPAN POLJAK</item>
      <item>VLADO MALKOČ</item>
      <item>CMILJKO PINJUŠIĆ</item>
      <item>SREĆKO MARIĆ</item>
      <item>ŽELJKO STJEPANIĆ</item>
      <item>MARIJAN STOJČIĆ</item>
      <item>STJEPAN POSAVEC</item>
      <item>MILAN SEKULIĆ</item>
      <item>JOZO PETROVIĆ</item>
      <item>IVAN MEDARIĆ</item>
      <item>ŽELJKO PERNAR</item>
      <item>STJEPAN PIŠKOR</item>
      <item>KRISTIJAN MIHALJEVIĆ</item>
      <item>ZLATKO MATOVINA</item>
      <item>MIRKO PAVLEČIĆ</item>
      <item>RAMO MUDROV</item>
      <item>JOSIP MATKOVIĆ</item>
      <item>MIHOVIL RITOŠA</item>
      <item>JAGO RADELJAK</item>
      <item>LJUBA SOLENIČKI</item>
      <item>MARIJAN PLEŠA</item>
      <item>IVAN MARUNA</item>
      <item>PETAR NAĐANDER</item>
      <item>LENCA PERIĆ</item>
      <item>MATO RAJIĆ</item>
      <item>ZDRAVKO PERKOVIĆ</item>
      <item>MIRKO SAVANOVIĆ</item>
      <item>ŽELJKO ROGINIĆ</item>
      <item>MILAN PARAĆ</item>
      <item>SAVO MAKSIMOVIĆ</item>
      <item>MLADEN TRUMBETAŠ</item>
      <item>ŽELJKO NOVAK</item>
      <item>MILIVOJ VASIĆ</item>
      <item>DRAGAN MARKOVIĆ</item>
      <item>ROBERTO VOLJAK</item>
      <item>IVAN ŠTEFANAC</item>
      <item>DALIBOR KLASNIĆ</item>
      <item>JOSIP TURKALJ</item>
      <item>DRAGO VERŠIĆ</item>
      <item>EDIM KARABEGOVIĆ</item>
      <item>MARGARETA KRAKAN-ČOP</item>
      <item>ČEDOMIR VUKOVIĆ</item>
      <item>VLADO ŠTEFANIĆ</item>
      <item>NIKOLA ŠULENTIĆ</item>
      <item>JOSIP TALAN</item>
      <item>IVICA KOVAČIĆ</item>
      <item>BOŽO VRHOVNIK</item>
      <item>HRVOJE SVALINA</item>
      <item>PETAR ĆURIĆ</item>
      <item>SINIŠA ŽABIĆ</item>
      <item>ANKICA ZUPANC</item>
      <item>ŽELJKO NEKIĆ</item>
      <item>IBRAHIM SULJANOVIĆ</item>
      <item>BOŽO KOVAČIĆ</item>
      <item>STIPO TOPIĆ</item>
      <item>MIROSLAV MATKOVIĆ</item>
      <item>ZVONKO SUŠA</item>
      <item>ŠIMUN ZADRO</item>
      <item>MATO ŠUBARA</item>
      <item>VLADIMIR NOVAK</item>
      <item>ĆIRO BARTULOVIĆ</item>
      <item>IVAN ŠPELIĆ</item>
      <item>MIJO PAVIĆ</item>
      <item>VLADIMIR TONKOVIĆ</item>
      <item>ZVONKO VRBANEC</item>
      <item>DRAGUTIN ŠTRUK</item>
      <item>NEBOJŠA RAPAIĆ</item>
      <item>OLJA BUĆO</item>
      <item>MARKO PERKOVIĆ</item>
      <item>VLADKO PERNAR</item>
      <item>LIDIJA DEVERIĆ</item>
      <item>Meliha Okić Buljanović</item>
      <item>MIRELLA PAOLA FRLAN</item>
    </derivirana_varijabla>
  </DomainObject.Predmet.SudioniciListNaziv>
  <DomainObject.Predmet.SudioniciListAdressOIB>
    <izvorni_sadrzaj>
      <item>BRANKO ĆURIĆ, LANIŠTE 14B,10000 Zagreb</item>
      <item>MLADEN BILAĆ, SLAVKA KOLARA 8,10410 Velika Gorica</item>
      <item>FRANJO DEVČIĆ, LOPATINEČKA 5,10000 Zagreb</item>
      <item>FAIK HADŽIĆ, VRAPČANSKA 233,10000 Zagreb</item>
      <item>TUNJO BLAŽEVIĆ, LEMIĆ BRDO 42,47000 Karlovac</item>
      <item>IVANKO ILIJA, STUBIČKA 216,10298 Jablanovec</item>
      <item>ANTE BEBEK, ZIKE KUNC 4,10000 Zagreb</item>
      <item>IVAN BRKIĆ, TUROPOLJSKOG POSAV. ODREDA 35,V. BUNA</item>
      <item>AZIRI REMZI, KENNEDYEV TRG 2,10000 Zagreb</item>
      <item>MURADIF HALVADŽIĆ, 7 FERENČICA 19B,10000 Zagreb</item>
      <item>RIFRAT IMERI, KENNEDYEV TRG 2,10000 Zagreb</item>
      <item>IVAN BENČEC, SESVETSKA 3,10362 Planina Gornja</item>
      <item>SELVUDIN BEŠIĆ, 1 KOZARI PUT 5 ODVOJAK 3A,10000 Zagreb</item>
      <item>AČKAR JOZO, 2 ODVOJAK DEVERIĆEVE 16,10412 Donja Lomnica</item>
      <item>NIKOLA CESTARIĆ, HRVATSKOG PLEMIĆA VUKA 4,44400 Glina</item>
      <item>MILOMIR BUINAC, ŽRTVA DOMOVINSKOG RATA 15,10344 Majur</item>
      <item>IVAN CVETNIĆ, TRG STJEPANA RADIĆA 8,10410 Velika Gorica</item>
      <item>MARIJAN ĐAMBIĆ, KOLAROVE BREZE 10,10020 Botinec</item>
      <item>MIRKO BUTUM, TUŠILOVIĆ 11,47241 Tušilović</item>
      <item>SENAD AHMETOVIĆ, LAZI 9,Lazi Turopoljski</item>
      <item>IVŠIĆ ZLATKO, BUDAŠEVO 87,44202 Budaševo</item>
      <item>ZDRAVKO HUNDRIĆ, ŠTRUCLJEVO 48,49215 SVETI KRIŽ</item>
      <item>BRANKO HANŽEK, KARIVAROŠ 20,49245 Gornja Stubica</item>
      <item>FRANJO ANTUNOVIĆ, DUGOSELSKA 21,Črnec Dugoselski</item>
      <item>JURAJ DEVERIĆ, ODRANSKA 86,10412 Donja Lomnica</item>
      <item>MILE BAKOVIĆ, ZADVORSKA 63,10257 BREZOVICA</item>
      <item>ZVONKO DILBER, KOLODVORSKA 54,44317 Popovača</item>
      <item>ANTO JAJČEVIĆ, ČETVRTKOVAC 12,44210 Četvrtkovac</item>
      <item>ILIJA BRNADA, PALANČANI 1,43240 Palančani</item>
      <item>VINKO GOJEVIĆ, VINOGRADSKA 76,42203 Jalžabet</item>
      <item>EŠEF BARAKOVIĆ, PAVLINSKA 50,Velika Mlaka</item>
      <item>JURICA JAKOVAC, SLAVKA KOLARA 4,10410 Velika Gorica</item>
      <item>RADOMIR DREZGA, 3 POLJANICE 5/2,10000 Zagreb</item>
      <item>STJEPAN BOSILJ, MOŽĐENEC 48,42220 Novi Marof</item>
      <item>ZLATKO BRADIĆ, GRADIČKA 44,10412 Donja Lomnica</item>
      <item>STIPO BUTKOVIĆ, PILAROVA 35,10000 Zagreb</item>
      <item>HAŠIM HASANAGIĆ, VOĆARSKI PUT 1A,10000 Zagreb</item>
      <item>IVAN BIČANIĆ, TRG HRVATSKIH PAVLINA 11,10000 Zagreb</item>
      <item>MILKA CVETKOVIĆ, ZAGREBAČKA 25,10410 GRADIČI</item>
      <item>JOSIP BIČANIĆ, VAROŠ 12,47306 Saborsko</item>
      <item>IVAN DVORSKI, ČRNILE 20/1,42223 Varaždinske Toplice</item>
      <item>INDUSTROGRADNJA GRUPA d.d., OIB 19751350811, SAVSKA CESTA 66,10000 Zagreb</item>
      <item>HUSEIN AVDIĆ, KENNEDYEV TRG 2,10000 Zagreb</item>
      <item>MILAN ILIĆ, CETINOVAČKA 9,10000 Zagreb</item>
      <item>PREDRAG GRGIĆ, KOZARI PUT 3 ODV. 2B,10000 Zagreb</item>
      <item>JOSIP BANOVIĆ, JURJA DOBRILE 26,10410 Velika Gorica</item>
      <item>STIPO BLAŽEVIĆ, LEMIĆ BRDO 42,47000 Karlovac</item>
      <item>MARIJAN GALETIĆ, VELIKI KUT 4,53261 Križpolje</item>
      <item>MLADEN ILIĆ, RUŠČENICA 13,10000 Zagreb</item>
      <item>DUŠAN KOMLENAC, KRALJEVIČKA 46,10000 Zagreb</item>
      <item>BLAŠKO LACO, KANALSKI PUT 11,10000 Zagreb</item>
      <item>ILIJA KRIŽAN, VUKOVARSKA 71,32214 Tordinci</item>
      <item>STJEPAN KOLAREC, VODOVODNA 18,10413 Velika Buna</item>
      <item>DRAGO LASTAVEC, BIOKOVSKA 54,10000 Zagreb</item>
      <item>BRANKO KOS, HOTNJA 110,10414 Hotnja</item>
      <item>MILIVOJ KLENOVIĆ, MIČEVEC 15,10410 Velika Gorica</item>
      <item>LUKA KRZNARIĆ, KAMENICA 24,53261 Križpolje</item>
      <item>BOŽIDAR KUHARIĆ, MOKRICE 210,49243 OROSLAVLJE</item>
      <item>NIKOLA KORDIĆ, CVJETNO NASELJE 19,10410 Velika Gorica</item>
      <item>ŽELJKO JANKELIĆ, KUDELJARSKI PUT 11,10000 Zagreb</item>
      <item>LJUBICA JUKIĆ, SLAVKA KOLARA 8A,10410 Velika Gorica</item>
      <item>JOSIP JUŠIĆ, ZAGREBAČKA 68,10297 Jakovlje</item>
      <item>ZVONIMIR JURIŠIĆ, NIKOLE TESLE 45,10410 Velika Gorica</item>
      <item>ZLATKO JANĐEL, M. KRLEŽE 4,44000 Sisak</item>
      <item>IVICA JUKIĆ, GORNJE PODTOČJE 53/2,10419 Vukovina</item>
      <item>LOVRO JERKOVIĆ, SAVRŠĆAK 35,10430 Samobor</item>
      <item>DRAGUTIN JUREN, BREZOVEC ZELINSKI 27,10382 </item>
      <item>VLADO JELIĆ, SLAVKA KOLARA 35,10410 Velika Gorica</item>
      <item>MILAN JURIĆ, MILANA STEINER,44000 Sisak</item>
      <item>IVAN JURIĆ, HUM 77,33520 SLATINA</item>
      <item>ILIJA JAPUNĐA, POLJANIČKA 5,10000 Zagreb</item>
      <item>JURAJ KLENOVIĆ, STEPANSKA 48,10412 D. LOMNICA</item>
      <item>SVETKO LUJIĆ, LANIŠTE 16C,10000 Zagreb</item>
      <item>ZLATKO LEKTORIĆ, ODRANSKA 63,10412 Donja Lomnica</item>
      <item>FRANJO LUČIĆ, CESTA JOSIPA JOVIĆA 46,21246 Aržano</item>
      <item>RENATO LEDER, JELAČIĆEVA 61,10410 Velika Gorica</item>
      <item>STIPAN LOVRIĆ, PODBORSKA 106,43500 Daruvar</item>
      <item>DRAGUTIN LUKINIĆ, LUKINIĆ BRDO 87,10414 Pokupsko</item>
      <item>MLADEN LUSTIG, BRAĆE DOMANY 2,10000 Zagreb</item>
      <item>JOSIP MAJSEC, ŠTRUCLJEVO 53,49223 Štrucljevo</item>
      <item>PAVO LUKAČEVIĆ, JURJA DOBRILE 36,10410 Velika Gorica</item>
      <item>ŽELJKO LIKIĆ, BRADAŠIĆEVA 4,10408 Velika Mlaka</item>
      <item>STJEPAN LISAK, ŠAGUDOVEC 65,49245 Gornja Stubica</item>
      <item>MARKO MALKOČ, DUGAVE 14,47300 Ogulin</item>
      <item>BOŽO MARJANOVIĆ, JOSIPA JOVIĆA 26/1,53230 Korenica</item>
      <item>MIRKO RUBČIĆ, PERE ŠTIMCA 32,10417 Buševec</item>
      <item>MATO SPAHIĆ, STRMEC BUKEVSKI 112,10410 Velika Gorica</item>
      <item>ZVONKO PEVEC, NASELJE TRŠINSKI 13A,49210 Zabok</item>
      <item>RATKO RIKIĆ, LANIŠTE 12,10000 Zagreb</item>
      <item>DAVOR PERKOVIĆ, STAJNICA 67,53262 Jezerane</item>
      <item>SINIŠA MILJEŠIĆ, DONJOZELINSKA 98,10382 Donja Zelina</item>
      <item>NIKOLA OBAJDIN, JEZERANE 136,53262 Jezerane</item>
      <item>JOSIP RAJIĆ, GMAJNA 24,10437 Rakitje</item>
      <item>TOMISLAV MARINAC, UL. 44. BRIGADE HRVATSKE VOJSKE 2,10360 SESVETE</item>
      <item>STJEPAN POLJAK, D. CESARIĆ 4B,10000 Zagreb</item>
      <item>VLADO MALKOČ, BANA JOSIPA JELAČIĆA 27,47250 Duga Resa</item>
      <item>CMILJKO PINJUŠIĆ, RADNIČKA CESTA 282 H/1,10000 Zagreb</item>
      <item>SREĆKO MARIĆ, IVANA LACKOVIĆA 49,10408 VELKA MLAKA</item>
      <item>ŽELJKO STJEPANIĆ, STEPANSKA 12/1,10412 Donja Lomnica</item>
      <item>MARIJAN STOJČIĆ, SLAVKA KOLARA 33,10410 Velika Gorica</item>
      <item>STJEPAN POSAVEC, MOKRIČKA 66,10290 Zaprešić</item>
      <item>MILAN SEKULIĆ, 2 MAKSIMIRSKO NASELJE 7,10000 Zagreb</item>
      <item>JOZO PETROVIĆ, MIRKA DEANOVIĆA 7,10000 Zagreb</item>
      <item>IVAN MEDARIĆ, VELIKI PUT 6,Križpolje</item>
      <item>ŽELJKO PERNAR, KRIŽPOLJE 8A,53261 Križpolje</item>
      <item>STJEPAN PIŠKOR, SELSKA 28,10360 SESVETE</item>
      <item>KRISTIJAN MIHALJEVIĆ, SLAVKA KOLARA 43A,10410 Velika Gorica</item>
      <item>ZLATKO MATOVINA, HRIBAROV PRILAZ 11,10000 Zagreb</item>
      <item>MIRKO PAVLEČIĆ, RADIĆEVA 71,PAVLOVAC</item>
      <item>RAMO MUDROV, RUDE 124,10430 Samobor</item>
      <item>JOSIP MATKOVIĆ, JOSIPA KOVAČIĆA 16,ŠIJAKOVINA</item>
      <item>MIHOVIL RITOŠA, BANA J. JELAČIĆA 161F,48323 Hlebine</item>
      <item>JAGO RADELJAK, 1. PETRUŠEVAC 6 ODVOJAK 43,10000 Zagreb</item>
      <item>LJUBA SOLENIČKI, ALEJA POMORACA 23/15,10000 Zagreb</item>
      <item>MARIJAN PLEŠA, RIBNJAK 6,10000 Zagreb</item>
      <item>IVAN MARUNA, SLAVKA KOLARA 6,10410 Velika Gorica</item>
      <item>PETAR NAĐANDER, LAZINA ČIČKA 4,47201 LAZINA</item>
      <item>LENCA PERIĆ, P.N. DUMAČE 1/13,44250 Petrinja</item>
      <item>MATO RAJIĆ, TUPEKOVA 16S,10360 SESVETE</item>
      <item>ZDRAVKO PERKOVIĆ, SV. L. MANDIĆ 12A,10040 Zagreb</item>
      <item>MIRKO SAVANOVIĆ, POLJANIČKA 5,10000 Zagreb</item>
      <item>ŽELJKO ROGINIĆ, ŠTRUCLJEVO 12D,49223 SV. KRIŽ ZAČRETJE</item>
      <item>MILAN PARAĆ, SOBOLSKI PUT 5,10000 Zagreb</item>
      <item>SAVO MAKSIMOVIĆ, KLAIĆEVA 42,10000 Zagreb</item>
      <item>MLADEN TRUMBETAŠ, DOLENEC 36,10408 Velika Mlaka</item>
      <item>ŽELJKO NOVAK, VRANJICE 26,10000 Zagreb</item>
      <item>MILIVOJ VASIĆ, PERUŠKI 106,52208 Krnica</item>
      <item>DRAGAN MARKOVIĆ, 10000 Zagreb</item>
      <item>ROBERTO VOLJAK, SLAVKA KOLARA 8A,10410 Velika Gorica</item>
      <item>IVAN ŠTEFANAC, ZVORNIČKA 10,44250 Petrinja</item>
      <item>DALIBOR KLASNIĆ, N. BONIFAČIĆA 15,10410 Velika Gorica</item>
      <item>JOSIP TURKALJ, 2 ODVOJAK DEVERIĆEVA ULICA 18,10412 Donja Lomnica</item>
      <item>DRAGO VERŠIĆ, KOSIRNIKOVA 93A,10000 Zagreb</item>
      <item>EDIM KARABEGOVIĆ, 10000 Zagreb</item>
      <item>MARGARETA KRAKAN-ČOP, JOZE MARINOVIĆA 11,10000 Zagreb</item>
      <item>ČEDOMIR VUKOVIĆ, SLAVKA KOLARA 4,10410 Velika Gorica</item>
      <item>VLADO ŠTEFANIĆ, ZAGORA 44,49000 Krapina</item>
      <item>NIKOLA ŠULENTIĆ, DUBRAVA 240,10000 Zagreb</item>
      <item>JOSIP TALAN, KOMEŠČICA 28A,10000 Zagreb</item>
      <item>IVICA KOVAČIĆ, ČOVIĆI 186,Ličko Lešće</item>
      <item>BOŽO VRHOVNIK, NOVA CESTA 113,10000 Zagreb</item>
      <item>HRVOJE SVALINA, V. FILAKOVCA 1,10000 Zagreb</item>
      <item>PETAR ĆURIĆ, DUBROVAČKA 51,10000 Zagreb</item>
      <item>SINIŠA ŽABIĆ, EHRLICHOVA 7,10000 Zagreb</item>
      <item>ANKICA ZUPANC, STOJDRAŠKA 11,10090 Zagreb</item>
      <item>ŽELJKO NEKIĆ, PODGORSKA 12,53270 SENJ</item>
      <item>IBRAHIM SULJANOVIĆ, POLJANIČKA 5,10000 Zagreb</item>
      <item>BOŽO KOVAČIĆ, LIPNICA 39,10000 Zagreb</item>
      <item>STIPO TOPIĆ, GRADA VUKOVARA 274,10000 Zagreb</item>
      <item>MIROSLAV MATKOVIĆ, TUROPOLJSKA 86,LUKAVEC</item>
      <item>ZVONKO SUŠA, DONJI DESINEC 180,10450 Jastrebarsko</item>
      <item>ŠIMUN ZADRO, 7 RETKOVAC 10D,10000 Zagreb</item>
      <item>MATO ŠUBARA, KRALJA ZVONIMIRA 17,34552 Badljevina</item>
      <item>VLADIMIR NOVAK, VRANJICE 26,10000 Zagreb</item>
      <item>ĆIRO BARTULOVIĆ, IMOTSKA 27,10000 Zagreb</item>
      <item>IVAN ŠPELIĆ, LUMBARDENIK 109B,</item>
      <item>MIJO PAVIĆ, VIDIKOVAC 3,10312 Kloštar Ivanić</item>
      <item>VLADIMIR TONKOVIĆ, ODAKOVA 5,10000 Zagreb</item>
      <item>ZVONKO VRBANEC, OKRUGLJAČKA 15,10000 Zagreb</item>
      <item>DRAGUTIN ŠTRUK, I.B.MAŽURANIĆ 20,10000 Zagreb</item>
      <item>NEBOJŠA RAPAIĆ, VESLAČKA 6,10000 Zagreb</item>
      <item>OLJA BUĆO, ŠIŠIĆEVA 18,10000 Zagreb</item>
      <item>MARKO PERKOVIĆ, LETINAC 21,Brinje</item>
      <item>VLADKO PERNAR, KRIŽOPOLJE 81B,KRIŽOPOLJE</item>
      <item>LIDIJA DEVERIĆ, ODRANSKA 86,10412 Donja Lomnica</item>
      <item>Meliha Okić Buljanović, Badalićeva 30,10000 Zagreb</item>
      <item>MIRELLA PAOLA FRLAN, Jaruščica 5A,10000 Zagreb</item>
    </izvorni_sadrzaj>
    <derivirana_varijabla naziv="DomainObject.Predmet.SudioniciListAdressOIB_1">
      <item>BRANKO ĆURIĆ, LANIŠTE 14B,10000 Zagreb</item>
      <item>MLADEN BILAĆ, SLAVKA KOLARA 8,10410 Velika Gorica</item>
      <item>FRANJO DEVČIĆ, LOPATINEČKA 5,10000 Zagreb</item>
      <item>FAIK HADŽIĆ, VRAPČANSKA 233,10000 Zagreb</item>
      <item>TUNJO BLAŽEVIĆ, LEMIĆ BRDO 42,47000 Karlovac</item>
      <item>IVANKO ILIJA, STUBIČKA 216,10298 Jablanovec</item>
      <item>ANTE BEBEK, ZIKE KUNC 4,10000 Zagreb</item>
      <item>IVAN BRKIĆ, TUROPOLJSKOG POSAV. ODREDA 35,V. BUNA</item>
      <item>AZIRI REMZI, KENNEDYEV TRG 2,10000 Zagreb</item>
      <item>MURADIF HALVADŽIĆ, 7 FERENČICA 19B,10000 Zagreb</item>
      <item>RIFRAT IMERI, KENNEDYEV TRG 2,10000 Zagreb</item>
      <item>IVAN BENČEC, SESVETSKA 3,10362 Planina Gornja</item>
      <item>SELVUDIN BEŠIĆ, 1 KOZARI PUT 5 ODVOJAK 3A,10000 Zagreb</item>
      <item>AČKAR JOZO, 2 ODVOJAK DEVERIĆEVE 16,10412 Donja Lomnica</item>
      <item>NIKOLA CESTARIĆ, HRVATSKOG PLEMIĆA VUKA 4,44400 Glina</item>
      <item>MILOMIR BUINAC, ŽRTVA DOMOVINSKOG RATA 15,10344 Majur</item>
      <item>IVAN CVETNIĆ, TRG STJEPANA RADIĆA 8,10410 Velika Gorica</item>
      <item>MARIJAN ĐAMBIĆ, KOLAROVE BREZE 10,10020 Botinec</item>
      <item>MIRKO BUTUM, TUŠILOVIĆ 11,47241 Tušilović</item>
      <item>SENAD AHMETOVIĆ, LAZI 9,Lazi Turopoljski</item>
      <item>IVŠIĆ ZLATKO, BUDAŠEVO 87,44202 Budaševo</item>
      <item>ZDRAVKO HUNDRIĆ, ŠTRUCLJEVO 48,49215 SVETI KRIŽ</item>
      <item>BRANKO HANŽEK, KARIVAROŠ 20,49245 Gornja Stubica</item>
      <item>FRANJO ANTUNOVIĆ, DUGOSELSKA 21,Črnec Dugoselski</item>
      <item>JURAJ DEVERIĆ, ODRANSKA 86,10412 Donja Lomnica</item>
      <item>MILE BAKOVIĆ, ZADVORSKA 63,10257 BREZOVICA</item>
      <item>ZVONKO DILBER, KOLODVORSKA 54,44317 Popovača</item>
      <item>ANTO JAJČEVIĆ, ČETVRTKOVAC 12,44210 Četvrtkovac</item>
      <item>ILIJA BRNADA, PALANČANI 1,43240 Palančani</item>
      <item>VINKO GOJEVIĆ, VINOGRADSKA 76,42203 Jalžabet</item>
      <item>EŠEF BARAKOVIĆ, PAVLINSKA 50,Velika Mlaka</item>
      <item>JURICA JAKOVAC, SLAVKA KOLARA 4,10410 Velika Gorica</item>
      <item>RADOMIR DREZGA, 3 POLJANICE 5/2,10000 Zagreb</item>
      <item>STJEPAN BOSILJ, MOŽĐENEC 48,42220 Novi Marof</item>
      <item>ZLATKO BRADIĆ, GRADIČKA 44,10412 Donja Lomnica</item>
      <item>STIPO BUTKOVIĆ, PILAROVA 35,10000 Zagreb</item>
      <item>HAŠIM HASANAGIĆ, VOĆARSKI PUT 1A,10000 Zagreb</item>
      <item>IVAN BIČANIĆ, TRG HRVATSKIH PAVLINA 11,10000 Zagreb</item>
      <item>MILKA CVETKOVIĆ, ZAGREBAČKA 25,10410 GRADIČI</item>
      <item>JOSIP BIČANIĆ, VAROŠ 12,47306 Saborsko</item>
      <item>IVAN DVORSKI, ČRNILE 20/1,42223 Varaždinske Toplice</item>
      <item>INDUSTROGRADNJA GRUPA d.d., OIB 19751350811, SAVSKA CESTA 66,10000 Zagreb</item>
      <item>HUSEIN AVDIĆ, KENNEDYEV TRG 2,10000 Zagreb</item>
      <item>MILAN ILIĆ, CETINOVAČKA 9,10000 Zagreb</item>
      <item>PREDRAG GRGIĆ, KOZARI PUT 3 ODV. 2B,10000 Zagreb</item>
      <item>JOSIP BANOVIĆ, JURJA DOBRILE 26,10410 Velika Gorica</item>
      <item>STIPO BLAŽEVIĆ, LEMIĆ BRDO 42,47000 Karlovac</item>
      <item>MARIJAN GALETIĆ, VELIKI KUT 4,53261 Križpolje</item>
      <item>MLADEN ILIĆ, RUŠČENICA 13,10000 Zagreb</item>
      <item>DUŠAN KOMLENAC, KRALJEVIČKA 46,10000 Zagreb</item>
      <item>BLAŠKO LACO, KANALSKI PUT 11,10000 Zagreb</item>
      <item>ILIJA KRIŽAN, VUKOVARSKA 71,32214 Tordinci</item>
      <item>STJEPAN KOLAREC, VODOVODNA 18,10413 Velika Buna</item>
      <item>DRAGO LASTAVEC, BIOKOVSKA 54,10000 Zagreb</item>
      <item>BRANKO KOS, HOTNJA 110,10414 Hotnja</item>
      <item>MILIVOJ KLENOVIĆ, MIČEVEC 15,10410 Velika Gorica</item>
      <item>LUKA KRZNARIĆ, KAMENICA 24,53261 Križpolje</item>
      <item>BOŽIDAR KUHARIĆ, MOKRICE 210,49243 OROSLAVLJE</item>
      <item>NIKOLA KORDIĆ, CVJETNO NASELJE 19,10410 Velika Gorica</item>
      <item>ŽELJKO JANKELIĆ, KUDELJARSKI PUT 11,10000 Zagreb</item>
      <item>LJUBICA JUKIĆ, SLAVKA KOLARA 8A,10410 Velika Gorica</item>
      <item>JOSIP JUŠIĆ, ZAGREBAČKA 68,10297 Jakovlje</item>
      <item>ZVONIMIR JURIŠIĆ, NIKOLE TESLE 45,10410 Velika Gorica</item>
      <item>ZLATKO JANĐEL, M. KRLEŽE 4,44000 Sisak</item>
      <item>IVICA JUKIĆ, GORNJE PODTOČJE 53/2,10419 Vukovina</item>
      <item>LOVRO JERKOVIĆ, SAVRŠĆAK 35,10430 Samobor</item>
      <item>DRAGUTIN JUREN, BREZOVEC ZELINSKI 27,10382 </item>
      <item>VLADO JELIĆ, SLAVKA KOLARA 35,10410 Velika Gorica</item>
      <item>MILAN JURIĆ, MILANA STEINER,44000 Sisak</item>
      <item>IVAN JURIĆ, HUM 77,33520 SLATINA</item>
      <item>ILIJA JAPUNĐA, POLJANIČKA 5,10000 Zagreb</item>
      <item>JURAJ KLENOVIĆ, STEPANSKA 48,10412 D. LOMNICA</item>
      <item>SVETKO LUJIĆ, LANIŠTE 16C,10000 Zagreb</item>
      <item>ZLATKO LEKTORIĆ, ODRANSKA 63,10412 Donja Lomnica</item>
      <item>FRANJO LUČIĆ, CESTA JOSIPA JOVIĆA 46,21246 Aržano</item>
      <item>RENATO LEDER, JELAČIĆEVA 61,10410 Velika Gorica</item>
      <item>STIPAN LOVRIĆ, PODBORSKA 106,43500 Daruvar</item>
      <item>DRAGUTIN LUKINIĆ, LUKINIĆ BRDO 87,10414 Pokupsko</item>
      <item>MLADEN LUSTIG, BRAĆE DOMANY 2,10000 Zagreb</item>
      <item>JOSIP MAJSEC, ŠTRUCLJEVO 53,49223 Štrucljevo</item>
      <item>PAVO LUKAČEVIĆ, JURJA DOBRILE 36,10410 Velika Gorica</item>
      <item>ŽELJKO LIKIĆ, BRADAŠIĆEVA 4,10408 Velika Mlaka</item>
      <item>STJEPAN LISAK, ŠAGUDOVEC 65,49245 Gornja Stubica</item>
      <item>MARKO MALKOČ, DUGAVE 14,47300 Ogulin</item>
      <item>BOŽO MARJANOVIĆ, JOSIPA JOVIĆA 26/1,53230 Korenica</item>
      <item>MIRKO RUBČIĆ, PERE ŠTIMCA 32,10417 Buševec</item>
      <item>MATO SPAHIĆ, STRMEC BUKEVSKI 112,10410 Velika Gorica</item>
      <item>ZVONKO PEVEC, NASELJE TRŠINSKI 13A,49210 Zabok</item>
      <item>RATKO RIKIĆ, LANIŠTE 12,10000 Zagreb</item>
      <item>DAVOR PERKOVIĆ, STAJNICA 67,53262 Jezerane</item>
      <item>SINIŠA MILJEŠIĆ, DONJOZELINSKA 98,10382 Donja Zelina</item>
      <item>NIKOLA OBAJDIN, JEZERANE 136,53262 Jezerane</item>
      <item>JOSIP RAJIĆ, GMAJNA 24,10437 Rakitje</item>
      <item>TOMISLAV MARINAC, UL. 44. BRIGADE HRVATSKE VOJSKE 2,10360 SESVETE</item>
      <item>STJEPAN POLJAK, D. CESARIĆ 4B,10000 Zagreb</item>
      <item>VLADO MALKOČ, BANA JOSIPA JELAČIĆA 27,47250 Duga Resa</item>
      <item>CMILJKO PINJUŠIĆ, RADNIČKA CESTA 282 H/1,10000 Zagreb</item>
      <item>SREĆKO MARIĆ, IVANA LACKOVIĆA 49,10408 VELKA MLAKA</item>
      <item>ŽELJKO STJEPANIĆ, STEPANSKA 12/1,10412 Donja Lomnica</item>
      <item>MARIJAN STOJČIĆ, SLAVKA KOLARA 33,10410 Velika Gorica</item>
      <item>STJEPAN POSAVEC, MOKRIČKA 66,10290 Zaprešić</item>
      <item>MILAN SEKULIĆ, 2 MAKSIMIRSKO NASELJE 7,10000 Zagreb</item>
      <item>JOZO PETROVIĆ, MIRKA DEANOVIĆA 7,10000 Zagreb</item>
      <item>IVAN MEDARIĆ, VELIKI PUT 6,Križpolje</item>
      <item>ŽELJKO PERNAR, KRIŽPOLJE 8A,53261 Križpolje</item>
      <item>STJEPAN PIŠKOR, SELSKA 28,10360 SESVETE</item>
      <item>KRISTIJAN MIHALJEVIĆ, SLAVKA KOLARA 43A,10410 Velika Gorica</item>
      <item>ZLATKO MATOVINA, HRIBAROV PRILAZ 11,10000 Zagreb</item>
      <item>MIRKO PAVLEČIĆ, RADIĆEVA 71,PAVLOVAC</item>
      <item>RAMO MUDROV, RUDE 124,10430 Samobor</item>
      <item>JOSIP MATKOVIĆ, JOSIPA KOVAČIĆA 16,ŠIJAKOVINA</item>
      <item>MIHOVIL RITOŠA, BANA J. JELAČIĆA 161F,48323 Hlebine</item>
      <item>JAGO RADELJAK, 1. PETRUŠEVAC 6 ODVOJAK 43,10000 Zagreb</item>
      <item>LJUBA SOLENIČKI, ALEJA POMORACA 23/15,10000 Zagreb</item>
      <item>MARIJAN PLEŠA, RIBNJAK 6,10000 Zagreb</item>
      <item>IVAN MARUNA, SLAVKA KOLARA 6,10410 Velika Gorica</item>
      <item>PETAR NAĐANDER, LAZINA ČIČKA 4,47201 LAZINA</item>
      <item>LENCA PERIĆ, P.N. DUMAČE 1/13,44250 Petrinja</item>
      <item>MATO RAJIĆ, TUPEKOVA 16S,10360 SESVETE</item>
      <item>ZDRAVKO PERKOVIĆ, SV. L. MANDIĆ 12A,10040 Zagreb</item>
      <item>MIRKO SAVANOVIĆ, POLJANIČKA 5,10000 Zagreb</item>
      <item>ŽELJKO ROGINIĆ, ŠTRUCLJEVO 12D,49223 SV. KRIŽ ZAČRETJE</item>
      <item>MILAN PARAĆ, SOBOLSKI PUT 5,10000 Zagreb</item>
      <item>SAVO MAKSIMOVIĆ, KLAIĆEVA 42,10000 Zagreb</item>
      <item>MLADEN TRUMBETAŠ, DOLENEC 36,10408 Velika Mlaka</item>
      <item>ŽELJKO NOVAK, VRANJICE 26,10000 Zagreb</item>
      <item>MILIVOJ VASIĆ, PERUŠKI 106,52208 Krnica</item>
      <item>DRAGAN MARKOVIĆ, 10000 Zagreb</item>
      <item>ROBERTO VOLJAK, SLAVKA KOLARA 8A,10410 Velika Gorica</item>
      <item>IVAN ŠTEFANAC, ZVORNIČKA 10,44250 Petrinja</item>
      <item>DALIBOR KLASNIĆ, N. BONIFAČIĆA 15,10410 Velika Gorica</item>
      <item>JOSIP TURKALJ, 2 ODVOJAK DEVERIĆEVA ULICA 18,10412 Donja Lomnica</item>
      <item>DRAGO VERŠIĆ, KOSIRNIKOVA 93A,10000 Zagreb</item>
      <item>EDIM KARABEGOVIĆ, 10000 Zagreb</item>
      <item>MARGARETA KRAKAN-ČOP, JOZE MARINOVIĆA 11,10000 Zagreb</item>
      <item>ČEDOMIR VUKOVIĆ, SLAVKA KOLARA 4,10410 Velika Gorica</item>
      <item>VLADO ŠTEFANIĆ, ZAGORA 44,49000 Krapina</item>
      <item>NIKOLA ŠULENTIĆ, DUBRAVA 240,10000 Zagreb</item>
      <item>JOSIP TALAN, KOMEŠČICA 28A,10000 Zagreb</item>
      <item>IVICA KOVAČIĆ, ČOVIĆI 186,Ličko Lešće</item>
      <item>BOŽO VRHOVNIK, NOVA CESTA 113,10000 Zagreb</item>
      <item>HRVOJE SVALINA, V. FILAKOVCA 1,10000 Zagreb</item>
      <item>PETAR ĆURIĆ, DUBROVAČKA 51,10000 Zagreb</item>
      <item>SINIŠA ŽABIĆ, EHRLICHOVA 7,10000 Zagreb</item>
      <item>ANKICA ZUPANC, STOJDRAŠKA 11,10090 Zagreb</item>
      <item>ŽELJKO NEKIĆ, PODGORSKA 12,53270 SENJ</item>
      <item>IBRAHIM SULJANOVIĆ, POLJANIČKA 5,10000 Zagreb</item>
      <item>BOŽO KOVAČIĆ, LIPNICA 39,10000 Zagreb</item>
      <item>STIPO TOPIĆ, GRADA VUKOVARA 274,10000 Zagreb</item>
      <item>MIROSLAV MATKOVIĆ, TUROPOLJSKA 86,LUKAVEC</item>
      <item>ZVONKO SUŠA, DONJI DESINEC 180,10450 Jastrebarsko</item>
      <item>ŠIMUN ZADRO, 7 RETKOVAC 10D,10000 Zagreb</item>
      <item>MATO ŠUBARA, KRALJA ZVONIMIRA 17,34552 Badljevina</item>
      <item>VLADIMIR NOVAK, VRANJICE 26,10000 Zagreb</item>
      <item>ĆIRO BARTULOVIĆ, IMOTSKA 27,10000 Zagreb</item>
      <item>IVAN ŠPELIĆ, LUMBARDENIK 109B,</item>
      <item>MIJO PAVIĆ, VIDIKOVAC 3,10312 Kloštar Ivanić</item>
      <item>VLADIMIR TONKOVIĆ, ODAKOVA 5,10000 Zagreb</item>
      <item>ZVONKO VRBANEC, OKRUGLJAČKA 15,10000 Zagreb</item>
      <item>DRAGUTIN ŠTRUK, I.B.MAŽURANIĆ 20,10000 Zagreb</item>
      <item>NEBOJŠA RAPAIĆ, VESLAČKA 6,10000 Zagreb</item>
      <item>OLJA BUĆO, ŠIŠIĆEVA 18,10000 Zagreb</item>
      <item>MARKO PERKOVIĆ, LETINAC 21,Brinje</item>
      <item>VLADKO PERNAR, KRIŽOPOLJE 81B,KRIŽOPOLJE</item>
      <item>LIDIJA DEVERIĆ, ODRANSKA 86,10412 Donja Lomnica</item>
      <item>Meliha Okić Buljanović, Badalićeva 30,10000 Zagreb</item>
      <item>MIRELLA PAOLA FRLAN, Jaruščica 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19751350811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19751350811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travnja 2012.</izvorni_sadrzaj>
    <derivirana_varijabla naziv="DomainObject.PredzadnjaOdlukaIzPredmeta.DatumDonosenjaOdluke_1">5. travnja 2012.</derivirana_varijabla>
  </DomainObject.PredzadnjaOdlukaIzPredmeta.DatumDonosenjaOdluke>
  <DomainObject.PredzadnjaOdlukaIzPredmeta.Oznaka>
    <izvorni_sadrzaj>St-274/2012-2</izvorni_sadrzaj>
    <derivirana_varijabla naziv="DomainObject.PredzadnjaOdlukaIzPredmeta.Oznaka_1">St-274/2012-2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26474A-E149-4FD5-9593-22F7254A5D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526</properties:Words>
  <properties:Characters>2814</properties:Characters>
  <properties:Lines>80</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2019-07-05T08:58:00Z</dcterms:created>
  <dc:creator>Unknown</dc:creator>
  <cp:lastModifiedBy>Valentina Delač</cp:lastModifiedBy>
  <cp:lastPrinted>2019-07-05T09:01:00Z</cp:lastPrinted>
  <dcterms:modified xmlns:xsi="http://www.w3.org/2001/XMLSchema-instance" xsi:type="dcterms:W3CDTF">2019-07-05T09:01:00Z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(Industrogradnja grupa  Rj Obustava postupka brisan (2).docx)</vt:lpwstr>
  </prop:property>
  <prop:property name="CC_coloring" pid="4" fmtid="{D5CDD505-2E9C-101B-9397-08002B2CF9AE}">
    <vt:bool>false</vt:bool>
  </prop:property>
  <prop:property name="BrojStranica" pid="5" fmtid="{D5CDD505-2E9C-101B-9397-08002B2CF9AE}">
    <vt:i4>2</vt:i4>
  </prop:property>
</prop:Properties>
</file>