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4903" w14:paraId="1674903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379B1">
        <w:t>397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379B1">
        <w:t>LUNA SANDRA j.</w:t>
      </w:r>
      <w:r w:rsidR="005379B1" w:rsidRPr="00A56DCC">
        <w:t>d.o.o.</w:t>
      </w:r>
      <w:r w:rsidR="005379B1">
        <w:t xml:space="preserve"> za ugostiteljstvo</w:t>
      </w:r>
      <w:r w:rsidR="005379B1" w:rsidRPr="00A56DCC">
        <w:t xml:space="preserve">, </w:t>
      </w:r>
      <w:r w:rsidR="005379B1">
        <w:t>Šibenik</w:t>
      </w:r>
      <w:r w:rsidR="005379B1" w:rsidRPr="00A56DCC">
        <w:t xml:space="preserve">, </w:t>
      </w:r>
      <w:r w:rsidR="005379B1">
        <w:t>Branitelja Domovinskog rata 4 A</w:t>
      </w:r>
      <w:r w:rsidR="005379B1" w:rsidRPr="00A56DCC">
        <w:t xml:space="preserve">, OIB: </w:t>
      </w:r>
      <w:r w:rsidR="005379B1">
        <w:t>51394019503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5379B1">
        <w:t>Sandri Bužonja</w:t>
      </w:r>
      <w:r w:rsidR="005379B1" w:rsidRPr="00A56DCC">
        <w:t xml:space="preserve"> iz </w:t>
      </w:r>
      <w:r w:rsidR="005379B1">
        <w:t>Šibenika</w:t>
      </w:r>
      <w:r w:rsidR="00B11753">
        <w:t xml:space="preserve">, </w:t>
      </w:r>
      <w:r w:rsidR="00367B8D">
        <w:t>10</w:t>
      </w:r>
      <w:r w:rsidR="00984003">
        <w:t xml:space="preserve">. </w:t>
      </w:r>
      <w:r w:rsidR="00BC0FE1">
        <w:t xml:space="preserve"> </w:t>
      </w:r>
      <w:r w:rsidR="00C7016B">
        <w:t>prosinca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5379B1">
        <w:t>28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B75144">
        <w:t>9</w:t>
      </w:r>
      <w:r w:rsidR="00196DBA" w:rsidRPr="00202FB8">
        <w:t>. u</w:t>
      </w:r>
      <w:r w:rsidR="005379B1">
        <w:t xml:space="preserve"> 9,25</w:t>
      </w:r>
      <w:r w:rsidR="00372EF1" w:rsidRPr="00202FB8">
        <w:t xml:space="preserve"> </w:t>
      </w:r>
      <w:r w:rsidR="00372EF1">
        <w:t xml:space="preserve">sati </w:t>
      </w:r>
      <w:r w:rsidR="005379B1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5379B1">
        <w:t>Sandra Bužonja</w:t>
      </w:r>
      <w:r w:rsidR="005379B1" w:rsidRPr="00A56DCC">
        <w:t xml:space="preserve"> iz </w:t>
      </w:r>
      <w:r w:rsidR="005379B1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5379B1">
        <w:t>LUNA SANDRA j.</w:t>
      </w:r>
      <w:r w:rsidR="005379B1" w:rsidRPr="00A56DCC">
        <w:t>d.o.o.</w:t>
      </w:r>
      <w:r w:rsidR="005379B1">
        <w:t xml:space="preserve"> za ugostiteljstvo</w:t>
      </w:r>
      <w:r w:rsidR="005379B1" w:rsidRPr="00A56DCC">
        <w:t xml:space="preserve">, </w:t>
      </w:r>
      <w:r w:rsidR="005379B1"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5379B1">
        <w:t>20</w:t>
      </w:r>
      <w:r>
        <w:t xml:space="preserve">. </w:t>
      </w:r>
      <w:r w:rsidR="00196DBA">
        <w:t>studenog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5379B1">
        <w:t>120</w:t>
      </w:r>
      <w:r w:rsidRPr="006A6907">
        <w:t xml:space="preserve"> dana u iznosu od </w:t>
      </w:r>
      <w:r w:rsidR="005379B1">
        <w:t>16.445,92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379B1">
        <w:t>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367B8D">
        <w:t>10</w:t>
      </w:r>
      <w:r w:rsidR="00984003">
        <w:t xml:space="preserve">.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EF3EBB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5379B1">
        <w:t>Sandra Bužonja</w:t>
      </w:r>
      <w:r w:rsidR="005379B1" w:rsidRPr="00A56DCC">
        <w:t xml:space="preserve"> iz </w:t>
      </w:r>
      <w:r w:rsidR="005379B1">
        <w:t>Šibenika</w:t>
      </w:r>
      <w:r w:rsidR="005379B1" w:rsidRPr="00355932">
        <w:t xml:space="preserve">, </w:t>
      </w:r>
      <w:r w:rsidR="005379B1">
        <w:rPr>
          <w:rFonts w:eastAsiaTheme="minorHAnsi"/>
          <w:lang w:eastAsia="en-US"/>
        </w:rPr>
        <w:t>Branitelja Domovinskog rata 2/D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75144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5379B1">
      <w:t>397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67B8D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79B1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75144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32EF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3EBB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St-397/2018-3</izvorni_sadrzaj>
    <derivirana_varijabla naziv="DomainObject.Oznaka_1">St-397/2018-3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SANDRA j.d.o.o. za ugostiteljstvo</izvorni_sadrzaj>
    <derivirana_varijabla naziv="DomainObject.Predmet.ProtustrankaFormated_1">  LUNA SANDRA j.d.o.o. za ugostiteljstvo</derivirana_varijabla>
  </DomainObject.Predmet.ProtustrankaFormated>
  <DomainObject.Predmet.ProtustrankaFormatedOIB>
    <izvorni_sadrzaj>  LUNA SANDRA j.d.o.o. za ugostiteljstvo, OIB 51394019503</izvorni_sadrzaj>
    <derivirana_varijabla naziv="DomainObject.Predmet.ProtustrankaFormatedOIB_1">  LUNA SANDRA j.d.o.o. za ugostiteljstvo, OIB 51394019503</derivirana_varijabla>
  </DomainObject.Predmet.ProtustrankaFormatedOIB>
  <DomainObject.Predmet.ProtustrankaFormatedWithAdress>
    <izvorni_sadrzaj> LUNA SANDRA j.d.o.o. za ugostiteljstvo, Branitelja Domovinskog rata 4A, 22000 Šibenik</izvorni_sadrzaj>
    <derivirana_varijabla naziv="DomainObject.Predmet.ProtustrankaFormatedWithAdress_1"> LUNA SANDRA j.d.o.o. za ugostiteljstvo, Branitelja Domovinskog rata 4A, 22000 Šibenik</derivirana_varijabla>
  </DomainObject.Predmet.ProtustrankaFormatedWithAdress>
  <DomainObject.Predmet.ProtustrankaFormatedWithAdressOIB>
    <izvorni_sadrzaj> LUNA SANDRA j.d.o.o. za ugostiteljstvo, OIB 51394019503, Branitelja Domovinskog rata 4A, 22000 Šibenik</izvorni_sadrzaj>
    <derivirana_varijabla naziv="DomainObject.Predmet.ProtustrankaFormatedWithAdressOIB_1"> LUNA SANDRA j.d.o.o. za ugostiteljstvo, OIB 51394019503, Branitelja Domovinskog rata 4A, 22000 Šibenik</derivirana_varijabla>
  </DomainObject.Predmet.ProtustrankaFormatedWithAdressOIB>
  <DomainObject.Predmet.ProtustrankaWithAdress>
    <izvorni_sadrzaj>LUNA SANDRA j.d.o.o. za ugostiteljstvo Branitelja Domovinskog rata 4A, 22000 Šibenik</izvorni_sadrzaj>
    <derivirana_varijabla naziv="DomainObject.Predmet.ProtustrankaWithAdress_1">LUNA SANDRA j.d.o.o. za ugostiteljstvo Branitelja Domovinskog rata 4A, 22000 Šibenik</derivirana_varijabla>
  </DomainObject.Predmet.ProtustrankaWithAdress>
  <DomainObject.Predmet.ProtustrankaWithAdressOIB>
    <izvorni_sadrzaj>LUNA SANDRA j.d.o.o. za ugostiteljstvo, OIB 51394019503, Branitelja Domovinskog rata 4A, 22000 Šibenik</izvorni_sadrzaj>
    <derivirana_varijabla naziv="DomainObject.Predmet.ProtustrankaWithAdressOIB_1">LUNA SANDRA j.d.o.o. za ugostiteljstvo, OIB 51394019503, Branitelja Domovinskog rata 4A, 22000 Šibenik</derivirana_varijabla>
  </DomainObject.Predmet.ProtustrankaWithAdressOIB>
  <DomainObject.Predmet.ProtustrankaNazivFormated>
    <izvorni_sadrzaj>LUNA SANDRA j.d.o.o. za ugostiteljstvo</izvorni_sadrzaj>
    <derivirana_varijabla naziv="DomainObject.Predmet.ProtustrankaNazivFormated_1">LUNA SANDRA j.d.o.o. za ugostiteljstvo</derivirana_varijabla>
  </DomainObject.Predmet.ProtustrankaNazivFormated>
  <DomainObject.Predmet.ProtustrankaNazivFormatedOIB>
    <izvorni_sadrzaj>LUNA SANDRA j.d.o.o. za ugostiteljstvo, OIB 51394019503</izvorni_sadrzaj>
    <derivirana_varijabla naziv="DomainObject.Predmet.ProtustrankaNazivFormatedOIB_1">LUNA SANDRA j.d.o.o. za ugostiteljstvo, OIB 51394019503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LUNA SANDRA j.d.o.o. za ugostiteljstvo</item>
    </izvorni_sadrzaj>
    <derivirana_varijabla naziv="DomainObject.Predmet.ProtuStrankaListFormated_1">
      <item>LUNA SANDRA j.d.o.o. za ugostiteljstvo</item>
    </derivirana_varijabla>
  </DomainObject.Predmet.ProtuStrankaListFormated>
  <DomainObject.Predmet.ProtuStrankaListFormatedOIB>
    <izvorni_sadrzaj>
      <item>LUNA SANDRA j.d.o.o. za ugostiteljstvo, OIB 51394019503</item>
    </izvorni_sadrzaj>
    <derivirana_varijabla naziv="DomainObject.Predmet.ProtuStrankaListFormatedOIB_1">
      <item>LUNA SANDRA j.d.o.o. za ugostiteljstvo, OIB 51394019503</item>
    </derivirana_varijabla>
  </DomainObject.Predmet.ProtuStrankaListFormatedOIB>
  <DomainObject.Predmet.ProtuStrankaListFormatedWithAdress>
    <izvorni_sadrzaj>
      <item>LUNA SANDRA j.d.o.o. za ugostiteljstvo, Branitelja Domovinskog rata 4A, 22000 Šibenik</item>
    </izvorni_sadrzaj>
    <derivirana_varijabla naziv="DomainObject.Predmet.ProtuStrankaListFormatedWithAdress_1">
      <item>LUNA SANDRA j.d.o.o. za ugostiteljstvo, Branitelja Domovinskog rata 4A, 22000 Šibenik</item>
    </derivirana_varijabla>
  </DomainObject.Predmet.ProtuStrankaListFormatedWithAdress>
  <DomainObject.Predmet.ProtuStrankaListFormatedWithAdressOIB>
    <izvorni_sadrzaj>
      <item>LUNA SANDRA j.d.o.o. za ugostiteljstvo, OIB 51394019503, Branitelja Domovinskog rata 4A, 22000 Šibenik</item>
    </izvorni_sadrzaj>
    <derivirana_varijabla naziv="DomainObject.Predmet.ProtuStrankaListFormatedWithAdressOIB_1">
      <item>LUNA SANDRA j.d.o.o. za ugostiteljstvo, OIB 51394019503, Branitelja Domovinskog rata 4A, 22000 Šibenik</item>
    </derivirana_varijabla>
  </DomainObject.Predmet.ProtuStrankaListFormatedWithAdressOIB>
  <DomainObject.Predmet.ProtuStrankaListNazivFormated>
    <izvorni_sadrzaj>
      <item>LUNA SANDRA j.d.o.o. za ugostiteljstvo</item>
    </izvorni_sadrzaj>
    <derivirana_varijabla naziv="DomainObject.Predmet.ProtuStrankaListNazivFormated_1">
      <item>LUNA SANDRA j.d.o.o. za ugostiteljstvo</item>
    </derivirana_varijabla>
  </DomainObject.Predmet.ProtuStrankaListNazivFormated>
  <DomainObject.Predmet.ProtuStrankaListNazivFormatedOIB>
    <izvorni_sadrzaj>
      <item>LUNA SANDRA j.d.o.o. za ugostiteljstvo, OIB 51394019503</item>
    </izvorni_sadrzaj>
    <derivirana_varijabla naziv="DomainObject.Predmet.ProtuStrankaListNazivFormatedOIB_1">
      <item>LUNA SANDRA j.d.o.o. za ugostiteljstvo, OIB 51394019503</item>
    </derivirana_varijabla>
  </DomainObject.Predmet.ProtuStrankaListNazivFormatedOIB>
  <DomainObject.Predmet.OstaliListFormated>
    <izvorni_sadrzaj>
      <item>Sandra Bužonja</item>
    </izvorni_sadrzaj>
    <derivirana_varijabla naziv="DomainObject.Predmet.OstaliListFormated_1">
      <item>Sandra Bužonja</item>
    </derivirana_varijabla>
  </DomainObject.Predmet.OstaliListFormated>
  <DomainObject.Predmet.OstaliListFormatedOIB>
    <izvorni_sadrzaj>
      <item>Sandra Bužonja, OIB 11767067435</item>
    </izvorni_sadrzaj>
    <derivirana_varijabla naziv="DomainObject.Predmet.OstaliListFormatedOIB_1">
      <item>Sandra Bužonja, OIB 11767067435</item>
    </derivirana_varijabla>
  </DomainObject.Predmet.OstaliListFormatedOIB>
  <DomainObject.Predmet.OstaliListFormatedWithAdress>
    <izvorni_sadrzaj>
      <item>Sandra Bužonja, Branitelja Domovinskog Rata 2 D, 22000 Šibenik</item>
    </izvorni_sadrzaj>
    <derivirana_varijabla naziv="DomainObject.Predmet.OstaliListFormatedWithAdress_1">
      <item>Sandra Bužonja, Branitelja Domovinskog Rata 2 D, 22000 Šibenik</item>
    </derivirana_varijabla>
  </DomainObject.Predmet.OstaliListFormatedWithAdress>
  <DomainObject.Predmet.OstaliListFormatedWithAdressOIB>
    <izvorni_sadrzaj>
      <item>Sandra Bužonja, OIB 11767067435, Branitelja Domovinskog Rata 2 D, 22000 Šibenik</item>
    </izvorni_sadrzaj>
    <derivirana_varijabla naziv="DomainObject.Predmet.OstaliListFormatedWithAdressOIB_1">
      <item>Sandra Bužonja, OIB 11767067435, Branitelja Domovinskog Rata 2 D, 22000 Šibenik</item>
    </derivirana_varijabla>
  </DomainObject.Predmet.OstaliListFormatedWithAdressOIB>
  <DomainObject.Predmet.OstaliListNazivFormated>
    <izvorni_sadrzaj>
      <item>Sandra Bužonja</item>
    </izvorni_sadrzaj>
    <derivirana_varijabla naziv="DomainObject.Predmet.OstaliListNazivFormated_1">
      <item>Sandra Bužonja</item>
    </derivirana_varijabla>
  </DomainObject.Predmet.OstaliListNazivFormated>
  <DomainObject.Predmet.OstaliListNazivFormatedOIB>
    <izvorni_sadrzaj>
      <item>Sandra Bužonja, OIB 11767067435</item>
    </izvorni_sadrzaj>
    <derivirana_varijabla naziv="DomainObject.Predmet.OstaliListNazivFormatedOIB_1"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St-397/2018-3</izvorni_sadrzaj>
    <derivirana_varijabla naziv="DomainObject.PoslovniBrojDokumenta_1">St-397/2018-3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LUNA SANDRA j.d.o.o. za ugostiteljstvo</izvorni_sadrzaj>
    <derivirana_varijabla naziv="DomainObject.Predmet.ProtustrankaIDrugi_1">LUNA SANDRA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LUNA SANDRA j.d.o.o. za ugostiteljstvo, OIB 51394019503, Branitelja Domovinskog rata 4A, 22000 Šibenik</izvorni_sadrzaj>
    <derivirana_varijabla naziv="DomainObject.Predmet.ProtustrankaIDrugiAdressOIB_1">LUNA SANDRA j.d.o.o. za ugostiteljstvo, OIB 51394019503, Branitelja Domovinskog rata 4A,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LUNA SANDRA j.d.o.o. za ugostiteljstvo</item>
      <item>Sandra Bužonja</item>
    </izvorni_sadrzaj>
    <derivirana_varijabla naziv="DomainObject.Predmet.SudioniciListNaziv_1">
      <item>FINA - Podružnica Šibenik</item>
      <item>LUNA SANDRA j.d.o.o. za ugostiteljstvo</item>
      <item>Sandra Bužonja</item>
    </derivirana_varijabla>
  </DomainObject.Predmet.SudioniciListNaziv>
  <DomainObject.Predmet.SudioniciListAdressOIB>
    <izvorni_sadrzaj>
      <item>FINA - Podružnica Šibenik, OIB 85821130368, Perivoj L. Marune 1,22000 Šibenik</item>
      <item>LUNA SANDRA j.d.o.o. za ugostiteljstvo, OIB 51394019503, Branitelja Domovinskog rata 4A,22000 Šibenik</item>
      <item>Sandra Bužonja, OIB 11767067435, Branitelja Domovinskog Rata 2 D,22000 Šibenik</item>
    </izvorni_sadrzaj>
    <derivirana_varijabla naziv="DomainObject.Predmet.SudioniciListAdressOIB_1">
      <item>FINA - Podružnica Šibenik, OIB 85821130368, Perivoj L. Marune 1,22000 Šibenik</item>
      <item>LUNA SANDRA j.d.o.o. za ugostiteljstvo, OIB 51394019503, Branitelja Domovinskog rata 4A,22000 Šibenik</item>
      <item>Sandra Bužonja, OIB 11767067435, Branitelja Domovinskog Rata 2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51394019503</item>
      <item>, OIB 11767067435</item>
    </izvorni_sadrzaj>
    <derivirana_varijabla naziv="DomainObject.Predmet.SudioniciListNazivOIB_1">
      <item>, OIB 85821130368</item>
      <item>, OIB 51394019503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St-397/2018-2</izvorni_sadrzaj>
    <derivirana_varijabla naziv="DomainObject.PredzadnjaOdlukaIzPredmeta.Oznaka_1">St-397/2018-2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D0314-450D-42A0-B1B2-BA4DAF2A7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2445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2018-12-10T08:55:00Z</dcterms:created>
  <dc:creator>Administrator</dc:creator>
  <cp:lastModifiedBy>Ante Rubelj</cp:lastModifiedBy>
  <cp:lastPrinted>2018-12-17T09:47:00Z</cp:lastPrinted>
  <dcterms:modified xmlns:xsi="http://www.w3.org/2001/XMLSchema-instance" xsi:type="dcterms:W3CDTF">2018-12-17T09:47:00Z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St-397/2018-3 / Odluka - Rješenje - pokretanje prethodnog postupka radi utvrđivanja uvjeta za otvaranje stečajnog postupka (1St-397-18-4_-_RJ___prethodni,_upozorenje,_dopis.docx)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