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f0a2" w14:paraId="c54f0a2" w:rsidRDefault="00D96315" w:rsidP="00E17DC9" w:rsidR="00E17DC9">
      <w:pPr>
        <w:jc w:val="right"/>
        <w15:collapsed w:val="false"/>
      </w:pPr>
      <w:bookmarkStart w:name="_GoBack" w:id="0"/>
      <w:bookmarkEnd w:id="0"/>
      <w:r>
        <w:t>6 St-1555</w:t>
      </w:r>
      <w:r w:rsidR="00867009">
        <w:t>/17-</w:t>
      </w:r>
      <w:r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E5593">
        <w:t xml:space="preserve">Financijska agencija Regionalni centar Osijek, za otvaranje stečajnog  postupka nad dužnikom </w:t>
      </w:r>
      <w:r w:rsidR="00D96315">
        <w:t>WHITE BLUE SALES j.d.o.o. za ugostiteljstvo, Osijek, Ul. B. Bartoka 20, MBS: 030167523, OIB: 27870929712</w:t>
      </w:r>
      <w:r w:rsidR="00686ACA">
        <w:t xml:space="preserve">, </w:t>
      </w:r>
      <w:r w:rsidR="003B4C28">
        <w:t xml:space="preserve">dana </w:t>
      </w:r>
      <w:r w:rsidR="00AE5593">
        <w:t>1</w:t>
      </w:r>
      <w:r w:rsidR="00D96315">
        <w:t>1</w:t>
      </w:r>
      <w:r w:rsidR="00677669">
        <w:t xml:space="preserve">. </w:t>
      </w:r>
      <w:r w:rsidR="00AD3D61">
        <w:t>s</w:t>
      </w:r>
      <w:r w:rsidR="00284886">
        <w:t>iječnja</w:t>
      </w:r>
      <w:r w:rsidR="008F2EFA">
        <w:t xml:space="preserve"> 201</w:t>
      </w:r>
      <w:r w:rsidR="00284886">
        <w:t>8</w:t>
      </w:r>
      <w:r w:rsidR="00F00274">
        <w:t xml:space="preserve">.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D96315">
        <w:t>Domagoj Grgić, Osijek, Ul. B. Bartoka 20</w:t>
      </w:r>
      <w:r w:rsidR="00D07A46">
        <w:t>,</w:t>
      </w:r>
      <w:r w:rsidR="0044451D">
        <w:t xml:space="preserve"> </w:t>
      </w:r>
      <w:r w:rsidR="00D96315">
        <w:t xml:space="preserve">OIB: 36954563793,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96315">
        <w:t>1555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96315">
        <w:t>WHITE BLUE SALES j.d.o.o. za ugostiteljstvo, Osijek, Ul. B. Bartoka 20, MBS: 030167523, OIB: 27870929712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D96315">
        <w:t>Domagoj Grgić, Osijek, Ul. B. Bartoka 20, OIB: 36954563793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E5593">
        <w:t>1</w:t>
      </w:r>
      <w:r w:rsidR="00D96315">
        <w:t>1</w:t>
      </w:r>
      <w:r w:rsidR="00AD3D61">
        <w:t>. s</w:t>
      </w:r>
      <w:r w:rsidR="00867009">
        <w:t>iječnja</w:t>
      </w:r>
      <w:r w:rsidR="008F2EFA">
        <w:t xml:space="preserve"> 20</w:t>
      </w:r>
      <w:r w:rsidR="00867009">
        <w:t>18</w:t>
      </w:r>
      <w:r w:rsidR="00F00274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67009">
        <w:t>Maja Videnović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2670E" w:rsidP="00960C63" w:rsidR="00451DD6">
      <w:pPr>
        <w:numPr>
          <w:ilvl w:val="0"/>
          <w:numId w:val="6"/>
        </w:numPr>
      </w:pPr>
      <w:r>
        <w:t xml:space="preserve">R </w:t>
      </w:r>
      <w:r w:rsidR="00867009">
        <w:t>1/3</w:t>
      </w:r>
    </w:p>
    <w:sectPr w:rsidSect="00867009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1E9" w:rsidR="003631E9">
      <w:r>
        <w:separator/>
      </w:r>
    </w:p>
  </w:endnote>
  <w:endnote w:id="0" w:type="continuationSeparator">
    <w:p w:rsidRDefault="003631E9" w:rsidR="0036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1E9" w:rsidR="003631E9">
      <w:r>
        <w:separator/>
      </w:r>
    </w:p>
  </w:footnote>
  <w:footnote w:id="0" w:type="continuationSeparator">
    <w:p w:rsidRDefault="003631E9" w:rsidR="00363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700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84886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31E9"/>
    <w:rsid w:val="00366021"/>
    <w:rsid w:val="003A4406"/>
    <w:rsid w:val="003B0E86"/>
    <w:rsid w:val="003B4C28"/>
    <w:rsid w:val="003D10AB"/>
    <w:rsid w:val="003D5BA4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34AC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662DD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67009"/>
    <w:rsid w:val="008737C5"/>
    <w:rsid w:val="008763AA"/>
    <w:rsid w:val="0088689D"/>
    <w:rsid w:val="00894E52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3D61"/>
    <w:rsid w:val="00AD76C3"/>
    <w:rsid w:val="00AE35EA"/>
    <w:rsid w:val="00AE5593"/>
    <w:rsid w:val="00B11D59"/>
    <w:rsid w:val="00B2670E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96315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0027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3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3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EAAF9-4801-4AE0-928A-C95FADFE6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1226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2018-01-11T10:07:00Z</dcterms:created>
  <dc:creator>hermanj</dc:creator>
  <cp:lastModifiedBy>Maja Videnović</cp:lastModifiedBy>
  <cp:lastPrinted>2018-01-10T08:14:00Z</cp:lastPrinted>
  <dcterms:modified xmlns:xsi="http://www.w3.org/2001/XMLSchema-instance" xsi:type="dcterms:W3CDTF">2018-01-11T10:08:00Z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