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6895f2" w14:paraId="b6895f2" w:rsidRDefault="00CC00F1" w:rsidP="00CC00F1" w:rsidR="000A7106" w:rsidRPr="00FA3260">
      <w:pPr>
        <w:jc w:val="right"/>
        <w15:collapsed w:val="false"/>
        <w:rPr>
          <w:b/>
        </w:rPr>
      </w:pPr>
      <w:bookmarkStart w:name="_GoBack" w:id="0"/>
      <w:bookmarkEnd w:id="0"/>
      <w:r w:rsidRPr="001C5505">
        <w:t>1 St-</w:t>
      </w:r>
      <w:r w:rsidR="00F249D2">
        <w:t>451</w:t>
      </w:r>
      <w:r w:rsidR="00B35CCB">
        <w:t>/</w:t>
      </w:r>
      <w:r>
        <w:t>1</w:t>
      </w:r>
      <w:r w:rsidR="00F249D2">
        <w:t>7</w:t>
      </w:r>
      <w:r>
        <w:t>-</w:t>
      </w:r>
      <w:r w:rsidR="00F249D2">
        <w:t>12</w:t>
      </w:r>
    </w:p>
    <w:p w:rsidRDefault="000A7106" w:rsidP="00CE40D2" w:rsidR="000A7106" w:rsidRPr="00FA3260">
      <w:pPr>
        <w:rPr>
          <w:b/>
        </w:rPr>
      </w:pPr>
    </w:p>
    <w:p w:rsidRDefault="00CE40D2" w:rsidP="00CE40D2" w:rsidR="00CE40D2" w:rsidRPr="00FA3260">
      <w:pPr>
        <w:rPr>
          <w:b/>
        </w:rPr>
      </w:pPr>
    </w:p>
    <w:p w:rsidRDefault="00CE40D2" w:rsidP="00CE40D2" w:rsidR="00CE40D2" w:rsidRPr="001C5505"/>
    <w:p w:rsidRDefault="00CE40D2" w:rsidP="00CE40D2" w:rsidR="00CE40D2" w:rsidRPr="001C5505">
      <w:r w:rsidRPr="001C5505">
        <w:t>REPUBLIKA HRVATSKA</w:t>
      </w:r>
    </w:p>
    <w:p w:rsidRDefault="003A0A6A" w:rsidP="00CE40D2" w:rsidR="00CE40D2" w:rsidRPr="001C5505">
      <w:r w:rsidRPr="001C5505">
        <w:t>TRGOVAČKI SUD U ZADRU</w:t>
      </w:r>
      <w:r w:rsidRPr="001C5505">
        <w:tab/>
      </w:r>
      <w:r w:rsidRPr="001C5505">
        <w:tab/>
      </w:r>
      <w:r w:rsidRPr="001C5505">
        <w:tab/>
      </w:r>
      <w:r w:rsidRPr="001C5505">
        <w:tab/>
      </w:r>
      <w:r w:rsidRPr="001C5505">
        <w:tab/>
      </w:r>
      <w:r w:rsidRPr="001C5505">
        <w:tab/>
      </w:r>
    </w:p>
    <w:p w:rsidRDefault="00464650" w:rsidP="00CE40D2" w:rsidR="00464650"/>
    <w:p w:rsidRDefault="007B312D" w:rsidP="00CE40D2" w:rsidR="007B312D"/>
    <w:p w:rsidRDefault="007B312D" w:rsidP="007B312D" w:rsidR="007B312D">
      <w:pPr>
        <w:jc w:val="center"/>
      </w:pPr>
      <w:r>
        <w:t>R E P U B L I K A   H R V A T S K A</w:t>
      </w:r>
    </w:p>
    <w:p w:rsidRDefault="007B312D" w:rsidP="00CE40D2" w:rsidR="007B312D" w:rsidRPr="001C5505"/>
    <w:p w:rsidRDefault="00CE40D2" w:rsidP="00CE40D2" w:rsidR="00CE40D2" w:rsidRPr="001C5505">
      <w:pPr>
        <w:jc w:val="center"/>
      </w:pPr>
      <w:r w:rsidRPr="001C5505">
        <w:t>R J E Š E N J E</w:t>
      </w:r>
    </w:p>
    <w:p w:rsidRDefault="00CE40D2" w:rsidP="00CE40D2" w:rsidR="00CE40D2">
      <w:pPr>
        <w:jc w:val="both"/>
      </w:pPr>
    </w:p>
    <w:p w:rsidRDefault="007B312D" w:rsidP="00CE40D2" w:rsidR="007B312D" w:rsidRPr="001C5505">
      <w:pPr>
        <w:jc w:val="both"/>
      </w:pPr>
    </w:p>
    <w:p w:rsidRDefault="00CE40D2" w:rsidP="00464650" w:rsidR="00CE40D2" w:rsidRPr="001C5505">
      <w:pPr>
        <w:ind w:firstLine="708"/>
        <w:jc w:val="both"/>
      </w:pPr>
      <w:r w:rsidRPr="001C5505">
        <w:t>Trgovački sud u Zadru</w:t>
      </w:r>
      <w:r w:rsidR="006F5BDE" w:rsidRPr="001C5505">
        <w:t xml:space="preserve"> (OIB:39670464653)</w:t>
      </w:r>
      <w:r w:rsidRPr="001C5505">
        <w:t xml:space="preserve"> po sucu tog suda Ardeni Bajlo u stečajnom</w:t>
      </w:r>
      <w:r w:rsidR="00294CBD">
        <w:t xml:space="preserve"> </w:t>
      </w:r>
      <w:r w:rsidRPr="001C5505">
        <w:t xml:space="preserve"> postupku </w:t>
      </w:r>
      <w:r w:rsidR="00294CBD">
        <w:t xml:space="preserve"> </w:t>
      </w:r>
      <w:r w:rsidRPr="001C5505">
        <w:t>nad</w:t>
      </w:r>
      <w:r w:rsidR="006F0213" w:rsidRPr="001C5505">
        <w:t xml:space="preserve"> </w:t>
      </w:r>
      <w:r w:rsidR="00294CBD">
        <w:t xml:space="preserve"> </w:t>
      </w:r>
      <w:r w:rsidR="003A0A6A" w:rsidRPr="001C5505">
        <w:t>stečajnim</w:t>
      </w:r>
      <w:r w:rsidR="00294CBD">
        <w:t xml:space="preserve"> </w:t>
      </w:r>
      <w:r w:rsidR="003A0A6A" w:rsidRPr="001C5505">
        <w:t xml:space="preserve"> </w:t>
      </w:r>
      <w:r w:rsidR="006F0213" w:rsidRPr="001C5505">
        <w:t>d</w:t>
      </w:r>
      <w:r w:rsidR="003A0A6A" w:rsidRPr="001C5505">
        <w:t>užnikom</w:t>
      </w:r>
      <w:r w:rsidR="00FA3260" w:rsidRPr="001C5505">
        <w:t xml:space="preserve"> </w:t>
      </w:r>
      <w:r w:rsidR="00F249D2">
        <w:t>JUKIĆ d.o.o., Bibinje, Iznad Križa bb, OIB: 50187468612</w:t>
      </w:r>
      <w:r w:rsidR="00F81A36" w:rsidRPr="001C5505">
        <w:t xml:space="preserve">,  </w:t>
      </w:r>
      <w:r w:rsidR="003A0A6A" w:rsidRPr="001C5505">
        <w:t xml:space="preserve">dana </w:t>
      </w:r>
      <w:r w:rsidR="00F249D2">
        <w:t>18</w:t>
      </w:r>
      <w:r w:rsidR="00E03AB9">
        <w:t xml:space="preserve">. </w:t>
      </w:r>
      <w:r w:rsidR="00F249D2">
        <w:t>siječnja</w:t>
      </w:r>
      <w:r w:rsidR="008E7626">
        <w:t xml:space="preserve"> </w:t>
      </w:r>
      <w:r w:rsidR="00F249D2">
        <w:t>2018</w:t>
      </w:r>
      <w:r w:rsidRPr="001C5505">
        <w:t xml:space="preserve">. </w:t>
      </w:r>
    </w:p>
    <w:p w:rsidRDefault="00464650" w:rsidP="00464650" w:rsidR="00464650">
      <w:pPr>
        <w:ind w:firstLine="708"/>
        <w:jc w:val="both"/>
      </w:pPr>
    </w:p>
    <w:p w:rsidRDefault="007B312D" w:rsidP="00464650" w:rsidR="007B312D" w:rsidRPr="001C5505">
      <w:pPr>
        <w:ind w:firstLine="708"/>
        <w:jc w:val="both"/>
      </w:pPr>
    </w:p>
    <w:p w:rsidRDefault="00CE40D2" w:rsidP="00CE40D2" w:rsidR="00CE40D2" w:rsidRPr="001C5505">
      <w:pPr>
        <w:jc w:val="center"/>
      </w:pPr>
      <w:r w:rsidRPr="001C5505">
        <w:t>r i j e š i o   j e</w:t>
      </w:r>
    </w:p>
    <w:p w:rsidRDefault="00CE40D2" w:rsidP="00CE40D2" w:rsidR="00CE40D2"/>
    <w:p w:rsidRDefault="007B312D" w:rsidP="00CE40D2" w:rsidR="007B312D" w:rsidRPr="001C5505"/>
    <w:p w:rsidRDefault="00CE40D2" w:rsidP="008C2399" w:rsidR="00CE40D2" w:rsidRPr="001C5505">
      <w:pPr>
        <w:numPr>
          <w:ilvl w:val="0"/>
          <w:numId w:val="2"/>
        </w:numPr>
        <w:jc w:val="both"/>
      </w:pPr>
      <w:r w:rsidRPr="001C5505">
        <w:t xml:space="preserve">Pozivaju se </w:t>
      </w:r>
      <w:r w:rsidR="00CE483C">
        <w:t>osobe koje imaju pravni interes za provedbom stečajnog postupka nad</w:t>
      </w:r>
      <w:r w:rsidRPr="001C5505">
        <w:t xml:space="preserve"> </w:t>
      </w:r>
      <w:r w:rsidR="003A0A6A" w:rsidRPr="001C5505">
        <w:t>trgovačk</w:t>
      </w:r>
      <w:r w:rsidR="00CE483C">
        <w:t>im</w:t>
      </w:r>
      <w:r w:rsidR="003A0A6A" w:rsidRPr="001C5505">
        <w:t xml:space="preserve"> društv</w:t>
      </w:r>
      <w:r w:rsidR="00CE483C">
        <w:t>om</w:t>
      </w:r>
      <w:r w:rsidR="003A0A6A" w:rsidRPr="001C5505">
        <w:t xml:space="preserve"> </w:t>
      </w:r>
      <w:r w:rsidR="00F249D2">
        <w:t>JUKIĆ d.o.o., Bibinje, Iznad Križa bb, OIB: 50187468612</w:t>
      </w:r>
      <w:r w:rsidR="00371287" w:rsidRPr="001C5505">
        <w:t>, d</w:t>
      </w:r>
      <w:r w:rsidR="00146A4A" w:rsidRPr="001C5505">
        <w:t xml:space="preserve">a u </w:t>
      </w:r>
      <w:r w:rsidRPr="001C5505">
        <w:t xml:space="preserve">roku od </w:t>
      </w:r>
      <w:r w:rsidR="00AE41C1">
        <w:t>15</w:t>
      </w:r>
      <w:r w:rsidRPr="001C5505">
        <w:t xml:space="preserve"> dana od </w:t>
      </w:r>
      <w:r w:rsidR="00682E82" w:rsidRPr="001C5505">
        <w:t xml:space="preserve">isteka osmog dana od </w:t>
      </w:r>
      <w:r w:rsidRPr="001C5505">
        <w:t xml:space="preserve">objave ovog rješenja </w:t>
      </w:r>
      <w:r w:rsidR="00CC00F1">
        <w:t>na e-oglasnoj ploči suda</w:t>
      </w:r>
      <w:r w:rsidRPr="001C5505">
        <w:t xml:space="preserve"> solidarno predujme iznos od </w:t>
      </w:r>
      <w:r w:rsidR="00F249D2">
        <w:t>1</w:t>
      </w:r>
      <w:r w:rsidR="00CB7262">
        <w:t>0</w:t>
      </w:r>
      <w:r w:rsidR="00F249D2">
        <w:t>.0</w:t>
      </w:r>
      <w:r w:rsidR="00294CBD">
        <w:t>00,00</w:t>
      </w:r>
      <w:r w:rsidR="00DA5DD4" w:rsidRPr="001C5505">
        <w:t xml:space="preserve"> </w:t>
      </w:r>
      <w:r w:rsidR="003A0A6A" w:rsidRPr="001C5505">
        <w:t>kuna</w:t>
      </w:r>
      <w:r w:rsidRPr="001C5505">
        <w:t xml:space="preserve"> potreban za pokriće troškova vođenja stečajnog postupk</w:t>
      </w:r>
      <w:r w:rsidR="00FA3260" w:rsidRPr="001C5505">
        <w:t>a nad ovim stečajnim dužnikom. (</w:t>
      </w:r>
      <w:r w:rsidRPr="001C5505">
        <w:t xml:space="preserve">čl. </w:t>
      </w:r>
      <w:r w:rsidR="00CC00F1">
        <w:t>132</w:t>
      </w:r>
      <w:r w:rsidRPr="001C5505">
        <w:t>.</w:t>
      </w:r>
      <w:r w:rsidR="005838C3">
        <w:t xml:space="preserve"> st. 1.</w:t>
      </w:r>
      <w:r w:rsidRPr="001C5505">
        <w:t xml:space="preserve"> Stečajnog zakona </w:t>
      </w:r>
      <w:r w:rsidR="00F81A36" w:rsidRPr="001C5505">
        <w:t xml:space="preserve">Narodne novine broj </w:t>
      </w:r>
      <w:r w:rsidR="00CC00F1">
        <w:t>71/15</w:t>
      </w:r>
      <w:r w:rsidR="00F249D2">
        <w:t xml:space="preserve"> i 104/17</w:t>
      </w:r>
      <w:r w:rsidR="00F81A36" w:rsidRPr="001C5505">
        <w:t>)</w:t>
      </w:r>
      <w:r w:rsidRPr="001C5505">
        <w:t>.</w:t>
      </w:r>
    </w:p>
    <w:p w:rsidRDefault="000A7A8A" w:rsidP="000A7A8A" w:rsidR="000A7A8A" w:rsidRPr="001C5505">
      <w:pPr>
        <w:ind w:left="705"/>
      </w:pPr>
    </w:p>
    <w:p w:rsidRDefault="000A7A8A" w:rsidP="006F0213" w:rsidR="000A7A8A" w:rsidRPr="00FA3260">
      <w:pPr>
        <w:numPr>
          <w:ilvl w:val="0"/>
          <w:numId w:val="2"/>
        </w:numPr>
        <w:jc w:val="both"/>
      </w:pPr>
      <w:r w:rsidRPr="00FA3260">
        <w:t xml:space="preserve">Uplata se ima izvršiti </w:t>
      </w:r>
      <w:r w:rsidR="00CE40D2" w:rsidRPr="00FA3260">
        <w:t>na d</w:t>
      </w:r>
      <w:r w:rsidR="00F711C7" w:rsidRPr="00FA3260">
        <w:t>epozitni račun ovog suda na broj:</w:t>
      </w:r>
      <w:r w:rsidR="006F5BDE" w:rsidRPr="00FA3260">
        <w:t xml:space="preserve"> IBAN: HR43 </w:t>
      </w:r>
      <w:r w:rsidR="00CE40D2" w:rsidRPr="00FA3260">
        <w:t>23</w:t>
      </w:r>
      <w:r w:rsidR="003A0A6A" w:rsidRPr="00FA3260">
        <w:t>90</w:t>
      </w:r>
      <w:r w:rsidR="006F5BDE" w:rsidRPr="00FA3260">
        <w:t xml:space="preserve"> </w:t>
      </w:r>
      <w:r w:rsidR="003A0A6A" w:rsidRPr="00FA3260">
        <w:t>001</w:t>
      </w:r>
      <w:r w:rsidR="006F5BDE" w:rsidRPr="00FA3260">
        <w:t>1</w:t>
      </w:r>
      <w:r w:rsidR="00586417" w:rsidRPr="00FA3260">
        <w:t xml:space="preserve"> </w:t>
      </w:r>
      <w:r w:rsidR="006F5BDE" w:rsidRPr="00FA3260">
        <w:t>3</w:t>
      </w:r>
      <w:r w:rsidR="003A0A6A" w:rsidRPr="00FA3260">
        <w:t>000</w:t>
      </w:r>
      <w:r w:rsidR="006F5BDE" w:rsidRPr="00FA3260">
        <w:t xml:space="preserve"> </w:t>
      </w:r>
      <w:r w:rsidR="003A0A6A" w:rsidRPr="00FA3260">
        <w:t>0085</w:t>
      </w:r>
      <w:r w:rsidR="006F5BDE" w:rsidRPr="00FA3260">
        <w:t xml:space="preserve"> </w:t>
      </w:r>
      <w:r w:rsidR="003A0A6A" w:rsidRPr="00FA3260">
        <w:t>7 s pozivom na broj odobrenja 05 221</w:t>
      </w:r>
      <w:r w:rsidR="00DE6466" w:rsidRPr="00FA3260">
        <w:t>-</w:t>
      </w:r>
      <w:r w:rsidR="00F249D2">
        <w:t>451</w:t>
      </w:r>
      <w:r w:rsidR="00DE6466" w:rsidRPr="00FA3260">
        <w:t>-</w:t>
      </w:r>
      <w:r w:rsidR="008C2399" w:rsidRPr="00FA3260">
        <w:t>1</w:t>
      </w:r>
      <w:r w:rsidR="00F249D2">
        <w:t>7</w:t>
      </w:r>
      <w:r w:rsidR="003A0A6A" w:rsidRPr="00FA3260">
        <w:t>.</w:t>
      </w:r>
    </w:p>
    <w:p w:rsidRDefault="000A7A8A" w:rsidP="000A7A8A" w:rsidR="000A7A8A" w:rsidRPr="00FA3260">
      <w:pPr>
        <w:ind w:left="705"/>
      </w:pPr>
    </w:p>
    <w:p w:rsidRDefault="00CE40D2" w:rsidP="00CE40D2" w:rsidR="00CE40D2">
      <w:pPr>
        <w:numPr>
          <w:ilvl w:val="0"/>
          <w:numId w:val="2"/>
        </w:numPr>
        <w:jc w:val="both"/>
      </w:pPr>
      <w:r w:rsidRPr="00FA3260">
        <w:t>Ukoliko vjerovni</w:t>
      </w:r>
      <w:r w:rsidR="000A7A8A" w:rsidRPr="00FA3260">
        <w:t>ci</w:t>
      </w:r>
      <w:r w:rsidRPr="00FA3260">
        <w:t xml:space="preserve"> ne postup</w:t>
      </w:r>
      <w:r w:rsidR="00A2677E">
        <w:t>e</w:t>
      </w:r>
      <w:r w:rsidRPr="00FA3260">
        <w:t xml:space="preserve"> po nalogu suda iz točke 2. donijet će se rješenje o </w:t>
      </w:r>
      <w:r w:rsidR="00DA5DD4">
        <w:t>otvaranju</w:t>
      </w:r>
      <w:r w:rsidRPr="00FA3260">
        <w:t xml:space="preserve"> </w:t>
      </w:r>
      <w:r w:rsidR="005817E2" w:rsidRPr="00FA3260">
        <w:t xml:space="preserve">i zaključenju </w:t>
      </w:r>
      <w:r w:rsidRPr="00FA3260">
        <w:t xml:space="preserve">stečajnog postupka. </w:t>
      </w:r>
    </w:p>
    <w:p w:rsidRDefault="00464650" w:rsidP="00CE40D2" w:rsidR="00464650">
      <w:pPr>
        <w:jc w:val="both"/>
      </w:pPr>
    </w:p>
    <w:p w:rsidRDefault="007B312D" w:rsidP="00CE40D2" w:rsidR="007B312D" w:rsidRPr="00FA3260">
      <w:pPr>
        <w:jc w:val="both"/>
      </w:pPr>
    </w:p>
    <w:p w:rsidRDefault="00CE40D2" w:rsidP="00CE40D2" w:rsidR="00CE40D2" w:rsidRPr="00FA3260">
      <w:pPr>
        <w:jc w:val="center"/>
      </w:pPr>
      <w:r w:rsidRPr="00FA3260">
        <w:t>Obrazloženje</w:t>
      </w:r>
    </w:p>
    <w:p w:rsidRDefault="000A7A8A" w:rsidP="00CE40D2" w:rsidR="000A7A8A" w:rsidRPr="00FA3260">
      <w:pPr>
        <w:jc w:val="center"/>
      </w:pPr>
    </w:p>
    <w:p w:rsidRDefault="00FC5991" w:rsidP="00FC5991" w:rsidR="00FC5991" w:rsidRPr="00FA3260">
      <w:pPr>
        <w:jc w:val="center"/>
      </w:pPr>
    </w:p>
    <w:p w:rsidRDefault="00FC5991" w:rsidP="00FC5991" w:rsidR="00FC5991">
      <w:pPr>
        <w:ind w:firstLine="708"/>
        <w:jc w:val="both"/>
      </w:pPr>
      <w:r>
        <w:t xml:space="preserve">Postupajući po prijedlogu Financijske agencije za otvaranje stečajnog postupka nad trgovačkim društvom JUKIĆ d.o.o., Bibinje, pokrenut je prethodni postupak i određeno ročište za utvrđivanje uvjeta za otvaranje stečajnog postupka. </w:t>
      </w:r>
    </w:p>
    <w:p w:rsidRDefault="00FC5991" w:rsidP="00FC5991" w:rsidR="00FC5991">
      <w:pPr>
        <w:ind w:firstLine="708"/>
        <w:jc w:val="both"/>
      </w:pPr>
      <w:r>
        <w:t xml:space="preserve">Na navedeno ročište pristupio je zastupnik po zakonu stečajnog dužnika i naveo da  dužnik nema imovine, i da mu je žiro račun u blokadi oko 1.000,00 kuna. </w:t>
      </w:r>
    </w:p>
    <w:p w:rsidRDefault="00CB7262" w:rsidP="00CB7262" w:rsidR="00CB7262">
      <w:pPr>
        <w:jc w:val="both"/>
      </w:pPr>
      <w:r w:rsidRPr="00D019D4">
        <w:t xml:space="preserve">           Člankom </w:t>
      </w:r>
      <w:r w:rsidRPr="005838C3">
        <w:t xml:space="preserve">132. st. 1. </w:t>
      </w:r>
      <w:r w:rsidRPr="00D019D4">
        <w:t xml:space="preserve">Stečajnog zakona propisano da </w:t>
      </w:r>
      <w:r>
        <w:t xml:space="preserve">će u slučaju kada sud utvrdi da imovina dužnika koja bi ušla u stečajnu masu nije dovoljna ni za namirenje troškova postupka ili je neznatne vrijednosti sud rješenjem pozvati osobe koje imaju pravni interes za provedbom stečajnog postupka da u roku od 15 dana uplate predujam za namirenje troškova prethodnoga i otvorenog stečajnog postupka. Obzirom na činjenicu da stečajni dužnik nema imovine, sud je troškove procijenio na iznos od 10.000,00 kuna budući se iznos od 3.000,00 kuna odnosi na nagradu privremenog stečajnog upravitelja kojeg bi trebalo angažirati radi </w:t>
      </w:r>
      <w:r>
        <w:lastRenderedPageBreak/>
        <w:t xml:space="preserve">utvrđivanja okolnosti bitnih za donošenje odluke o otvaranju postupka, daljnji iznos od 5.000,00 kuna na nagradu stečajnog upravitelja, a preostali iznos od 2.000,00 kuna trebao bi pokriti troškove izrade pečata, sređivanja knjigovodstvenog stanja i arhiviranja dokumentacije stečajnog dužnika. </w:t>
      </w:r>
    </w:p>
    <w:p w:rsidRDefault="00CB7262" w:rsidP="00CB7262" w:rsidR="00CB7262" w:rsidRPr="00D019D4">
      <w:pPr>
        <w:ind w:firstLine="708"/>
        <w:jc w:val="both"/>
      </w:pPr>
      <w:r>
        <w:t>S</w:t>
      </w:r>
      <w:r w:rsidRPr="00D019D4">
        <w:t xml:space="preserve">toga je u smislu čl. </w:t>
      </w:r>
      <w:r w:rsidRPr="005838C3">
        <w:t xml:space="preserve">132. st. </w:t>
      </w:r>
      <w:r>
        <w:t>1</w:t>
      </w:r>
      <w:r w:rsidRPr="005838C3">
        <w:t>.</w:t>
      </w:r>
      <w:r w:rsidRPr="00D019D4">
        <w:t xml:space="preserve"> Stečajnog zakona valjalo donijeti ovo rješenje i istim pozvati vjerovnike na uplatu navedenog iznosa u svrhu predujmljivanja troškova za vođenje stečajnog postupka. </w:t>
      </w:r>
    </w:p>
    <w:p w:rsidRDefault="00CB7262" w:rsidP="00CB7262" w:rsidR="00CB7262" w:rsidRPr="00D019D4">
      <w:pPr>
        <w:jc w:val="center"/>
      </w:pPr>
    </w:p>
    <w:p w:rsidRDefault="00DA5DD4" w:rsidP="00DA5DD4" w:rsidR="00DA5DD4" w:rsidRPr="00D019D4">
      <w:pPr>
        <w:jc w:val="center"/>
      </w:pPr>
    </w:p>
    <w:p w:rsidRDefault="00DA5DD4" w:rsidP="00604C29" w:rsidR="00DA5DD4" w:rsidRPr="00D019D4">
      <w:pPr>
        <w:jc w:val="center"/>
      </w:pPr>
      <w:r w:rsidRPr="00D019D4">
        <w:t xml:space="preserve">U Zadru, </w:t>
      </w:r>
      <w:r w:rsidR="00CB7262">
        <w:t>18</w:t>
      </w:r>
      <w:r w:rsidR="00E03AB9">
        <w:t xml:space="preserve">. </w:t>
      </w:r>
      <w:r w:rsidR="00CB7262">
        <w:t>siječnja</w:t>
      </w:r>
      <w:r w:rsidR="005935FD">
        <w:t xml:space="preserve"> 201</w:t>
      </w:r>
      <w:r w:rsidR="00CB7262">
        <w:t>8</w:t>
      </w:r>
      <w:r w:rsidRPr="00D019D4">
        <w:t>.</w:t>
      </w:r>
    </w:p>
    <w:p w:rsidRDefault="00591DA9" w:rsidP="00591DA9" w:rsidR="00591DA9"/>
    <w:p w:rsidRDefault="00DA5DD4" w:rsidP="00CC00F1" w:rsidR="00DA5DD4" w:rsidRPr="00D019D4">
      <w:pPr>
        <w:jc w:val="right"/>
      </w:pPr>
      <w:r w:rsidRPr="00D019D4">
        <w:t>S</w:t>
      </w:r>
      <w:r w:rsidR="004C7D6E">
        <w:t>utkinja:</w:t>
      </w:r>
    </w:p>
    <w:p w:rsidRDefault="00DA5DD4" w:rsidP="00CC00F1" w:rsidR="00DA5DD4">
      <w:pPr>
        <w:jc w:val="right"/>
      </w:pPr>
      <w:r w:rsidRPr="00D019D4">
        <w:t>Ardena Bajlo</w:t>
      </w:r>
    </w:p>
    <w:p w:rsidRDefault="007B312D" w:rsidP="00CC00F1" w:rsidR="007B312D">
      <w:pPr>
        <w:jc w:val="right"/>
      </w:pPr>
    </w:p>
    <w:p w:rsidRDefault="007B312D" w:rsidP="00CC00F1" w:rsidR="007B312D" w:rsidRPr="00D019D4">
      <w:pPr>
        <w:jc w:val="right"/>
      </w:pPr>
    </w:p>
    <w:p w:rsidRDefault="00DA5DD4" w:rsidP="00DA5DD4" w:rsidR="00DA5DD4" w:rsidRPr="00D019D4">
      <w:pPr>
        <w:jc w:val="right"/>
      </w:pPr>
    </w:p>
    <w:p w:rsidRDefault="00DA5DD4" w:rsidP="00DA5DD4" w:rsidR="00DA5DD4" w:rsidRPr="00B32CC5">
      <w:r w:rsidRPr="00B32CC5">
        <w:t xml:space="preserve">Pouka o pravnom lijeku: </w:t>
      </w:r>
    </w:p>
    <w:p w:rsidRDefault="00DA5DD4" w:rsidP="00DA5DD4" w:rsidR="00DA5DD4" w:rsidRPr="00D019D4">
      <w:pPr>
        <w:ind w:firstLine="708"/>
        <w:jc w:val="both"/>
      </w:pPr>
      <w:r w:rsidRPr="00D019D4">
        <w:t>Protiv ovog rješenja dopuštena je žalba</w:t>
      </w:r>
      <w:r w:rsidR="005838C3">
        <w:t>.</w:t>
      </w:r>
      <w:r w:rsidRPr="00D019D4">
        <w:t xml:space="preserve"> Ista se podnosi Visokom trgovačkom sudu putem ovog suda u roku od 8 dana od isteka osmog dana od objave ovog rješenja </w:t>
      </w:r>
      <w:r w:rsidR="005838C3">
        <w:t xml:space="preserve">na e-oglasnoj ploči suda. </w:t>
      </w:r>
    </w:p>
    <w:p w:rsidRDefault="00DA5DD4" w:rsidP="00DA5DD4" w:rsidR="00DA5DD4" w:rsidRPr="00D019D4"/>
    <w:p w:rsidRDefault="00591DA9" w:rsidP="00591DA9" w:rsidR="00591DA9" w:rsidRPr="00D019D4">
      <w:r w:rsidRPr="00D019D4">
        <w:t xml:space="preserve">Dostaviti: </w:t>
      </w:r>
    </w:p>
    <w:p w:rsidRDefault="00591DA9" w:rsidP="00591DA9" w:rsidR="00591DA9" w:rsidRPr="00D019D4">
      <w:r w:rsidRPr="00D019D4">
        <w:t>-</w:t>
      </w:r>
      <w:r w:rsidR="007B312D">
        <w:t xml:space="preserve"> e-</w:t>
      </w:r>
      <w:r w:rsidRPr="00D019D4">
        <w:t>oglasna ploča</w:t>
      </w:r>
    </w:p>
    <w:p w:rsidRDefault="00591DA9" w:rsidP="00591DA9" w:rsidR="00591DA9" w:rsidRPr="00D019D4">
      <w:r w:rsidRPr="00D019D4">
        <w:t>-</w:t>
      </w:r>
      <w:r w:rsidR="007B312D">
        <w:t xml:space="preserve"> </w:t>
      </w:r>
      <w:r w:rsidRPr="00D019D4">
        <w:t>računovodstvo suda</w:t>
      </w:r>
    </w:p>
    <w:p w:rsidRDefault="00591DA9" w:rsidP="00591DA9" w:rsidR="00591DA9" w:rsidRPr="00D019D4">
      <w:r w:rsidRPr="00D019D4">
        <w:t>-</w:t>
      </w:r>
      <w:r w:rsidR="007B312D">
        <w:t xml:space="preserve"> </w:t>
      </w:r>
      <w:r w:rsidRPr="00D019D4">
        <w:t>u spis</w:t>
      </w:r>
    </w:p>
    <w:p w:rsidRDefault="00591DA9" w:rsidP="00591DA9" w:rsidR="00591DA9" w:rsidRPr="00D019D4"/>
    <w:p w:rsidRDefault="00591DA9" w:rsidP="00591DA9" w:rsidR="00591DA9" w:rsidRPr="00D019D4"/>
    <w:p w:rsidRDefault="00DA5DD4" w:rsidP="00DA5DD4" w:rsidR="00DA5DD4" w:rsidRPr="00D019D4"/>
    <w:p w:rsidRDefault="00DA5DD4" w:rsidP="00DA5DD4" w:rsidR="00DA5DD4" w:rsidRPr="00D019D4"/>
    <w:p w:rsidRDefault="00387347" w:rsidP="00604C29" w:rsidR="00387347" w:rsidRPr="00FA3260">
      <w:pPr>
        <w:jc w:val="both"/>
      </w:pPr>
    </w:p>
    <w:p w:rsidRDefault="00387347" w:rsidP="00387347" w:rsidR="00387347" w:rsidRPr="00FA3260">
      <w:pPr>
        <w:ind w:firstLine="708"/>
        <w:jc w:val="both"/>
      </w:pPr>
    </w:p>
    <w:p w:rsidRDefault="00387347" w:rsidP="00387347" w:rsidR="00387347" w:rsidRPr="00FA3260"/>
    <w:p w:rsidRDefault="008C2399" w:rsidP="0017733B" w:rsidR="008C2399" w:rsidRPr="00FA3260"/>
    <w:sectPr w:rsidSect="00464650" w:rsidR="008C2399" w:rsidRPr="00FA3260">
      <w:headerReference w:type="default" r:id="rId10"/>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C5991" w:rsidP="00FC3541" w:rsidR="00FC5991">
      <w:r>
        <w:separator/>
      </w:r>
    </w:p>
  </w:endnote>
  <w:endnote w:id="0" w:type="continuationSeparator">
    <w:p w:rsidRDefault="00FC5991" w:rsidP="00FC3541" w:rsidR="00FC599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C5991" w:rsidP="00FC3541" w:rsidR="00FC5991">
      <w:r>
        <w:separator/>
      </w:r>
    </w:p>
  </w:footnote>
  <w:footnote w:id="0" w:type="continuationSeparator">
    <w:p w:rsidRDefault="00FC5991" w:rsidP="00FC3541" w:rsidR="00FC599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C5991" w:rsidP="00FC3541" w:rsidR="00FC5991">
    <w:pPr>
      <w:pStyle w:val="Zaglavlje"/>
      <w:jc w:val="right"/>
    </w:pPr>
    <w:r>
      <w:t>1 St-729/16-25</w:t>
    </w:r>
  </w:p>
  <w:p w:rsidRDefault="00FC5991" w:rsidR="00FC5991"/>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C44B86"/>
    <w:multiLevelType w:val="hybridMultilevel"/>
    <w:tmpl w:val="1946EAFC"/>
    <w:lvl w:tplc="041A0013" w:ilvl="0">
      <w:start w:val="1"/>
      <w:numFmt w:val="upperRoman"/>
      <w:lvlText w:val="%1."/>
      <w:lvlJc w:val="right"/>
      <w:pPr>
        <w:tabs>
          <w:tab w:pos="885" w:val="num"/>
        </w:tabs>
        <w:ind w:hanging="180" w:left="88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43A83A83"/>
    <w:multiLevelType w:val="hybridMultilevel"/>
    <w:tmpl w:val="440863A2"/>
    <w:lvl w:tplc="CCA43E66" w:ilvl="0">
      <w:start w:val="2"/>
      <w:numFmt w:val="bullet"/>
      <w:lvlText w:val="-"/>
      <w:lvlJc w:val="left"/>
      <w:pPr>
        <w:tabs>
          <w:tab w:pos="900" w:val="num"/>
        </w:tabs>
        <w:ind w:hanging="360" w:left="900"/>
      </w:pPr>
      <w:rPr>
        <w:rFonts w:cs="Arial" w:eastAsia="Times New Roman" w:hAnsi="Arial" w:ascii="Arial" w:hint="default"/>
      </w:rPr>
    </w:lvl>
    <w:lvl w:tplc="041A0003" w:ilvl="1">
      <w:start w:val="1"/>
      <w:numFmt w:val="decimal"/>
      <w:lvlText w:val="%2."/>
      <w:lvlJc w:val="left"/>
      <w:pPr>
        <w:tabs>
          <w:tab w:pos="1275" w:val="num"/>
        </w:tabs>
        <w:ind w:hanging="360" w:left="1275"/>
      </w:pPr>
    </w:lvl>
    <w:lvl w:tplc="041A0005" w:ilvl="2">
      <w:start w:val="1"/>
      <w:numFmt w:val="decimal"/>
      <w:lvlText w:val="%3."/>
      <w:lvlJc w:val="left"/>
      <w:pPr>
        <w:tabs>
          <w:tab w:pos="1995" w:val="num"/>
        </w:tabs>
        <w:ind w:hanging="360" w:left="1995"/>
      </w:pPr>
    </w:lvl>
    <w:lvl w:tplc="041A0001" w:ilvl="3">
      <w:start w:val="1"/>
      <w:numFmt w:val="decimal"/>
      <w:lvlText w:val="%4."/>
      <w:lvlJc w:val="left"/>
      <w:pPr>
        <w:tabs>
          <w:tab w:pos="2715" w:val="num"/>
        </w:tabs>
        <w:ind w:hanging="360" w:left="2715"/>
      </w:pPr>
    </w:lvl>
    <w:lvl w:tplc="041A0003" w:ilvl="4">
      <w:start w:val="1"/>
      <w:numFmt w:val="decimal"/>
      <w:lvlText w:val="%5."/>
      <w:lvlJc w:val="left"/>
      <w:pPr>
        <w:tabs>
          <w:tab w:pos="3435" w:val="num"/>
        </w:tabs>
        <w:ind w:hanging="360" w:left="3435"/>
      </w:pPr>
    </w:lvl>
    <w:lvl w:tplc="041A0005" w:ilvl="5">
      <w:start w:val="1"/>
      <w:numFmt w:val="decimal"/>
      <w:lvlText w:val="%6."/>
      <w:lvlJc w:val="left"/>
      <w:pPr>
        <w:tabs>
          <w:tab w:pos="4155" w:val="num"/>
        </w:tabs>
        <w:ind w:hanging="360" w:left="4155"/>
      </w:pPr>
    </w:lvl>
    <w:lvl w:tplc="041A0001" w:ilvl="6">
      <w:start w:val="1"/>
      <w:numFmt w:val="decimal"/>
      <w:lvlText w:val="%7."/>
      <w:lvlJc w:val="left"/>
      <w:pPr>
        <w:tabs>
          <w:tab w:pos="4875" w:val="num"/>
        </w:tabs>
        <w:ind w:hanging="360" w:left="4875"/>
      </w:pPr>
    </w:lvl>
    <w:lvl w:tplc="041A0003" w:ilvl="7">
      <w:start w:val="1"/>
      <w:numFmt w:val="decimal"/>
      <w:lvlText w:val="%8."/>
      <w:lvlJc w:val="left"/>
      <w:pPr>
        <w:tabs>
          <w:tab w:pos="5595" w:val="num"/>
        </w:tabs>
        <w:ind w:hanging="360" w:left="5595"/>
      </w:pPr>
    </w:lvl>
    <w:lvl w:tplc="041A0005" w:ilvl="8">
      <w:start w:val="1"/>
      <w:numFmt w:val="decimal"/>
      <w:lvlText w:val="%9."/>
      <w:lvlJc w:val="left"/>
      <w:pPr>
        <w:tabs>
          <w:tab w:pos="6315" w:val="num"/>
        </w:tabs>
        <w:ind w:hanging="360" w:left="6315"/>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E40D2"/>
    <w:rsid w:val="00024F2B"/>
    <w:rsid w:val="00025133"/>
    <w:rsid w:val="00037CBA"/>
    <w:rsid w:val="00075F76"/>
    <w:rsid w:val="00085275"/>
    <w:rsid w:val="000A7106"/>
    <w:rsid w:val="000A7A8A"/>
    <w:rsid w:val="00114E0C"/>
    <w:rsid w:val="00146A4A"/>
    <w:rsid w:val="00155624"/>
    <w:rsid w:val="0017733B"/>
    <w:rsid w:val="001C5505"/>
    <w:rsid w:val="001D6B79"/>
    <w:rsid w:val="00206FCF"/>
    <w:rsid w:val="00242BE7"/>
    <w:rsid w:val="00247B37"/>
    <w:rsid w:val="00283D74"/>
    <w:rsid w:val="00294CBD"/>
    <w:rsid w:val="002C43F1"/>
    <w:rsid w:val="0031036A"/>
    <w:rsid w:val="003202BD"/>
    <w:rsid w:val="0033015E"/>
    <w:rsid w:val="00354865"/>
    <w:rsid w:val="003628BB"/>
    <w:rsid w:val="00371287"/>
    <w:rsid w:val="00387347"/>
    <w:rsid w:val="003A0A6A"/>
    <w:rsid w:val="00464650"/>
    <w:rsid w:val="00487C2D"/>
    <w:rsid w:val="004C7D6E"/>
    <w:rsid w:val="004F0420"/>
    <w:rsid w:val="005023C1"/>
    <w:rsid w:val="00541309"/>
    <w:rsid w:val="005726E5"/>
    <w:rsid w:val="005817E2"/>
    <w:rsid w:val="0058362B"/>
    <w:rsid w:val="005838C3"/>
    <w:rsid w:val="00586417"/>
    <w:rsid w:val="00591DA9"/>
    <w:rsid w:val="005935FD"/>
    <w:rsid w:val="005B17E9"/>
    <w:rsid w:val="00604C29"/>
    <w:rsid w:val="00607124"/>
    <w:rsid w:val="00647B33"/>
    <w:rsid w:val="00671AF6"/>
    <w:rsid w:val="00682E82"/>
    <w:rsid w:val="00695F0B"/>
    <w:rsid w:val="006D5987"/>
    <w:rsid w:val="006E1CA5"/>
    <w:rsid w:val="006F0213"/>
    <w:rsid w:val="006F5BDE"/>
    <w:rsid w:val="006F75A9"/>
    <w:rsid w:val="00733C67"/>
    <w:rsid w:val="00774D7C"/>
    <w:rsid w:val="007B312D"/>
    <w:rsid w:val="007C5ABC"/>
    <w:rsid w:val="00815E2F"/>
    <w:rsid w:val="00816F81"/>
    <w:rsid w:val="008B2D83"/>
    <w:rsid w:val="008B5DAE"/>
    <w:rsid w:val="008C0B89"/>
    <w:rsid w:val="008C2399"/>
    <w:rsid w:val="008E1367"/>
    <w:rsid w:val="008E7626"/>
    <w:rsid w:val="00914580"/>
    <w:rsid w:val="00933E53"/>
    <w:rsid w:val="009965B7"/>
    <w:rsid w:val="009E2460"/>
    <w:rsid w:val="00A2677E"/>
    <w:rsid w:val="00A448CA"/>
    <w:rsid w:val="00A94666"/>
    <w:rsid w:val="00A96B54"/>
    <w:rsid w:val="00AC30F3"/>
    <w:rsid w:val="00AE41C1"/>
    <w:rsid w:val="00B10130"/>
    <w:rsid w:val="00B225CC"/>
    <w:rsid w:val="00B32CC5"/>
    <w:rsid w:val="00B35CCB"/>
    <w:rsid w:val="00B711FC"/>
    <w:rsid w:val="00B72E7D"/>
    <w:rsid w:val="00B92800"/>
    <w:rsid w:val="00BE0D66"/>
    <w:rsid w:val="00BE2A54"/>
    <w:rsid w:val="00BE6C59"/>
    <w:rsid w:val="00C16042"/>
    <w:rsid w:val="00C4593C"/>
    <w:rsid w:val="00C90A82"/>
    <w:rsid w:val="00C94214"/>
    <w:rsid w:val="00CB7262"/>
    <w:rsid w:val="00CB76D4"/>
    <w:rsid w:val="00CC00F1"/>
    <w:rsid w:val="00CE40D2"/>
    <w:rsid w:val="00CE483C"/>
    <w:rsid w:val="00D239AF"/>
    <w:rsid w:val="00D26533"/>
    <w:rsid w:val="00D949FD"/>
    <w:rsid w:val="00D96F24"/>
    <w:rsid w:val="00DA5DD4"/>
    <w:rsid w:val="00DD39A9"/>
    <w:rsid w:val="00DE6466"/>
    <w:rsid w:val="00E03AB9"/>
    <w:rsid w:val="00E24AC3"/>
    <w:rsid w:val="00E70963"/>
    <w:rsid w:val="00EA109C"/>
    <w:rsid w:val="00EB1AEF"/>
    <w:rsid w:val="00ED1EDD"/>
    <w:rsid w:val="00F249D2"/>
    <w:rsid w:val="00F26AD9"/>
    <w:rsid w:val="00F711C7"/>
    <w:rsid w:val="00F81A36"/>
    <w:rsid w:val="00F827BF"/>
    <w:rsid w:val="00F9554E"/>
    <w:rsid w:val="00FA3260"/>
    <w:rsid w:val="00FC3541"/>
    <w:rsid w:val="00FC5991"/>
    <w:rsid w:val="00FF796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E40D2"/>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085275"/>
    <w:rPr>
      <w:rFonts w:cs="Tahoma" w:hAnsi="Tahoma" w:ascii="Tahoma"/>
      <w:sz w:val="16"/>
      <w:szCs w:val="16"/>
    </w:rPr>
  </w:style>
  <w:style w:styleId="Zaglavlje" w:type="paragraph">
    <w:name w:val="header"/>
    <w:basedOn w:val="Normal"/>
    <w:link w:val="ZaglavljeChar"/>
    <w:rsid w:val="00FC3541"/>
    <w:pPr>
      <w:tabs>
        <w:tab w:pos="4536" w:val="center"/>
        <w:tab w:pos="9072" w:val="right"/>
      </w:tabs>
    </w:pPr>
  </w:style>
  <w:style w:customStyle="true" w:styleId="ZaglavljeChar" w:type="character">
    <w:name w:val="Zaglavlje Char"/>
    <w:link w:val="Zaglavlje"/>
    <w:rsid w:val="00FC3541"/>
    <w:rPr>
      <w:sz w:val="24"/>
      <w:szCs w:val="24"/>
    </w:rPr>
  </w:style>
  <w:style w:styleId="Podnoje" w:type="paragraph">
    <w:name w:val="footer"/>
    <w:basedOn w:val="Normal"/>
    <w:link w:val="PodnojeChar"/>
    <w:rsid w:val="00FC3541"/>
    <w:pPr>
      <w:tabs>
        <w:tab w:pos="4536" w:val="center"/>
        <w:tab w:pos="9072" w:val="right"/>
      </w:tabs>
    </w:pPr>
  </w:style>
  <w:style w:customStyle="true" w:styleId="PodnojeChar" w:type="character">
    <w:name w:val="Podnožje Char"/>
    <w:link w:val="Podnoje"/>
    <w:rsid w:val="00FC3541"/>
    <w:rPr>
      <w:sz w:val="24"/>
      <w:szCs w:val="24"/>
    </w:rPr>
  </w:style>
  <w:style w:styleId="Tekstrezerviranogmjesta" w:type="character">
    <w:name w:val="Placeholder Text"/>
    <w:basedOn w:val="Zadanifontodlomka"/>
    <w:uiPriority w:val="99"/>
    <w:semiHidden/>
    <w:rsid w:val="00283D74"/>
    <w:rPr>
      <w:color w:val="808080"/>
      <w:bdr w:space="0" w:sz="0" w:color="auto" w:val="none"/>
      <w:shd w:fill="auto" w:color="auto" w:val="clear"/>
    </w:rPr>
  </w:style>
  <w:style w:customStyle="true" w:styleId="eSPISCCParagraphDefaultFont" w:type="character">
    <w:name w:val="eSPIS_CC_Paragraph Default Font"/>
    <w:basedOn w:val="Zadanifontodlomka"/>
    <w:rsid w:val="00283D7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83D74"/>
    <w:rPr>
      <w:bdr w:space="0" w:sz="0" w:color="auto" w:val="none"/>
      <w:shd w:fill="FFFFCC" w:color="auto" w:val="clear"/>
      <w:lang w:val="hr-HR"/>
    </w:rPr>
  </w:style>
  <w:style w:customStyle="true" w:styleId="PozadinaSvijetloCrvena" w:type="character">
    <w:name w:val="Pozadina_SvijetloCrvena"/>
    <w:basedOn w:val="eSPISCCParagraphDefaultFont"/>
    <w:rsid w:val="00283D7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83D7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E40D2"/>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085275"/>
    <w:rPr>
      <w:rFonts w:ascii="Tahoma" w:cs="Tahoma" w:hAnsi="Tahoma"/>
      <w:sz w:val="16"/>
      <w:szCs w:val="16"/>
    </w:rPr>
  </w:style>
  <w:style w:styleId="Zaglavlje" w:type="paragraph">
    <w:name w:val="header"/>
    <w:basedOn w:val="Normal"/>
    <w:link w:val="ZaglavljeChar"/>
    <w:rsid w:val="00FC3541"/>
    <w:pPr>
      <w:tabs>
        <w:tab w:pos="4536" w:val="center"/>
        <w:tab w:pos="9072" w:val="right"/>
      </w:tabs>
    </w:pPr>
  </w:style>
  <w:style w:customStyle="1" w:styleId="ZaglavljeChar" w:type="character">
    <w:name w:val="Zaglavlje Char"/>
    <w:link w:val="Zaglavlje"/>
    <w:rsid w:val="00FC3541"/>
    <w:rPr>
      <w:sz w:val="24"/>
      <w:szCs w:val="24"/>
    </w:rPr>
  </w:style>
  <w:style w:styleId="Podnoje" w:type="paragraph">
    <w:name w:val="footer"/>
    <w:basedOn w:val="Normal"/>
    <w:link w:val="PodnojeChar"/>
    <w:rsid w:val="00FC3541"/>
    <w:pPr>
      <w:tabs>
        <w:tab w:pos="4536" w:val="center"/>
        <w:tab w:pos="9072" w:val="right"/>
      </w:tabs>
    </w:pPr>
  </w:style>
  <w:style w:customStyle="1" w:styleId="PodnojeChar" w:type="character">
    <w:name w:val="Podnožje Char"/>
    <w:link w:val="Podnoje"/>
    <w:rsid w:val="00FC3541"/>
    <w:rPr>
      <w:sz w:val="24"/>
      <w:szCs w:val="24"/>
    </w:rPr>
  </w:style>
  <w:style w:styleId="Tekstrezerviranogmjesta" w:type="character">
    <w:name w:val="Placeholder Text"/>
    <w:basedOn w:val="Zadanifontodlomka"/>
    <w:uiPriority w:val="99"/>
    <w:semiHidden/>
    <w:rsid w:val="00283D74"/>
    <w:rPr>
      <w:color w:val="808080"/>
      <w:bdr w:color="auto" w:space="0" w:sz="0" w:val="none"/>
      <w:shd w:color="auto" w:fill="auto" w:val="clear"/>
    </w:rPr>
  </w:style>
  <w:style w:customStyle="1" w:styleId="eSPISCCParagraphDefaultFont" w:type="character">
    <w:name w:val="eSPIS_CC_Paragraph Default Font"/>
    <w:basedOn w:val="Zadanifontodlomka"/>
    <w:rsid w:val="00283D7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83D74"/>
    <w:rPr>
      <w:bdr w:color="auto" w:space="0" w:sz="0" w:val="none"/>
      <w:shd w:color="auto" w:fill="FFFFCC" w:val="clear"/>
      <w:lang w:val="hr-HR"/>
    </w:rPr>
  </w:style>
  <w:style w:customStyle="1" w:styleId="PozadinaSvijetloCrvena" w:type="character">
    <w:name w:val="Pozadina_SvijetloCrvena"/>
    <w:basedOn w:val="eSPISCCParagraphDefaultFont"/>
    <w:rsid w:val="00283D7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83D7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siječnja 2018.</izvorni_sadrzaj>
    <derivirana_varijabla naziv="DomainObject.DatumDonosenjaOdluke_1">20.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451</izvorni_sadrzaj>
    <derivirana_varijabla naziv="DomainObject.Predmet.Broj_1">451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listopada 2017.</izvorni_sadrzaj>
    <derivirana_varijabla naziv="DomainObject.Predmet.DatumOsnivanja_1">24. listopada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St-451/2017</izvorni_sadrzaj>
    <derivirana_varijabla naziv="DomainObject.Predmet.OznakaBroj_1">St-451/2017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JUKIĆ d.o.o. za trgovinu i turizam</izvorni_sadrzaj>
    <derivirana_varijabla naziv="DomainObject.Predmet.ProtustrankaFormated_1">  JUKIĆ d.o.o. za trgovinu i turizam</derivirana_varijabla>
  </DomainObject.Predmet.ProtustrankaFormated>
  <DomainObject.Predmet.ProtustrankaFormatedOIB>
    <izvorni_sadrzaj>  JUKIĆ d.o.o. za trgovinu i turizam, OIB 50187468612</izvorni_sadrzaj>
    <derivirana_varijabla naziv="DomainObject.Predmet.ProtustrankaFormatedOIB_1">  JUKIĆ d.o.o. za trgovinu i turizam, OIB 50187468612</derivirana_varijabla>
  </DomainObject.Predmet.ProtustrankaFormatedOIB>
  <DomainObject.Predmet.ProtustrankaFormatedWithAdress>
    <izvorni_sadrzaj> JUKIĆ d.o.o. za trgovinu i turizam, Iznad Križa/bb, 23205 Bibinje</izvorni_sadrzaj>
    <derivirana_varijabla naziv="DomainObject.Predmet.ProtustrankaFormatedWithAdress_1"> JUKIĆ d.o.o. za trgovinu i turizam, Iznad Križa/bb, 23205 Bibinje</derivirana_varijabla>
  </DomainObject.Predmet.ProtustrankaFormatedWithAdress>
  <DomainObject.Predmet.ProtustrankaFormatedWithAdressOIB>
    <izvorni_sadrzaj> JUKIĆ d.o.o. za trgovinu i turizam, OIB 50187468612, Iznad Križa/bb, 23205 Bibinje</izvorni_sadrzaj>
    <derivirana_varijabla naziv="DomainObject.Predmet.ProtustrankaFormatedWithAdressOIB_1"> JUKIĆ d.o.o. za trgovinu i turizam, OIB 50187468612, Iznad Križa/bb, 23205 Bibinje</derivirana_varijabla>
  </DomainObject.Predmet.ProtustrankaFormatedWithAdressOIB>
  <DomainObject.Predmet.ProtustrankaWithAdress>
    <izvorni_sadrzaj>JUKIĆ d.o.o. za trgovinu i turizam Iznad Križa/bb, 23205 Bibinje</izvorni_sadrzaj>
    <derivirana_varijabla naziv="DomainObject.Predmet.ProtustrankaWithAdress_1">JUKIĆ d.o.o. za trgovinu i turizam Iznad Križa/bb, 23205 Bibinje</derivirana_varijabla>
  </DomainObject.Predmet.ProtustrankaWithAdress>
  <DomainObject.Predmet.ProtustrankaWithAdressOIB>
    <izvorni_sadrzaj>JUKIĆ d.o.o. za trgovinu i turizam, OIB 50187468612, Iznad Križa/bb, 23205 Bibinje</izvorni_sadrzaj>
    <derivirana_varijabla naziv="DomainObject.Predmet.ProtustrankaWithAdressOIB_1">JUKIĆ d.o.o. za trgovinu i turizam, OIB 50187468612, Iznad Križa/bb, 23205 Bibinje</derivirana_varijabla>
  </DomainObject.Predmet.ProtustrankaWithAdressOIB>
  <DomainObject.Predmet.ProtustrankaNazivFormated>
    <izvorni_sadrzaj>JUKIĆ d.o.o. za trgovinu i turizam</izvorni_sadrzaj>
    <derivirana_varijabla naziv="DomainObject.Predmet.ProtustrankaNazivFormated_1">JUKIĆ d.o.o. za trgovinu i turizam</derivirana_varijabla>
  </DomainObject.Predmet.ProtustrankaNazivFormated>
  <DomainObject.Predmet.ProtustrankaNazivFormatedOIB>
    <izvorni_sadrzaj>JUKIĆ d.o.o. za trgovinu i turizam, OIB 50187468612</izvorni_sadrzaj>
    <derivirana_varijabla naziv="DomainObject.Predmet.ProtustrankaNazivFormatedOIB_1">JUKIĆ d.o.o. za trgovinu i turizam, OIB 50187468612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Ante Rubelj</izvorni_sadrzaj>
    <derivirana_varijabla naziv="DomainObject.Predmet.Zapisnicar_1">Ante Rubelj</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JUKIĆ d.o.o. za trgovinu i turizam</item>
    </izvorni_sadrzaj>
    <derivirana_varijabla naziv="DomainObject.Predmet.ProtuStrankaListFormated_1">
      <item>JUKIĆ d.o.o. za trgovinu i turizam</item>
    </derivirana_varijabla>
  </DomainObject.Predmet.ProtuStrankaListFormated>
  <DomainObject.Predmet.ProtuStrankaListFormatedOIB>
    <izvorni_sadrzaj>
      <item>JUKIĆ d.o.o. za trgovinu i turizam, OIB 50187468612</item>
    </izvorni_sadrzaj>
    <derivirana_varijabla naziv="DomainObject.Predmet.ProtuStrankaListFormatedOIB_1">
      <item>JUKIĆ d.o.o. za trgovinu i turizam, OIB 50187468612</item>
    </derivirana_varijabla>
  </DomainObject.Predmet.ProtuStrankaListFormatedOIB>
  <DomainObject.Predmet.ProtuStrankaListFormatedWithAdress>
    <izvorni_sadrzaj>
      <item>JUKIĆ d.o.o. za trgovinu i turizam, Iznad Križa/bb, 23205 Bibinje</item>
    </izvorni_sadrzaj>
    <derivirana_varijabla naziv="DomainObject.Predmet.ProtuStrankaListFormatedWithAdress_1">
      <item>JUKIĆ d.o.o. za trgovinu i turizam, Iznad Križa/bb, 23205 Bibinje</item>
    </derivirana_varijabla>
  </DomainObject.Predmet.ProtuStrankaListFormatedWithAdress>
  <DomainObject.Predmet.ProtuStrankaListFormatedWithAdressOIB>
    <izvorni_sadrzaj>
      <item>JUKIĆ d.o.o. za trgovinu i turizam, OIB 50187468612, Iznad Križa/bb, 23205 Bibinje</item>
    </izvorni_sadrzaj>
    <derivirana_varijabla naziv="DomainObject.Predmet.ProtuStrankaListFormatedWithAdressOIB_1">
      <item>JUKIĆ d.o.o. za trgovinu i turizam, OIB 50187468612, Iznad Križa/bb, 23205 Bibinje</item>
    </derivirana_varijabla>
  </DomainObject.Predmet.ProtuStrankaListFormatedWithAdressOIB>
  <DomainObject.Predmet.ProtuStrankaListNazivFormated>
    <izvorni_sadrzaj>
      <item>JUKIĆ d.o.o. za trgovinu i turizam</item>
    </izvorni_sadrzaj>
    <derivirana_varijabla naziv="DomainObject.Predmet.ProtuStrankaListNazivFormated_1">
      <item>JUKIĆ d.o.o. za trgovinu i turizam</item>
    </derivirana_varijabla>
  </DomainObject.Predmet.ProtuStrankaListNazivFormated>
  <DomainObject.Predmet.ProtuStrankaListNazivFormatedOIB>
    <izvorni_sadrzaj>
      <item>JUKIĆ d.o.o. za trgovinu i turizam, OIB 50187468612</item>
    </izvorni_sadrzaj>
    <derivirana_varijabla naziv="DomainObject.Predmet.ProtuStrankaListNazivFormatedOIB_1">
      <item>JUKIĆ d.o.o. za trgovinu i turizam, OIB 50187468612</item>
    </derivirana_varijabla>
  </DomainObject.Predmet.ProtuStrankaListNazivFormatedOIB>
  <DomainObject.Predmet.OstaliListFormated>
    <izvorni_sadrzaj>
      <item>Marin Jukić</item>
    </izvorni_sadrzaj>
    <derivirana_varijabla naziv="DomainObject.Predmet.OstaliListFormated_1">
      <item>Marin Jukić</item>
    </derivirana_varijabla>
  </DomainObject.Predmet.OstaliListFormated>
  <DomainObject.Predmet.OstaliListFormatedOIB>
    <izvorni_sadrzaj>
      <item>Marin Jukić, OIB 42016367699</item>
    </izvorni_sadrzaj>
    <derivirana_varijabla naziv="DomainObject.Predmet.OstaliListFormatedOIB_1">
      <item>Marin Jukić, OIB 42016367699</item>
    </derivirana_varijabla>
  </DomainObject.Predmet.OstaliListFormatedOIB>
  <DomainObject.Predmet.OstaliListFormatedWithAdress>
    <izvorni_sadrzaj>
      <item>Marin Jukić, Škrbotina Put 16, 23205 Bibinje</item>
    </izvorni_sadrzaj>
    <derivirana_varijabla naziv="DomainObject.Predmet.OstaliListFormatedWithAdress_1">
      <item>Marin Jukić, Škrbotina Put 16, 23205 Bibinje</item>
    </derivirana_varijabla>
  </DomainObject.Predmet.OstaliListFormatedWithAdress>
  <DomainObject.Predmet.OstaliListFormatedWithAdressOIB>
    <izvorni_sadrzaj>
      <item>Marin Jukić, OIB 42016367699, Škrbotina Put 16, 23205 Bibinje</item>
    </izvorni_sadrzaj>
    <derivirana_varijabla naziv="DomainObject.Predmet.OstaliListFormatedWithAdressOIB_1">
      <item>Marin Jukić, OIB 42016367699, Škrbotina Put 16, 23205 Bibinje</item>
    </derivirana_varijabla>
  </DomainObject.Predmet.OstaliListFormatedWithAdressOIB>
  <DomainObject.Predmet.OstaliListNazivFormated>
    <izvorni_sadrzaj>
      <item>Marin Jukić</item>
    </izvorni_sadrzaj>
    <derivirana_varijabla naziv="DomainObject.Predmet.OstaliListNazivFormated_1">
      <item>Marin Jukić</item>
    </derivirana_varijabla>
  </DomainObject.Predmet.OstaliListNazivFormated>
  <DomainObject.Predmet.OstaliListNazivFormatedOIB>
    <izvorni_sadrzaj>
      <item>Marin Jukić, OIB 42016367699</item>
    </izvorni_sadrzaj>
    <derivirana_varijabla naziv="DomainObject.Predmet.OstaliListNazivFormatedOIB_1">
      <item>Marin Jukić, OIB 42016367699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siječnja 2018.</izvorni_sadrzaj>
    <derivirana_varijabla naziv="DomainObject.Datum_1">19. siječnja 2018.</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JUKIĆ d.o.o. za trgovinu i turizam</izvorni_sadrzaj>
    <derivirana_varijabla naziv="DomainObject.Predmet.ProtustrankaIDrugi_1">JUKIĆ d.o.o. za trgovinu i turizam</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JUKIĆ d.o.o. za trgovinu i turizam, OIB 50187468612, Iznad Križa/bb, 23205 Bibinje</izvorni_sadrzaj>
    <derivirana_varijabla naziv="DomainObject.Predmet.ProtustrankaIDrugiAdressOIB_1">JUKIĆ d.o.o. za trgovinu i turizam, OIB 50187468612, Iznad Križa/bb, 23205 Bibinje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JUKIĆ d.o.o. za trgovinu i turizam</item>
      <item>FINA</item>
      <item>Marin Jukić</item>
    </izvorni_sadrzaj>
    <derivirana_varijabla naziv="DomainObject.Predmet.SudioniciListNaziv_1">
      <item>JUKIĆ d.o.o. za trgovinu i turizam</item>
      <item>FINA</item>
      <item>Marin Jukić</item>
    </derivirana_varijabla>
  </DomainObject.Predmet.SudioniciListNaziv>
  <DomainObject.Predmet.SudioniciListAdressOIB>
    <izvorni_sadrzaj>
      <item>JUKIĆ d.o.o. za trgovinu i turizam, OIB 50187468612, Iznad Križa/bb,23205 Bibinje</item>
      <item>FINA, OIB 85821130368</item>
      <item>Marin Jukić, OIB 42016367699, Škrbotina Put 16,23205 Bibinje</item>
    </izvorni_sadrzaj>
    <derivirana_varijabla naziv="DomainObject.Predmet.SudioniciListAdressOIB_1">
      <item>JUKIĆ d.o.o. za trgovinu i turizam, OIB 50187468612, Iznad Križa/bb,23205 Bibinje</item>
      <item>FINA, OIB 85821130368</item>
      <item>Marin Jukić, OIB 42016367699, Škrbotina Put 16,23205 Bibinje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50187468612</item>
      <item>, OIB 85821130368</item>
      <item>, OIB 42016367699</item>
    </izvorni_sadrzaj>
    <derivirana_varijabla naziv="DomainObject.Predmet.SudioniciListNazivOIB_1">
      <item>, OIB 50187468612</item>
      <item>, OIB 85821130368</item>
      <item>, OIB 42016367699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8574A34-61DA-4FF0-8B63-4A692D65409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2</properties:Pages>
  <properties:Words>463</properties:Words>
  <properties:Characters>2407</properties:Characters>
  <properties:Lines>82</properties:Lines>
  <properties:Paragraphs>24</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2882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2018-01-18T09:33:00Z</dcterms:created>
  <dc:creator>Ardena Bajlo</dc:creator>
  <cp:lastModifiedBy>Ardena Bajlo</cp:lastModifiedBy>
  <cp:lastPrinted>2017-10-05T08:12:00Z</cp:lastPrinted>
  <dcterms:modified xmlns:xsi="http://www.w3.org/2001/XMLSchema-instance" xsi:type="dcterms:W3CDTF">2018-01-19T08:20:00Z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