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5d1d" w14:paraId="07a5d1d" w:rsidRDefault="002B1D94" w:rsidP="002B1D94" w:rsidR="00F2461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22FD0" w:rsidRPr="00217782">
        <w:t>1</w:t>
      </w:r>
      <w:r w:rsidR="00065233" w:rsidRPr="00217782">
        <w:t xml:space="preserve"> St-</w:t>
      </w:r>
      <w:r w:rsidR="005703E4">
        <w:t>373</w:t>
      </w:r>
      <w:r w:rsidR="00F2461E" w:rsidRPr="00217782">
        <w:t>/</w:t>
      </w:r>
      <w:r>
        <w:t>2018</w:t>
      </w:r>
      <w:r w:rsidR="00D05A4D">
        <w:t>-</w:t>
      </w:r>
      <w:r w:rsidR="005703E4">
        <w:t>12</w:t>
      </w:r>
    </w:p>
    <w:p w:rsidRDefault="002B1D94" w:rsidP="002B1D94" w:rsidR="002B1D94">
      <w:pPr>
        <w:jc w:val="right"/>
      </w:pPr>
    </w:p>
    <w:p w:rsidRDefault="002B1D94" w:rsidP="002B1D94" w:rsidR="002B1D94">
      <w:pPr>
        <w:jc w:val="right"/>
      </w:pPr>
    </w:p>
    <w:p w:rsidRDefault="002B1D94" w:rsidP="002B1D94" w:rsidR="002B1D94" w:rsidRPr="00217782">
      <w:pPr>
        <w:jc w:val="right"/>
      </w:pPr>
    </w:p>
    <w:p w:rsidRDefault="002B1D94" w:rsidP="002B1D94" w:rsidR="002B1D94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B1D94" w:rsidP="002B1D94" w:rsidR="002B1D94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5E112F" w:rsidP="00752118" w:rsidR="00F2461E" w:rsidRPr="00217782">
      <w:pPr>
        <w:jc w:val="center"/>
      </w:pPr>
      <w:r>
        <w:t>R</w:t>
      </w:r>
      <w:r w:rsidR="00752118" w:rsidRPr="00217782">
        <w:t xml:space="preserve">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 xml:space="preserve">TRGOVAČKI SUD U ZADRU, po sucu ovog suda Ardeni Bajlo u stečajnom postupku nad </w:t>
      </w:r>
      <w:r w:rsidR="00217782" w:rsidRPr="00217782">
        <w:t xml:space="preserve">stečajnim dužnikom </w:t>
      </w:r>
      <w:r w:rsidR="005703E4">
        <w:t xml:space="preserve">OSTREA, </w:t>
      </w:r>
      <w:r w:rsidR="005703E4" w:rsidRPr="00A56DCC">
        <w:t xml:space="preserve">d.o.o., </w:t>
      </w:r>
      <w:proofErr w:type="spellStart"/>
      <w:r w:rsidR="005703E4">
        <w:t>Stankovci</w:t>
      </w:r>
      <w:proofErr w:type="spellEnd"/>
      <w:r w:rsidR="005703E4" w:rsidRPr="00A56DCC">
        <w:t xml:space="preserve">, </w:t>
      </w:r>
      <w:r w:rsidR="005703E4">
        <w:t>Hrvatske vlade 1</w:t>
      </w:r>
      <w:r w:rsidR="005703E4" w:rsidRPr="00A56DCC">
        <w:t xml:space="preserve">, OIB: </w:t>
      </w:r>
      <w:r w:rsidR="005703E4">
        <w:t>33106438639</w:t>
      </w:r>
      <w:r w:rsidR="00622FD0" w:rsidRPr="00217782">
        <w:t xml:space="preserve">, postupajući temeljem </w:t>
      </w:r>
      <w:r w:rsidR="00C61875">
        <w:t>odredbe čl. 178</w:t>
      </w:r>
      <w:r w:rsidR="00622FD0" w:rsidRPr="00217782">
        <w:t>. st.</w:t>
      </w:r>
      <w:r w:rsidR="00C61875">
        <w:t xml:space="preserve"> 2</w:t>
      </w:r>
      <w:r w:rsidR="00622FD0" w:rsidRPr="00217782">
        <w:t>., a u svezi čl.</w:t>
      </w:r>
      <w:r w:rsidR="00C61875">
        <w:t xml:space="preserve"> 177. i čl. 180. Stečajnog zakona (Narodne novine</w:t>
      </w:r>
      <w:r w:rsidR="00622FD0" w:rsidRPr="00217782">
        <w:t xml:space="preserve"> broj </w:t>
      </w:r>
      <w:r w:rsidR="00C61875">
        <w:t>71/15</w:t>
      </w:r>
      <w:r w:rsidR="0035240E">
        <w:t xml:space="preserve"> i 104/17</w:t>
      </w:r>
      <w:r w:rsidR="00622FD0" w:rsidRPr="00217782">
        <w:t xml:space="preserve">) dana </w:t>
      </w:r>
      <w:r w:rsidR="005703E4">
        <w:t>22</w:t>
      </w:r>
      <w:r w:rsidR="003E5C68">
        <w:t>.</w:t>
      </w:r>
      <w:r w:rsidR="00F1321B">
        <w:t xml:space="preserve"> </w:t>
      </w:r>
      <w:r w:rsidR="005703E4">
        <w:t>siječnja 2019</w:t>
      </w:r>
      <w:r w:rsidR="00D05A4D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C61875" w:rsidR="00C61875" w:rsidRPr="00B951E5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</w:t>
      </w:r>
      <w:r w:rsidR="005703E4">
        <w:t xml:space="preserve">Petru Kovačeviću iz Kaštel </w:t>
      </w:r>
      <w:proofErr w:type="spellStart"/>
      <w:r w:rsidR="005703E4">
        <w:t>Štafilića</w:t>
      </w:r>
      <w:proofErr w:type="spellEnd"/>
      <w:r w:rsidR="005703E4" w:rsidRPr="00355932">
        <w:t xml:space="preserve">, </w:t>
      </w:r>
      <w:r w:rsidR="005703E4">
        <w:rPr>
          <w:rFonts w:eastAsiaTheme="minorHAnsi"/>
          <w:lang w:eastAsia="en-US"/>
        </w:rPr>
        <w:t xml:space="preserve">Cesta </w:t>
      </w:r>
      <w:proofErr w:type="spellStart"/>
      <w:r w:rsidR="005703E4">
        <w:rPr>
          <w:rFonts w:eastAsiaTheme="minorHAnsi"/>
          <w:lang w:eastAsia="en-US"/>
        </w:rPr>
        <w:t>Dr.Franje</w:t>
      </w:r>
      <w:proofErr w:type="spellEnd"/>
      <w:r w:rsidR="005703E4">
        <w:rPr>
          <w:rFonts w:eastAsiaTheme="minorHAnsi"/>
          <w:lang w:eastAsia="en-US"/>
        </w:rPr>
        <w:t xml:space="preserve"> Tuđmana 1236</w:t>
      </w:r>
      <w:r w:rsidR="005703E4" w:rsidRPr="00355932">
        <w:t xml:space="preserve">, OIB: </w:t>
      </w:r>
      <w:r w:rsidR="005703E4">
        <w:rPr>
          <w:bCs/>
        </w:rPr>
        <w:t>63525066803</w:t>
      </w:r>
      <w:r w:rsidR="005C3350" w:rsidRPr="00217782">
        <w:t xml:space="preserve">, </w:t>
      </w:r>
      <w:r w:rsidR="00C61875">
        <w:t>izrič</w:t>
      </w:r>
      <w:r w:rsidR="0035240E">
        <w:t xml:space="preserve">e se novčana kazna u iznosu od </w:t>
      </w:r>
      <w:r w:rsidR="005703E4">
        <w:t>5</w:t>
      </w:r>
      <w:r w:rsidR="00C61875" w:rsidRPr="005B14BA">
        <w:t>.000,00</w:t>
      </w:r>
      <w:r w:rsidR="00E85CFA">
        <w:t xml:space="preserve"> kuna koju je duž</w:t>
      </w:r>
      <w:r w:rsidR="005703E4">
        <w:t>an</w:t>
      </w:r>
      <w:r w:rsidR="00C61875">
        <w:t xml:space="preserve"> uplatiti u roku od 30 dana i o izvršenoj uplati odmah izvijesti sud</w:t>
      </w:r>
      <w:r w:rsidR="00C61875" w:rsidRPr="000C04BF">
        <w:t>. Kazna se plaća u korist Drž</w:t>
      </w:r>
      <w:r w:rsidR="00C61875">
        <w:t>avnog proračuna žiro račun broj</w:t>
      </w:r>
      <w:r w:rsidR="00C61875" w:rsidRPr="000C04BF">
        <w:t xml:space="preserve">: </w:t>
      </w:r>
      <w:r w:rsidR="00C61875">
        <w:t>HR12</w:t>
      </w:r>
      <w:r w:rsidR="00C61875" w:rsidRPr="000C04BF">
        <w:t>100100518630</w:t>
      </w:r>
      <w:r w:rsidR="00C61875">
        <w:t xml:space="preserve">00160, model HR 63 s pozivom na broj: </w:t>
      </w:r>
      <w:r w:rsidR="00C61875" w:rsidRPr="005B14BA">
        <w:t>6076-23405-</w:t>
      </w:r>
      <w:r w:rsidR="005703E4">
        <w:t>37318</w:t>
      </w:r>
      <w:r w:rsidR="006828B5">
        <w:t>4</w:t>
      </w:r>
      <w:r w:rsidR="001252FC" w:rsidRPr="005B14BA">
        <w:t>.</w:t>
      </w:r>
      <w:r w:rsidR="00C61875" w:rsidRPr="00B951E5"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0C04BF">
        <w:t xml:space="preserve">Ukoliko </w:t>
      </w:r>
      <w:r w:rsidR="005703E4">
        <w:t>Petar Kovačević</w:t>
      </w:r>
      <w:r w:rsidR="009821B5">
        <w:t xml:space="preserve"> </w:t>
      </w:r>
      <w:r w:rsidRPr="000C04BF">
        <w:t>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C61875" w:rsidP="00C61875" w:rsidR="00C61875">
      <w:pPr>
        <w:pStyle w:val="Odlomakpopisa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675" w:left="0"/>
        <w:jc w:val="both"/>
      </w:pPr>
      <w:r>
        <w:t xml:space="preserve">Žalba izjavljena protiv ovog rješenja o novčanoj kazni ne odgađa provedbu istog.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center"/>
      </w:pPr>
      <w:r w:rsidRPr="000C04BF">
        <w:t>Obrazloženje</w:t>
      </w:r>
    </w:p>
    <w:p w:rsidRDefault="00C61875" w:rsidP="00C61875" w:rsidR="00C61875" w:rsidRPr="000C04BF">
      <w:pPr>
        <w:jc w:val="center"/>
      </w:pPr>
    </w:p>
    <w:p w:rsidRDefault="00C61875" w:rsidP="00EF6574" w:rsidR="00EF6574">
      <w:pPr>
        <w:jc w:val="both"/>
      </w:pPr>
      <w:r w:rsidRPr="000C04BF">
        <w:tab/>
      </w:r>
      <w:r w:rsidR="005B14BA">
        <w:t>Rješenjem</w:t>
      </w:r>
      <w:r w:rsidR="005B14BA" w:rsidRPr="000C04BF">
        <w:t xml:space="preserve"> ovoga suda poslovni broj</w:t>
      </w:r>
      <w:r w:rsidR="005B14BA">
        <w:t xml:space="preserve"> 1</w:t>
      </w:r>
      <w:r w:rsidR="005B14BA" w:rsidRPr="000C04BF">
        <w:t xml:space="preserve"> St-</w:t>
      </w:r>
      <w:r w:rsidR="005703E4">
        <w:t>373/18-4</w:t>
      </w:r>
      <w:r w:rsidR="005B14BA" w:rsidRPr="000C04BF">
        <w:t xml:space="preserve"> od </w:t>
      </w:r>
      <w:r w:rsidR="005703E4">
        <w:t>19</w:t>
      </w:r>
      <w:r w:rsidR="005B14BA">
        <w:t xml:space="preserve">. </w:t>
      </w:r>
      <w:r w:rsidR="005703E4">
        <w:t>studenog</w:t>
      </w:r>
      <w:r w:rsidR="005B14BA">
        <w:t xml:space="preserve"> 2018. pokrenut je prethodni postupak radi utvrđivanja uvjeta za otvaranje stečajnog postupka nad stečajnim dužnikom </w:t>
      </w:r>
      <w:r w:rsidR="005703E4">
        <w:t xml:space="preserve">OSTREA, </w:t>
      </w:r>
      <w:r w:rsidR="005703E4" w:rsidRPr="00A56DCC">
        <w:t xml:space="preserve">d.o.o., </w:t>
      </w:r>
      <w:proofErr w:type="spellStart"/>
      <w:r w:rsidR="005703E4">
        <w:t>Stankovci</w:t>
      </w:r>
      <w:proofErr w:type="spellEnd"/>
      <w:r w:rsidR="005B14BA">
        <w:t xml:space="preserve">. </w:t>
      </w:r>
      <w:r w:rsidR="005703E4">
        <w:t xml:space="preserve">Petar Kovačević </w:t>
      </w:r>
      <w:r w:rsidR="00EF6574">
        <w:t xml:space="preserve">kao </w:t>
      </w:r>
      <w:r w:rsidR="005703E4">
        <w:t>odgovorna osoba nije se odazvao</w:t>
      </w:r>
      <w:r w:rsidR="00EF6574">
        <w:t xml:space="preserve"> pozivu suda</w:t>
      </w:r>
      <w:r w:rsidR="005703E4">
        <w:t>, niti je opravdao svoj izostanak za ročište koje je naknadno određeno za 22. siječanja 2019.</w:t>
      </w:r>
    </w:p>
    <w:p w:rsidRDefault="00EF6574" w:rsidP="00EF6574" w:rsidR="005B14BA" w:rsidRPr="000C04BF">
      <w:pPr>
        <w:ind w:firstLine="708"/>
        <w:jc w:val="both"/>
      </w:pPr>
      <w:r>
        <w:t xml:space="preserve">Kako dakle </w:t>
      </w:r>
      <w:r w:rsidR="005703E4">
        <w:t xml:space="preserve">Petar Kovačević </w:t>
      </w:r>
      <w:r>
        <w:t>nije pri</w:t>
      </w:r>
      <w:r w:rsidR="005703E4">
        <w:t>stupio na ročište zakazano za 22</w:t>
      </w:r>
      <w:r>
        <w:t xml:space="preserve">. </w:t>
      </w:r>
      <w:r w:rsidR="005703E4">
        <w:t>siječnja 2019., niti je opravdao</w:t>
      </w:r>
      <w:r>
        <w:t xml:space="preserve"> svoj izostanak, a rješenjem ovog suda poslovni broj 1 St-</w:t>
      </w:r>
      <w:r w:rsidR="005703E4">
        <w:t>373/18-4 i zaključkom ovog suda poslovni broj 1 St-373/18-7 od 7. prosinca 2018.  je prethodno upozoren</w:t>
      </w:r>
      <w:r>
        <w:t xml:space="preserve"> na posljedice neodazivanja pozivu suda</w:t>
      </w:r>
      <w:r w:rsidR="005703E4">
        <w:t xml:space="preserve"> odnosno nedostavljanja podataka potrebnih radi utvrđivanja uvjeta za otvaranje stečajnog postupka </w:t>
      </w:r>
      <w:r>
        <w:t xml:space="preserve">u smislu novčanog kažnjavanja, valjalo je izreći ovu novčanu kaznu, a sve temeljem odredbe čl. 10. Stečajnog zakona na odgovarajući način primjenjujući odredbe čl. 10. Zakona o parničnom postupku zastupniku. Nadalje je temeljem odredbe čl. 10. st. 7. Zakona o parničnom postupku određeno da će se u slučaju da </w:t>
      </w:r>
      <w:r w:rsidR="005703E4">
        <w:t xml:space="preserve">Petar Kovačević </w:t>
      </w:r>
      <w:r>
        <w:t xml:space="preserve">ne plati kaznu odnosno sudu </w:t>
      </w:r>
      <w:r w:rsidR="005703E4">
        <w:t xml:space="preserve">ne dostavi dokaz o uplati, ovo </w:t>
      </w:r>
      <w:r>
        <w:lastRenderedPageBreak/>
        <w:t>rješenje dostaviti Financijskoj agenciji radi izravne</w:t>
      </w:r>
      <w:r w:rsidR="005703E4">
        <w:t xml:space="preserve"> naplate, dok je odredbom st. III</w:t>
      </w:r>
      <w:r>
        <w:t>. istoga članka određeno da žalba ne odgađa provedbu ovog rješenja.</w:t>
      </w:r>
      <w:r w:rsidR="005B14BA">
        <w:t xml:space="preserve"> </w:t>
      </w:r>
    </w:p>
    <w:p w:rsidRDefault="00C61875" w:rsidP="005B14BA" w:rsidR="00C61875" w:rsidRPr="000C04BF">
      <w:pPr>
        <w:jc w:val="both"/>
      </w:pPr>
      <w:r>
        <w:tab/>
        <w:t>Stoga je odlučeno kao u izreci.</w:t>
      </w:r>
    </w:p>
    <w:p w:rsidRDefault="00C61875" w:rsidP="00C61875" w:rsidR="00C61875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C61875" w:rsidP="00C61875" w:rsidR="00C61875" w:rsidRPr="000C04BF">
      <w:pPr>
        <w:ind w:left="705"/>
        <w:jc w:val="center"/>
      </w:pPr>
      <w:r w:rsidRPr="000C04BF">
        <w:t xml:space="preserve">U Zadru, </w:t>
      </w:r>
      <w:r w:rsidR="005703E4">
        <w:t>22</w:t>
      </w:r>
      <w:r w:rsidR="003E5C68">
        <w:t xml:space="preserve">. </w:t>
      </w:r>
      <w:r w:rsidR="005703E4">
        <w:t>siječnja</w:t>
      </w:r>
      <w:r w:rsidR="00FF2CF4">
        <w:t xml:space="preserve"> 201</w:t>
      </w:r>
      <w:r w:rsidR="005703E4">
        <w:t>9</w:t>
      </w:r>
      <w:r w:rsidR="003E5C68">
        <w:t>.</w:t>
      </w:r>
    </w:p>
    <w:p w:rsidRDefault="00C61875" w:rsidP="00C61875" w:rsidR="00C61875" w:rsidRPr="000C04BF">
      <w:pPr>
        <w:ind w:left="705"/>
        <w:jc w:val="both"/>
      </w:pPr>
    </w:p>
    <w:p w:rsidRDefault="003F1833" w:rsidP="003F1833" w:rsidR="00CC25DF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25DF">
        <w:t>Sutkinja</w:t>
      </w:r>
    </w:p>
    <w:p w:rsidRDefault="003F1833" w:rsidP="003F1833" w:rsidR="00CC25DF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  <w:t xml:space="preserve">Ardena </w:t>
      </w:r>
      <w:proofErr w:type="spellStart"/>
      <w:r w:rsidR="00CC25DF">
        <w:t>Bajlo</w:t>
      </w:r>
      <w:proofErr w:type="spellEnd"/>
      <w:r>
        <w:t>, v.r.</w:t>
      </w:r>
    </w:p>
    <w:p w:rsidRDefault="00C61875" w:rsidP="00C61875" w:rsidR="00C61875">
      <w:pPr>
        <w:jc w:val="right"/>
      </w:pPr>
    </w:p>
    <w:p w:rsidRDefault="00C61875" w:rsidP="00C61875" w:rsidR="00C61875">
      <w:pPr>
        <w:jc w:val="both"/>
      </w:pPr>
    </w:p>
    <w:p w:rsidRDefault="00C61875" w:rsidP="00C61875" w:rsidR="00C61875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C61875" w:rsidP="00C61875" w:rsidR="00C61875" w:rsidRPr="000C04BF">
      <w:pPr>
        <w:jc w:val="both"/>
      </w:pPr>
    </w:p>
    <w:p w:rsidRDefault="00FF2CF4" w:rsidP="00C61875" w:rsidR="00C61875" w:rsidRPr="000C04BF">
      <w:pPr>
        <w:jc w:val="both"/>
      </w:pPr>
      <w:r>
        <w:t>Pouka o pravnom lijeku</w:t>
      </w:r>
      <w:r w:rsidR="00C61875" w:rsidRPr="000C04BF">
        <w:t xml:space="preserve">: </w:t>
      </w:r>
    </w:p>
    <w:p w:rsidRDefault="00C61875" w:rsidP="00C61875" w:rsidR="00C61875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>
      <w:r w:rsidRPr="000C04BF">
        <w:t xml:space="preserve">Dostaviti: </w:t>
      </w:r>
    </w:p>
    <w:p w:rsidRDefault="005703E4" w:rsidP="00C61875" w:rsidR="00EF6574">
      <w:pPr>
        <w:numPr>
          <w:ilvl w:val="0"/>
          <w:numId w:val="4"/>
        </w:numPr>
      </w:pPr>
      <w:r>
        <w:t>Petar Kovačević</w:t>
      </w:r>
    </w:p>
    <w:p w:rsidRDefault="00C61875" w:rsidP="00C61875" w:rsidR="00C61875" w:rsidRPr="000C04BF">
      <w:pPr>
        <w:numPr>
          <w:ilvl w:val="0"/>
          <w:numId w:val="4"/>
        </w:numPr>
      </w:pPr>
      <w:r>
        <w:t>e-oglasna ploča suda</w:t>
      </w:r>
    </w:p>
    <w:p w:rsidRDefault="00C61875" w:rsidP="00C61875" w:rsidR="00C61875" w:rsidRPr="000C04BF">
      <w:pPr>
        <w:numPr>
          <w:ilvl w:val="0"/>
          <w:numId w:val="4"/>
        </w:numPr>
      </w:pPr>
      <w:r w:rsidRPr="000C04BF">
        <w:t>u spis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65233"/>
    <w:rsid w:val="000E25DE"/>
    <w:rsid w:val="001252FC"/>
    <w:rsid w:val="00144EE0"/>
    <w:rsid w:val="00167F59"/>
    <w:rsid w:val="001F65F0"/>
    <w:rsid w:val="00217782"/>
    <w:rsid w:val="0021787F"/>
    <w:rsid w:val="00235570"/>
    <w:rsid w:val="0028158F"/>
    <w:rsid w:val="002B1D94"/>
    <w:rsid w:val="002D3E0B"/>
    <w:rsid w:val="0035240E"/>
    <w:rsid w:val="00372821"/>
    <w:rsid w:val="003D30CD"/>
    <w:rsid w:val="003E5C68"/>
    <w:rsid w:val="003F1833"/>
    <w:rsid w:val="004217F2"/>
    <w:rsid w:val="004C277E"/>
    <w:rsid w:val="005703E4"/>
    <w:rsid w:val="00571EDB"/>
    <w:rsid w:val="005B14BA"/>
    <w:rsid w:val="005C008D"/>
    <w:rsid w:val="005C3350"/>
    <w:rsid w:val="005E112F"/>
    <w:rsid w:val="005E6DD7"/>
    <w:rsid w:val="005F406D"/>
    <w:rsid w:val="00622FD0"/>
    <w:rsid w:val="006828B5"/>
    <w:rsid w:val="006D5987"/>
    <w:rsid w:val="00736B9A"/>
    <w:rsid w:val="00752118"/>
    <w:rsid w:val="007536A6"/>
    <w:rsid w:val="0077543A"/>
    <w:rsid w:val="00836DDC"/>
    <w:rsid w:val="00851EEB"/>
    <w:rsid w:val="0087515F"/>
    <w:rsid w:val="009355C9"/>
    <w:rsid w:val="009771C1"/>
    <w:rsid w:val="009821B5"/>
    <w:rsid w:val="009A0CEB"/>
    <w:rsid w:val="009D259E"/>
    <w:rsid w:val="00A94666"/>
    <w:rsid w:val="00AB60C6"/>
    <w:rsid w:val="00B17F45"/>
    <w:rsid w:val="00B7167E"/>
    <w:rsid w:val="00B81307"/>
    <w:rsid w:val="00BB6DB6"/>
    <w:rsid w:val="00BE6C59"/>
    <w:rsid w:val="00C205FA"/>
    <w:rsid w:val="00C52AF4"/>
    <w:rsid w:val="00C61875"/>
    <w:rsid w:val="00CA0411"/>
    <w:rsid w:val="00CC25DF"/>
    <w:rsid w:val="00D05A4D"/>
    <w:rsid w:val="00E34807"/>
    <w:rsid w:val="00E85CFA"/>
    <w:rsid w:val="00EB209A"/>
    <w:rsid w:val="00EC5C80"/>
    <w:rsid w:val="00EE2DE0"/>
    <w:rsid w:val="00EF6574"/>
    <w:rsid w:val="00F1321B"/>
    <w:rsid w:val="00F2087B"/>
    <w:rsid w:val="00F2461E"/>
    <w:rsid w:val="00F70C68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link w:val="Tijeloteksta2"/>
    <w:rsid w:val="00C6187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B1D9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1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8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8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8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8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link w:val="Tijeloteksta2"/>
    <w:rsid w:val="00C6187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B1D9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1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8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8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8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8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St-373/2018-13</izvorni_sadrzaj>
    <derivirana_varijabla naziv="DomainObject.Oznaka_1">St-373/2018-13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2019.</izvorni_sadrzaj>
    <derivirana_varijabla naziv="DomainObject.Predmet.DatumRjesavanja_1">11.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OSTREA d.o.o. za preradu ribe</izvorni_sadrzaj>
    <derivirana_varijabla naziv="DomainObject.Predmet.ProtustrankaFormated_1">  OSTREA d.o.o. za preradu ribe</derivirana_varijabla>
  </DomainObject.Predmet.ProtustrankaFormated>
  <DomainObject.Predmet.ProtustrankaFormatedOIB>
    <izvorni_sadrzaj>  OSTREA d.o.o. za preradu ribe, OIB 33106438639</izvorni_sadrzaj>
    <derivirana_varijabla naziv="DomainObject.Predmet.ProtustrankaFormatedOIB_1">  OSTREA d.o.o. za preradu ribe, OIB 33106438639</derivirana_varijabla>
  </DomainObject.Predmet.ProtustrankaFormatedOIB>
  <DomainObject.Predmet.ProtustrankaFormatedWithAdress>
    <izvorni_sadrzaj> OSTREA d.o.o. za preradu ribe, Hrvatske vlade 1, 23422 Stankovci</izvorni_sadrzaj>
    <derivirana_varijabla naziv="DomainObject.Predmet.ProtustrankaFormatedWithAdress_1"> OSTREA d.o.o. za preradu ribe, Hrvatske vlade 1, 23422 Stankovci</derivirana_varijabla>
  </DomainObject.Predmet.ProtustrankaFormatedWithAdress>
  <DomainObject.Predmet.ProtustrankaFormatedWithAdressOIB>
    <izvorni_sadrzaj> OSTREA d.o.o. za preradu ribe, OIB 33106438639, Hrvatske vlade 1, 23422 Stankovci</izvorni_sadrzaj>
    <derivirana_varijabla naziv="DomainObject.Predmet.ProtustrankaFormatedWithAdressOIB_1"> OSTREA d.o.o. za preradu ribe, OIB 33106438639, Hrvatske vlade 1, 23422 Stankovci</derivirana_varijabla>
  </DomainObject.Predmet.ProtustrankaFormatedWithAdressOIB>
  <DomainObject.Predmet.ProtustrankaWithAdress>
    <izvorni_sadrzaj>OSTREA d.o.o. za preradu ribe Hrvatske vlade 1, 23422 Stankovci</izvorni_sadrzaj>
    <derivirana_varijabla naziv="DomainObject.Predmet.ProtustrankaWithAdress_1">OSTREA d.o.o. za preradu ribe Hrvatske vlade 1, 23422 Stankovci</derivirana_varijabla>
  </DomainObject.Predmet.ProtustrankaWithAdress>
  <DomainObject.Predmet.ProtustrankaWithAdressOIB>
    <izvorni_sadrzaj>OSTREA d.o.o. za preradu ribe, OIB 33106438639, Hrvatske vlade 1, 23422 Stankovci</izvorni_sadrzaj>
    <derivirana_varijabla naziv="DomainObject.Predmet.ProtustrankaWithAdressOIB_1">OSTREA d.o.o. za preradu ribe, OIB 33106438639, Hrvatske vlade 1, 23422 Stankovci</derivirana_varijabla>
  </DomainObject.Predmet.ProtustrankaWithAdressOIB>
  <DomainObject.Predmet.ProtustrankaNazivFormated>
    <izvorni_sadrzaj>OSTREA d.o.o. za preradu ribe</izvorni_sadrzaj>
    <derivirana_varijabla naziv="DomainObject.Predmet.ProtustrankaNazivFormated_1">OSTREA d.o.o. za preradu ribe</derivirana_varijabla>
  </DomainObject.Predmet.ProtustrankaNazivFormated>
  <DomainObject.Predmet.ProtustrankaNazivFormatedOIB>
    <izvorni_sadrzaj>OSTREA d.o.o. za preradu ribe, OIB 33106438639</izvorni_sadrzaj>
    <derivirana_varijabla naziv="DomainObject.Predmet.ProtustrankaNazivFormatedOIB_1">OSTREA d.o.o. za preradu ribe, OIB 33106438639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OSTREA d.o.o. za preradu ribe</item>
    </izvorni_sadrzaj>
    <derivirana_varijabla naziv="DomainObject.Predmet.ProtuStrankaListFormated_1">
      <item>OSTREA d.o.o. za preradu ribe</item>
    </derivirana_varijabla>
  </DomainObject.Predmet.ProtuStrankaListFormated>
  <DomainObject.Predmet.ProtuStrankaListFormatedOIB>
    <izvorni_sadrzaj>
      <item>OSTREA d.o.o. za preradu ribe, OIB 33106438639</item>
    </izvorni_sadrzaj>
    <derivirana_varijabla naziv="DomainObject.Predmet.ProtuStrankaListFormatedOIB_1">
      <item>OSTREA d.o.o. za preradu ribe, OIB 33106438639</item>
    </derivirana_varijabla>
  </DomainObject.Predmet.ProtuStrankaListFormatedOIB>
  <DomainObject.Predmet.ProtuStrankaListFormatedWithAdress>
    <izvorni_sadrzaj>
      <item>OSTREA d.o.o. za preradu ribe, Hrvatske vlade 1, 23422 Stankovci</item>
    </izvorni_sadrzaj>
    <derivirana_varijabla naziv="DomainObject.Predmet.ProtuStrankaListFormatedWithAdress_1">
      <item>OSTREA d.o.o. za preradu ribe, Hrvatske vlade 1, 23422 Stankovci</item>
    </derivirana_varijabla>
  </DomainObject.Predmet.ProtuStrankaListFormatedWithAdress>
  <DomainObject.Predmet.ProtuStrankaListFormatedWithAdressOIB>
    <izvorni_sadrzaj>
      <item>OSTREA d.o.o. za preradu ribe, OIB 33106438639, Hrvatske vlade 1, 23422 Stankovci</item>
    </izvorni_sadrzaj>
    <derivirana_varijabla naziv="DomainObject.Predmet.ProtuStrankaListFormatedWithAdressOIB_1">
      <item>OSTREA d.o.o. za preradu ribe, OIB 33106438639, Hrvatske vlade 1, 23422 Stankovci</item>
    </derivirana_varijabla>
  </DomainObject.Predmet.ProtuStrankaListFormatedWithAdressOIB>
  <DomainObject.Predmet.ProtuStrankaListNazivFormated>
    <izvorni_sadrzaj>
      <item>OSTREA d.o.o. za preradu ribe</item>
    </izvorni_sadrzaj>
    <derivirana_varijabla naziv="DomainObject.Predmet.ProtuStrankaListNazivFormated_1">
      <item>OSTREA d.o.o. za preradu ribe</item>
    </derivirana_varijabla>
  </DomainObject.Predmet.ProtuStrankaListNazivFormated>
  <DomainObject.Predmet.ProtuStrankaListNazivFormatedOIB>
    <izvorni_sadrzaj>
      <item>OSTREA d.o.o. za preradu ribe, OIB 33106438639</item>
    </izvorni_sadrzaj>
    <derivirana_varijabla naziv="DomainObject.Predmet.ProtuStrankaListNazivFormatedOIB_1">
      <item>OSTREA d.o.o. za preradu ribe, OIB 33106438639</item>
    </derivirana_varijabla>
  </DomainObject.Predmet.ProtuStrankaListNazivFormatedOIB>
  <DomainObject.Predmet.OstaliListFormated>
    <izvorni_sadrzaj>
      <item>Petar Kovačević</item>
    </izvorni_sadrzaj>
    <derivirana_varijabla naziv="DomainObject.Predmet.OstaliListFormated_1">
      <item>Petar Kovačević</item>
    </derivirana_varijabla>
  </DomainObject.Predmet.OstaliListFormated>
  <DomainObject.Predmet.OstaliListFormatedOIB>
    <izvorni_sadrzaj>
      <item>Petar Kovačević, OIB 63525066803</item>
    </izvorni_sadrzaj>
    <derivirana_varijabla naziv="DomainObject.Predmet.OstaliListFormatedOIB_1">
      <item>Petar Kovačević, OIB 63525066803</item>
    </derivirana_varijabla>
  </DomainObject.Predmet.OstaliListFormatedOIB>
  <DomainObject.Predmet.OstaliListFormatedWithAdress>
    <izvorni_sadrzaj>
      <item>Petar Kovačević, CESTA DR.FRANJE TUĐMANA 1236 (ranije: KAŠTEL ŠTAFILIĆ, PUT RESNIKA, 0), 21217 Kaštel Štafilić</item>
    </izvorni_sadrzaj>
    <derivirana_varijabla naziv="DomainObject.Predmet.OstaliListFormatedWithAdress_1">
      <item>Petar Kovačević, CESTA DR.FRANJE TUĐMANA 1236 (ranije: KAŠTEL ŠTAFILIĆ, PUT RESNIKA, 0), 21217 Kaštel Štafilić</item>
    </derivirana_varijabla>
  </DomainObject.Predmet.OstaliListFormatedWithAdress>
  <DomainObject.Predmet.OstaliListFormatedWithAdressOIB>
    <izvorni_sadrzaj>
      <item>Petar Kovačević, OIB 63525066803, CESTA DR.FRANJE TUĐMANA 1236 (ranije: KAŠTEL ŠTAFILIĆ, PUT RESNIKA, 0), 21217 Kaštel Štafilić</item>
    </izvorni_sadrzaj>
    <derivirana_varijabla naziv="DomainObject.Predmet.OstaliListFormatedWithAdressOIB_1">
      <item>Petar Kovačević, OIB 63525066803, CESTA DR.FRANJE TUĐMANA 1236 (ranije: KAŠTEL ŠTAFILIĆ, PUT RESNIKA, 0), 21217 Kaštel Štafilić</item>
    </derivirana_varijabla>
  </DomainObject.Predmet.OstaliListFormatedWithAdressOIB>
  <DomainObject.Predmet.OstaliListNazivFormated>
    <izvorni_sadrzaj>
      <item>Petar Kovačević</item>
    </izvorni_sadrzaj>
    <derivirana_varijabla naziv="DomainObject.Predmet.OstaliListNazivFormated_1">
      <item>Petar Kovačević</item>
    </derivirana_varijabla>
  </DomainObject.Predmet.OstaliListNazivFormated>
  <DomainObject.Predmet.OstaliListNazivFormatedOIB>
    <izvorni_sadrzaj>
      <item>Petar Kovačević, OIB 63525066803</item>
    </izvorni_sadrzaj>
    <derivirana_varijabla naziv="DomainObject.Predmet.OstaliListNazivFormatedOIB_1">
      <item>Petar Kovačević, OIB 63525066803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St-373/2018-13</izvorni_sadrzaj>
    <derivirana_varijabla naziv="DomainObject.PoslovniBrojDokumenta_1">St-373/2018-13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OSTREA d.o.o. za preradu ribe</izvorni_sadrzaj>
    <derivirana_varijabla naziv="DomainObject.Predmet.ProtustrankaIDrugi_1">OSTREA d.o.o. za preradu ribe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OSTREA d.o.o. za preradu ribe, OIB 33106438639, Hrvatske vlade 1, 23422 Stankovci</izvorni_sadrzaj>
    <derivirana_varijabla naziv="DomainObject.Predmet.ProtustrankaIDrugiAdressOIB_1">OSTREA d.o.o. za preradu ribe, OIB 33106438639,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2019.</izvorni_sadrzaj>
    <derivirana_varijabla naziv="DomainObject.Predmet.OdlukaRjesenje.DatumDonosenjaOdluke_1">11.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St-373/2018-10</izvorni_sadrzaj>
    <derivirana_varijabla naziv="DomainObject.Predmet.OdlukaRjesenje.Oznaka_1">St-373/2018-10</derivirana_varijabla>
  </DomainObject.Predmet.OdlukaRjesenje.Oznaka>
  <DomainObject.Predmet.SudioniciListNaziv>
    <izvorni_sadrzaj>
      <item>FINA</item>
      <item>OSTREA d.o.o. za preradu ribe</item>
      <item>Petar Kovačević</item>
    </izvorni_sadrzaj>
    <derivirana_varijabla naziv="DomainObject.Predmet.SudioniciListNaziv_1">
      <item>FINA</item>
      <item>OSTREA d.o.o. za preradu ribe</item>
      <item>Petar Kovačević</item>
    </derivirana_varijabla>
  </DomainObject.Predmet.SudioniciListNaziv>
  <DomainObject.Predmet.SudioniciListAdressOIB>
    <izvorni_sadrzaj>
      <item>FINA, OIB 85821130368, Ivana Danila 4,23000 Zadar</item>
      <item>OSTREA d.o.o. za preradu ribe, OIB 33106438639, Hrvatske vlade 1,23422 Stankovci</item>
      <item>Petar Kovačević, OIB 63525066803, CESTA DR.FRANJE TUĐMANA 1236 (ranije: KAŠTEL ŠTAFILIĆ, PUT RESNIKA, 0),21217 Kaštel Štafilić</item>
    </izvorni_sadrzaj>
    <derivirana_varijabla naziv="DomainObject.Predmet.SudioniciListAdressOIB_1">
      <item>FINA, OIB 85821130368, Ivana Danila 4,23000 Zadar</item>
      <item>OSTREA d.o.o. za preradu ribe, OIB 33106438639, Hrvatske vlade 1,23422 Stankovci</item>
      <item>Petar Kovačević, OIB 63525066803, CESTA DR.FRANJE TUĐMANA 1236 (ranije: KAŠTEL ŠTAFILIĆ, PUT RESNIKA, 0),21217 Kaštel Štafilić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33106438639</item>
      <item>, OIB 63525066803</item>
    </izvorni_sadrzaj>
    <derivirana_varijabla naziv="DomainObject.Predmet.SudioniciListNazivOIB_1">
      <item>, OIB 85821130368</item>
      <item>, OIB 33106438639</item>
      <item>, OIB 63525066803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St-373/2018-11</izvorni_sadrzaj>
    <derivirana_varijabla naziv="DomainObject.PredzadnjaOdlukaIzPredmeta.Oznaka_1">St-373/2018-11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446</properties:Words>
  <properties:Characters>2370</properties:Characters>
  <properties:Lines>77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2019-01-22T09:22:00Z</dcterms:created>
  <dc:creator>Ardena Bajlo</dc:creator>
  <cp:lastModifiedBy>Ante Rubelj</cp:lastModifiedBy>
  <cp:lastPrinted>2019-01-23T13:08:00Z</cp:lastPrinted>
  <dcterms:modified xmlns:xsi="http://www.w3.org/2001/XMLSchema-instance" xsi:type="dcterms:W3CDTF">2019-01-23T13:08:00Z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St-373/2018-13 / Odluka - Rješenje (1St-373-18-NOVČANA_KAZNA_ZZ.docx)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