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65f8" w14:paraId="b8e65f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9380A">
        <w:t>607/16-3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F9380A">
        <w:t xml:space="preserve">HABJAN d.o.o., Zlatarski </w:t>
      </w:r>
      <w:proofErr w:type="spellStart"/>
      <w:r w:rsidR="00F9380A">
        <w:t>Strmec</w:t>
      </w:r>
      <w:proofErr w:type="spellEnd"/>
      <w:r w:rsidR="00F9380A">
        <w:t xml:space="preserve"> 13, Donja Dubrava</w:t>
      </w:r>
      <w:r w:rsidR="00665A9B">
        <w:t xml:space="preserve">, </w:t>
      </w:r>
      <w:r w:rsidR="00F9380A">
        <w:t xml:space="preserve">OIB: 78977473617, </w:t>
      </w:r>
      <w:r w:rsidR="00637444">
        <w:t xml:space="preserve">dana </w:t>
      </w:r>
      <w:r w:rsidR="00F9380A">
        <w:t>22</w:t>
      </w:r>
      <w:r w:rsidR="00740000">
        <w:t xml:space="preserve">. </w:t>
      </w:r>
      <w:r w:rsidR="00F9380A">
        <w:t xml:space="preserve">travnja </w:t>
      </w:r>
      <w:r w:rsidR="00637444">
        <w:t>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9380A">
        <w:t xml:space="preserve"> HABJAN d.o.o., Zlatarski </w:t>
      </w:r>
      <w:proofErr w:type="spellStart"/>
      <w:r w:rsidR="00F9380A">
        <w:t>Strmec</w:t>
      </w:r>
      <w:proofErr w:type="spellEnd"/>
      <w:r w:rsidR="00F9380A">
        <w:t xml:space="preserve"> 13, Donja Dubrava, OIB: 78977473617</w:t>
      </w:r>
      <w:r w:rsidR="00740000">
        <w:t xml:space="preserve">, </w:t>
      </w:r>
      <w:r w:rsidR="00CB6C18">
        <w:t xml:space="preserve">iznosi </w:t>
      </w:r>
      <w:r w:rsidR="00F9380A">
        <w:t xml:space="preserve">10.449,75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F9380A">
        <w:t xml:space="preserve"> Zoran </w:t>
      </w:r>
      <w:proofErr w:type="spellStart"/>
      <w:r w:rsidR="00F9380A">
        <w:t>Habjan</w:t>
      </w:r>
      <w:proofErr w:type="spellEnd"/>
      <w:r w:rsidR="00F9380A">
        <w:t xml:space="preserve">, Donja Dubrava, Zlatarski </w:t>
      </w:r>
      <w:proofErr w:type="spellStart"/>
      <w:r w:rsidR="00F9380A">
        <w:t>Strmec</w:t>
      </w:r>
      <w:proofErr w:type="spellEnd"/>
      <w:r w:rsidR="00F9380A">
        <w:t xml:space="preserve"> 13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F9380A">
        <w:t>22. travnja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380A">
        <w:t xml:space="preserve">   SUDAC</w:t>
      </w:r>
      <w:r>
        <w:t>:</w:t>
      </w:r>
    </w:p>
    <w:p w:rsidRDefault="00F9380A" w:rsidR="00F9380A"/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2C5" w:rsidR="00A132C5">
      <w:r>
        <w:separator/>
      </w:r>
    </w:p>
  </w:endnote>
  <w:endnote w:id="0" w:type="continuationSeparator">
    <w:p w:rsidRDefault="00A132C5" w:rsidR="00A13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2C5" w:rsidR="00A132C5">
      <w:r>
        <w:separator/>
      </w:r>
    </w:p>
  </w:footnote>
  <w:footnote w:id="0" w:type="continuationSeparator">
    <w:p w:rsidRDefault="00A132C5" w:rsidR="00A13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5E5F28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132C5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380A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HABJAN društvo s ograničenom odgovornošću za proizvodnju, trgovinu i usluge</izvorni_sadrzaj>
    <derivirana_varijabla naziv="DomainObject.Predmet.ProtustrankaFormated_1">  HABJAN društvo s ograničenom odgovornošću za proizvodnju, trgovinu i usluge</derivirana_varijabla>
  </DomainObject.Predmet.ProtustrankaFormated>
  <DomainObject.Predmet.ProtustrankaFormatedOIB>
    <izvorni_sadrzaj>  HABJAN društvo s ograničenom odgovornošću za proizvodnju, trgovinu i usluge, OIB 78977473617</izvorni_sadrzaj>
    <derivirana_varijabla naziv="DomainObject.Predmet.ProtustrankaFormatedOIB_1">  HABJAN društvo s ograničenom odgovornošću za proizvodnju, trgovinu i usluge, OIB 78977473617</derivirana_varijabla>
  </DomainObject.Predmet.ProtustrankaFormatedOIB>
  <DomainObject.Predmet.ProtustrankaFormatedWithAdress>
    <izvorni_sadrzaj> HABJAN društvo s ograničenom odgovornošću za proizvodnju, trgovinu i usluge, Zlatarski Strmec 13, 40320 Donja Dubrava</izvorni_sadrzaj>
    <derivirana_varijabla naziv="DomainObject.Predmet.ProtustrankaFormatedWithAdress_1"> HABJAN društvo s ograničenom odgovornošću za proizvodnju, trgovinu i usluge, Zlatarski Strmec 13, 40320 Donja Dubrava</derivirana_varijabla>
  </DomainObject.Predmet.ProtustrankaFormatedWithAdress>
  <DomainObject.Predmet.ProtustrankaFormatedWithAdressOIB>
    <izvorni_sadrzaj> HABJAN društvo s ograničenom odgovornošću za proizvodnju, trgovinu i usluge, OIB 78977473617, Zlatarski Strmec 13, 40320 Donja Dubrava</izvorni_sadrzaj>
    <derivirana_varijabla naziv="DomainObject.Predmet.ProtustrankaFormatedWithAdressOIB_1"> HABJAN društvo s ograničenom odgovornošću za proizvodnju, trgovinu i usluge, OIB 78977473617, Zlatarski Strmec 13, 40320 Donja Dubrava</derivirana_varijabla>
  </DomainObject.Predmet.ProtustrankaFormatedWithAdressOIB>
  <DomainObject.Predmet.ProtustrankaWithAdress>
    <izvorni_sadrzaj>HABJAN društvo s ograničenom odgovornošću za proizvodnju, trgovinu i usluge Zlatarski Strmec 13, 40320 Donja Dubrava</izvorni_sadrzaj>
    <derivirana_varijabla naziv="DomainObject.Predmet.ProtustrankaWithAdress_1">HABJAN društvo s ograničenom odgovornošću za proizvodnju, trgovinu i usluge Zlatarski Strmec 13, 40320 Donja Dubrava</derivirana_varijabla>
  </DomainObject.Predmet.ProtustrankaWithAdress>
  <DomainObject.Predmet.ProtustrankaWithAdressOIB>
    <izvorni_sadrzaj>HABJAN društvo s ograničenom odgovornošću za proizvodnju, trgovinu i usluge, OIB 78977473617, Zlatarski Strmec 13, 40320 Donja Dubrava</izvorni_sadrzaj>
    <derivirana_varijabla naziv="DomainObject.Predmet.ProtustrankaWithAdressOIB_1">HABJAN društvo s ograničenom odgovornošću za proizvodnju, trgovinu i usluge, OIB 78977473617, Zlatarski Strmec 13, 40320 Donja Dubrava</derivirana_varijabla>
  </DomainObject.Predmet.ProtustrankaWithAdressOIB>
  <DomainObject.Predmet.ProtustrankaNazivFormated>
    <izvorni_sadrzaj>HABJAN društvo s ograničenom odgovornošću za proizvodnju, trgovinu i usluge</izvorni_sadrzaj>
    <derivirana_varijabla naziv="DomainObject.Predmet.ProtustrankaNazivFormated_1">HABJAN društvo s ograničenom odgovornošću za proizvodnju, trgovinu i usluge</derivirana_varijabla>
  </DomainObject.Predmet.ProtustrankaNazivFormated>
  <DomainObject.Predmet.ProtustrankaNazivFormatedOIB>
    <izvorni_sadrzaj>HABJAN društvo s ograničenom odgovornošću za proizvodnju, trgovinu i usluge, OIB 78977473617</izvorni_sadrzaj>
    <derivirana_varijabla naziv="DomainObject.Predmet.ProtustrankaNazivFormatedOIB_1">HABJAN društvo s ograničenom odgovornošću za proizvodnju, trgovinu i usluge, OIB 78977473617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10449.75</izvorni_sadrzaj>
    <derivirana_varijabla naziv="DomainObject.Predmet.TrenutnaVrijednost_1">10449.75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HABJAN društvo s ograničenom odgovornošću za proizvodnju, trgovinu i usluge</item>
    </izvorni_sadrzaj>
    <derivirana_varijabla naziv="DomainObject.Predmet.ProtuStrankaListFormated_1">
      <item>HABJAN društvo s ograničenom odgovornošću za proizvodnju, trgovinu i usluge</item>
    </derivirana_varijabla>
  </DomainObject.Predmet.ProtuStrankaListFormated>
  <DomainObject.Predmet.ProtuStrankaListFormatedOIB>
    <izvorni_sadrzaj>
      <item>HABJAN društvo s ograničenom odgovornošću za proizvodnju, trgovinu i usluge, OIB 78977473617</item>
    </izvorni_sadrzaj>
    <derivirana_varijabla naziv="DomainObject.Predmet.ProtuStrankaListFormatedOIB_1">
      <item>HABJAN društvo s ograničenom odgovornošću za proizvodnju, trgovinu i usluge, OIB 78977473617</item>
    </derivirana_varijabla>
  </DomainObject.Predmet.ProtuStrankaListFormatedOIB>
  <DomainObject.Predmet.ProtuStrankaListFormatedWithAdress>
    <izvorni_sadrzaj>
      <item>HABJAN društvo s ograničenom odgovornošću za proizvodnju, trgovinu i usluge, Zlatarski Strmec 13, 40320 Donja Dubrava</item>
    </izvorni_sadrzaj>
    <derivirana_varijabla naziv="DomainObject.Predmet.ProtuStrankaListFormatedWithAdress_1">
      <item>HABJAN društvo s ograničenom odgovornošću za proizvodnju, trgovinu i usluge, Zlatarski Strmec 13, 40320 Donja Dubrava</item>
    </derivirana_varijabla>
  </DomainObject.Predmet.ProtuStrankaListFormatedWithAdress>
  <DomainObject.Predmet.ProtuStrankaListFormatedWithAdressOIB>
    <izvorni_sadrzaj>
      <item>HABJAN društvo s ograničenom odgovornošću za proizvodnju, trgovinu i usluge, OIB 78977473617, Zlatarski Strmec 13, 40320 Donja Dubrava</item>
    </izvorni_sadrzaj>
    <derivirana_varijabla naziv="DomainObject.Predmet.ProtuStrankaListFormatedWithAdressOIB_1">
      <item>HABJAN društvo s ograničenom odgovornošću za proizvodnju, trgovinu i usluge, OIB 78977473617, Zlatarski Strmec 13, 40320 Donja Dubrava</item>
    </derivirana_varijabla>
  </DomainObject.Predmet.ProtuStrankaListFormatedWithAdressOIB>
  <DomainObject.Predmet.ProtuStrankaListNazivFormated>
    <izvorni_sadrzaj>
      <item>HABJAN društvo s ograničenom odgovornošću za proizvodnju, trgovinu i usluge</item>
    </izvorni_sadrzaj>
    <derivirana_varijabla naziv="DomainObject.Predmet.ProtuStrankaListNazivFormated_1">
      <item>HABJAN društvo s ograničenom odgovornošću za proizvodnju, trgovinu i usluge</item>
    </derivirana_varijabla>
  </DomainObject.Predmet.ProtuStrankaListNazivFormated>
  <DomainObject.Predmet.ProtuStrankaListNazivFormatedOIB>
    <izvorni_sadrzaj>
      <item>HABJAN društvo s ograničenom odgovornošću za proizvodnju, trgovinu i usluge, OIB 78977473617</item>
    </izvorni_sadrzaj>
    <derivirana_varijabla naziv="DomainObject.Predmet.ProtuStrankaListNazivFormatedOIB_1">
      <item>HABJAN društvo s ograničenom odgovornošću za proizvodnju, trgovinu i usluge, OIB 78977473617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HABJAN društvo s ograničenom odgovornošću za proizvodnju, trgovinu i usluge</izvorni_sadrzaj>
    <derivirana_varijabla naziv="DomainObject.Predmet.ProtustrankaIDrugi_1">HABJAN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HABJAN društvo s ograničenom odgovornošću za proizvodnju, trgovinu i usluge, OIB 78977473617, Zlatarski Strmec 13, 40320 Donja Dubrava</izvorni_sadrzaj>
    <derivirana_varijabla naziv="DomainObject.Predmet.ProtustrankaIDrugiAdressOIB_1">HABJAN društvo s ograničenom odgovornošću za proizvodnju, trgovinu i usluge, OIB 78977473617, Zlatarski Strmec 13,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HABJAN društvo s ograničenom odgovornošću za proizvodnju, trgovinu i usluge</item>
      <item>sudski registar</item>
    </izvorni_sadrzaj>
    <derivirana_varijabla naziv="DomainObject.Predmet.SudioniciListNaziv_1">
      <item>Financijska agencija</item>
      <item>HABJAN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HABJAN društvo s ograničenom odgovornošću za proizvodnju, trgovinu i usluge, OIB 78977473617, Zlatarski Strmec 13,40320 Donja Dubrava</item>
      <item>sudski registar</item>
    </izvorni_sadrzaj>
    <derivirana_varijabla naziv="DomainObject.Predmet.SudioniciListAdressOIB_1">
      <item>Financijska agencija, OIB 85821130368</item>
      <item>HABJAN društvo s ograničenom odgovornošću za proizvodnju, trgovinu i usluge, OIB 78977473617, Zlatarski Strmec 13,40320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78977473617</item>
      <item>, OIB null</item>
    </izvorni_sadrzaj>
    <derivirana_varijabla naziv="DomainObject.Predmet.SudioniciListNazivOIB_1">
      <item>, OIB 85821130368</item>
      <item>, OIB 78977473617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F2466-C71B-4D6C-AA85-A9DD87AEA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1848</properties:Characters>
  <properties:Lines>47</properties:Lines>
  <properties:Paragraphs>14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2016-04-22T08:16:00Z</cp:lastPrinted>
  <dcterms:modified xmlns:xsi="http://www.w3.org/2001/XMLSchema-instance" xsi:type="dcterms:W3CDTF">2016-04-22T08:21:00Z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