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317e2" w14:paraId="73317e2" w:rsidRDefault="00DF773E" w:rsidP="00DF773E" w:rsidR="00DF773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73E" w:rsidP="00DF773E" w:rsidR="00DF773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F773E" w:rsidP="00DF773E" w:rsidR="00DF773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F773E" w:rsidP="00DF773E" w:rsidR="00DF773E" w:rsidRPr="007912E1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F773E" w:rsidP="00DF773E" w:rsidR="00DF773E" w:rsidRPr="007912E1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DF773E" w:rsidP="00DF773E" w:rsidR="00DF773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DF773E" w:rsidP="00DF773E" w:rsidR="00DF773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DF773E" w:rsidP="00DF773E" w:rsidR="00DF773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DF773E" w:rsidP="00DF773E" w:rsidR="00DF773E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DF773E" w:rsidP="00DF773E" w:rsidR="00DF773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</w:t>
      </w:r>
      <w:r>
        <w:rPr>
          <w:rFonts w:cs="Times New Roman" w:eastAsia="Times New Roman"/>
          <w:szCs w:val="24"/>
        </w:rPr>
        <w:t>17086 od 11. prosinca</w:t>
      </w:r>
      <w:r w:rsidRPr="007912E1">
        <w:rPr>
          <w:rFonts w:cs="Times New Roman" w:eastAsia="Times New Roman"/>
          <w:szCs w:val="24"/>
        </w:rPr>
        <w:t xml:space="preserve"> 2015., za provedbu skraćenog stečajnog postupka nad pravnom osobom</w:t>
      </w:r>
      <w:r w:rsidRPr="007912E1">
        <w:rPr>
          <w:rFonts w:eastAsiaTheme="minorHAnsi"/>
          <w:lang w:eastAsia="en-US"/>
        </w:rPr>
        <w:t xml:space="preserve"> (dužnikom)</w:t>
      </w:r>
      <w:r>
        <w:rPr>
          <w:rFonts w:eastAsiaTheme="minorHAnsi"/>
          <w:lang w:eastAsia="en-US"/>
        </w:rPr>
        <w:t xml:space="preserve"> COR SCORPII d. o. o. Pula, Teslina 17, OIB 76608240838, MBS 040289995, 14</w:t>
      </w:r>
      <w:r w:rsidRPr="007912E1">
        <w:rPr>
          <w:rFonts w:eastAsiaTheme="minorHAnsi"/>
          <w:lang w:eastAsia="en-US"/>
        </w:rPr>
        <w:t>. siječnja 2016.</w:t>
      </w:r>
    </w:p>
    <w:p w:rsidRDefault="00DF773E" w:rsidP="00DF773E" w:rsidR="00DF773E" w:rsidRPr="005C6FF9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DF773E" w:rsidP="00DF773E" w:rsidR="00DF773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DF773E" w:rsidP="00DF773E" w:rsidR="00DF773E" w:rsidRPr="007912E1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DF773E" w:rsidP="00DF773E" w:rsidR="00DF773E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>Odbacuje se zahtjev za provedbu skraćenog stečajnog postupka nad pravnom osobom</w:t>
      </w:r>
      <w:r w:rsidRPr="00A45A44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>COR SCORPII d. o. o. Pula, Teslina 17, OIB 76608240838, MBS 040289995.</w:t>
      </w:r>
    </w:p>
    <w:p w:rsidRDefault="00DF773E" w:rsidP="00DF773E" w:rsidR="00DF773E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DF773E" w:rsidP="00DF773E" w:rsidR="00DF773E">
      <w:pPr>
        <w:tabs>
          <w:tab w:pos="4438" w:val="left"/>
        </w:tabs>
        <w:ind w:firstLine="708"/>
        <w:rPr>
          <w:rFonts w:eastAsiaTheme="minorHAnsi"/>
          <w:lang w:eastAsia="en-US"/>
        </w:rPr>
      </w:pPr>
    </w:p>
    <w:p w:rsidRDefault="00DF773E" w:rsidP="00DF773E" w:rsidR="00DF773E" w:rsidRPr="007912E1">
      <w:pPr>
        <w:tabs>
          <w:tab w:pos="4438" w:val="left"/>
        </w:tabs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DF773E" w:rsidP="00DF773E" w:rsidR="00DF773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F773E" w:rsidP="00DF773E" w:rsidR="00DF773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>
        <w:rPr>
          <w:rFonts w:eastAsiaTheme="minorHAnsi"/>
          <w:lang w:eastAsia="en-US"/>
        </w:rPr>
        <w:t xml:space="preserve"> COR SCORPII d. o. o. Pula. U </w:t>
      </w:r>
      <w:r w:rsidRPr="007912E1">
        <w:rPr>
          <w:rFonts w:cs="Times New Roman" w:eastAsia="Times New Roman"/>
          <w:szCs w:val="24"/>
        </w:rPr>
        <w:t xml:space="preserve">zahtjevu je navedeno da dužnik nema zaposlenih te da na </w:t>
      </w:r>
      <w:r>
        <w:rPr>
          <w:rFonts w:cs="Times New Roman" w:eastAsia="Times New Roman"/>
          <w:szCs w:val="24"/>
        </w:rPr>
        <w:t>dan 1. rujna 2015</w:t>
      </w:r>
      <w:r w:rsidRPr="007912E1">
        <w:rPr>
          <w:rFonts w:cs="Times New Roman" w:eastAsia="Times New Roman"/>
          <w:szCs w:val="24"/>
        </w:rPr>
        <w:t>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</w:rPr>
        <w:t xml:space="preserve"> 530 </w:t>
      </w:r>
      <w:r w:rsidRPr="007912E1">
        <w:rPr>
          <w:rFonts w:cs="Times New Roman" w:eastAsia="Times New Roman"/>
          <w:szCs w:val="24"/>
        </w:rPr>
        <w:t xml:space="preserve">dana u ukupnom </w:t>
      </w:r>
      <w:r>
        <w:rPr>
          <w:rFonts w:cs="Times New Roman" w:eastAsia="Times New Roman"/>
          <w:szCs w:val="24"/>
        </w:rPr>
        <w:t xml:space="preserve">iznosu 3.616,67 </w:t>
      </w:r>
      <w:r w:rsidRPr="007912E1">
        <w:rPr>
          <w:rFonts w:cs="Times New Roman" w:eastAsia="Times New Roman"/>
          <w:szCs w:val="24"/>
        </w:rPr>
        <w:t>kuna.</w:t>
      </w:r>
    </w:p>
    <w:p w:rsidRDefault="00DF773E" w:rsidP="00DF773E" w:rsidR="00DF773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DF773E" w:rsidP="00DF773E" w:rsidR="00DF773E" w:rsidRPr="007912E1">
      <w:pPr>
        <w:tabs>
          <w:tab w:pos="4438" w:val="left"/>
        </w:tabs>
        <w:ind w:firstLine="708"/>
        <w:rPr>
          <w:rFonts w:eastAsiaTheme="minorHAnsi"/>
          <w:lang w:eastAsia="en-US"/>
        </w:rPr>
      </w:pPr>
      <w:r w:rsidRPr="007912E1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>
        <w:rPr>
          <w:rFonts w:eastAsiaTheme="minorHAnsi"/>
          <w:lang w:eastAsia="en-US"/>
        </w:rPr>
        <w:t xml:space="preserve">Tt-15/6874-1 od 31. prosinca 2015., </w:t>
      </w:r>
      <w:r w:rsidRPr="007912E1">
        <w:rPr>
          <w:rFonts w:eastAsiaTheme="minorHAnsi"/>
          <w:lang w:eastAsia="en-US"/>
        </w:rPr>
        <w:t>na temelju čl. 70. st. 4. Zakona o sudskom (Narodne novine br. 1/95, 57/96, 1/98, 30/99, 45/99, 54/05, 40/07, 91/10, 90/11, 148/13, 93/14), pokrenut postupak brisanja iz sudskog registra.</w:t>
      </w:r>
    </w:p>
    <w:p w:rsidRDefault="00DF773E" w:rsidP="00DF773E" w:rsidR="00DF773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DF773E" w:rsidP="00DF773E" w:rsidR="00DF773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DF773E" w:rsidP="00DF773E" w:rsidR="00DF773E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Pazinu 14. siječnja 2016.</w:t>
      </w:r>
    </w:p>
    <w:p w:rsidRDefault="00DF773E" w:rsidP="00DF773E" w:rsidR="00DF773E" w:rsidRPr="007912E1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DF773E" w:rsidP="00DF773E" w:rsidR="00DF773E" w:rsidRPr="007912E1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Sudska savjetnica</w:t>
      </w:r>
    </w:p>
    <w:p w:rsidRDefault="00DF773E" w:rsidP="00DF773E" w:rsidR="00DF773E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A19EE">
        <w:rPr>
          <w:rFonts w:cs="Times New Roman" w:eastAsia="Times New Roman"/>
          <w:szCs w:val="24"/>
        </w:rPr>
        <w:t>, v. r.</w:t>
      </w:r>
    </w:p>
    <w:p w:rsidRDefault="00DF773E" w:rsidP="00DF773E" w:rsidR="00DF773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F773E" w:rsidP="00DF773E" w:rsidR="00DF773E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lastRenderedPageBreak/>
        <w:t>UPUTA O PRAVNOM LIJEKU</w:t>
      </w:r>
    </w:p>
    <w:p w:rsidRDefault="00DF773E" w:rsidP="00DF773E" w:rsidR="00DF773E" w:rsidRPr="007912E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rješenja, a dostava se smatra obavljenom istekom osmog dana od dana objave rješenja na mrežnoj stranici e-Oglasna ploča sudova. </w:t>
      </w:r>
      <w:r w:rsidRPr="007912E1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DF773E" w:rsidP="00DF773E" w:rsidR="00DF773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F773E" w:rsidP="00DF773E" w:rsidR="00DF773E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DF773E" w:rsidP="00DF773E" w:rsidR="00DF773E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DF773E" w:rsidP="00DF773E" w:rsidR="00DF773E" w:rsidRPr="007912E1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- </w:t>
      </w:r>
      <w:r>
        <w:rPr>
          <w:rFonts w:cs="Times New Roman" w:eastAsia="Times New Roman"/>
          <w:szCs w:val="24"/>
        </w:rPr>
        <w:t>e-Oglasna ploča sudova.</w:t>
      </w:r>
    </w:p>
    <w:p w:rsidRDefault="00DF773E" w:rsidP="00DF773E" w:rsidR="00DF773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F773E" w:rsidP="00DF773E" w:rsidR="00DF773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F773E" w:rsidP="00DF773E" w:rsidR="00DF773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F773E" w:rsidP="00DF773E" w:rsidR="00DF773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F773E" w:rsidP="00DF773E" w:rsidR="00DF773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F773E" w:rsidP="00DF773E" w:rsidR="00DF773E" w:rsidRPr="007912E1">
      <w:pPr>
        <w:tabs>
          <w:tab w:pos="4438" w:val="left"/>
        </w:tabs>
        <w:rPr>
          <w:rFonts w:eastAsiaTheme="minorHAnsi"/>
          <w:lang w:eastAsia="en-US"/>
        </w:rPr>
      </w:pPr>
    </w:p>
    <w:p w:rsidRDefault="00DF773E" w:rsidP="00DF773E" w:rsidR="00DF773E" w:rsidRPr="007912E1">
      <w:pPr>
        <w:tabs>
          <w:tab w:pos="4438" w:val="left"/>
        </w:tabs>
      </w:pPr>
    </w:p>
    <w:p w:rsidRDefault="00DF773E" w:rsidP="00DF773E" w:rsidR="00DF773E" w:rsidRPr="007912E1">
      <w:pPr>
        <w:tabs>
          <w:tab w:pos="4438" w:val="left"/>
        </w:tabs>
      </w:pPr>
    </w:p>
    <w:p w:rsidRDefault="00DF773E" w:rsidP="00DF773E" w:rsidR="00DF773E" w:rsidRPr="007912E1">
      <w:pPr>
        <w:tabs>
          <w:tab w:pos="4438" w:val="left"/>
        </w:tabs>
      </w:pPr>
    </w:p>
    <w:p w:rsidRDefault="00DF773E" w:rsidP="00DF773E" w:rsidR="00DF773E" w:rsidRPr="007912E1">
      <w:pPr>
        <w:tabs>
          <w:tab w:pos="4438" w:val="left"/>
        </w:tabs>
      </w:pPr>
    </w:p>
    <w:p w:rsidRDefault="00DF773E" w:rsidP="00DF773E" w:rsidR="00DF773E" w:rsidRPr="007912E1">
      <w:pPr>
        <w:tabs>
          <w:tab w:pos="4438" w:val="left"/>
        </w:tabs>
      </w:pPr>
    </w:p>
    <w:p w:rsidRDefault="00DF773E" w:rsidP="00DF773E" w:rsidR="00DF773E" w:rsidRPr="007912E1">
      <w:pPr>
        <w:tabs>
          <w:tab w:pos="4438" w:val="left"/>
        </w:tabs>
      </w:pPr>
    </w:p>
    <w:p w:rsidRDefault="00DF773E" w:rsidP="00DF773E" w:rsidR="00DF773E" w:rsidRPr="007912E1">
      <w:pPr>
        <w:tabs>
          <w:tab w:pos="4438" w:val="left"/>
        </w:tabs>
      </w:pPr>
    </w:p>
    <w:p w:rsidRDefault="00DF773E" w:rsidP="00DF773E" w:rsidR="00DF773E" w:rsidRPr="007912E1">
      <w:pPr>
        <w:tabs>
          <w:tab w:pos="4438" w:val="left"/>
        </w:tabs>
      </w:pPr>
    </w:p>
    <w:p w:rsidRDefault="00DF773E" w:rsidP="00DF773E" w:rsidR="00DF773E" w:rsidRPr="007912E1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DF773E" w:rsidP="00DF773E" w:rsidR="00DF773E">
      <w:pPr>
        <w:tabs>
          <w:tab w:pos="4438" w:val="left"/>
        </w:tabs>
      </w:pPr>
    </w:p>
    <w:p w:rsidRDefault="00AB00F2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ACC" w:rsidP="00DF773E" w:rsidR="006D5ACC">
      <w:r>
        <w:separator/>
      </w:r>
    </w:p>
  </w:endnote>
  <w:endnote w:id="0" w:type="continuationSeparator">
    <w:p w:rsidRDefault="006D5ACC" w:rsidP="00DF773E" w:rsidR="006D5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ACC" w:rsidP="00DF773E" w:rsidR="006D5ACC">
      <w:r>
        <w:separator/>
      </w:r>
    </w:p>
  </w:footnote>
  <w:footnote w:id="0" w:type="continuationSeparator">
    <w:p w:rsidRDefault="006D5ACC" w:rsidP="00DF773E" w:rsidR="006D5A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ACC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B00F2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</w:t>
    </w:r>
    <w:r w:rsidR="00DF773E">
      <w:rPr>
        <w:szCs w:val="24"/>
      </w:rPr>
      <w:t>200</w:t>
    </w:r>
    <w:r>
      <w:rPr>
        <w:szCs w:val="24"/>
      </w:rPr>
      <w:t>/2015-4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773E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St-1200</w:t>
    </w:r>
    <w:r w:rsidR="006D5ACC">
      <w:rPr>
        <w:szCs w:val="24"/>
      </w:rPr>
      <w:t>/2015-4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2EE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F34C6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19EE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3F1A"/>
    <w:rsid w:val="006C7F4E"/>
    <w:rsid w:val="006D2549"/>
    <w:rsid w:val="006D5ACC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7937"/>
    <w:rsid w:val="00960E15"/>
    <w:rsid w:val="00984A60"/>
    <w:rsid w:val="00986C51"/>
    <w:rsid w:val="0099219C"/>
    <w:rsid w:val="009A6044"/>
    <w:rsid w:val="009B07C7"/>
    <w:rsid w:val="009F4B70"/>
    <w:rsid w:val="009F5F23"/>
    <w:rsid w:val="00A00957"/>
    <w:rsid w:val="00A11329"/>
    <w:rsid w:val="00A147E7"/>
    <w:rsid w:val="00A16C6A"/>
    <w:rsid w:val="00A553F0"/>
    <w:rsid w:val="00A639DB"/>
    <w:rsid w:val="00A72F71"/>
    <w:rsid w:val="00A7615D"/>
    <w:rsid w:val="00A81DB5"/>
    <w:rsid w:val="00A902B5"/>
    <w:rsid w:val="00A943AB"/>
    <w:rsid w:val="00A97851"/>
    <w:rsid w:val="00AA4588"/>
    <w:rsid w:val="00AA4899"/>
    <w:rsid w:val="00AA4AF4"/>
    <w:rsid w:val="00AA52C6"/>
    <w:rsid w:val="00AA628D"/>
    <w:rsid w:val="00AB00F2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64967"/>
    <w:rsid w:val="00B67AB1"/>
    <w:rsid w:val="00B91DEB"/>
    <w:rsid w:val="00B94C0C"/>
    <w:rsid w:val="00BA2A51"/>
    <w:rsid w:val="00BA5A95"/>
    <w:rsid w:val="00BB18DB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A5F7D"/>
    <w:rsid w:val="00CC409F"/>
    <w:rsid w:val="00CC7033"/>
    <w:rsid w:val="00CD583E"/>
    <w:rsid w:val="00CD6D0B"/>
    <w:rsid w:val="00CF6414"/>
    <w:rsid w:val="00D364E6"/>
    <w:rsid w:val="00D37DFE"/>
    <w:rsid w:val="00D421CB"/>
    <w:rsid w:val="00D47419"/>
    <w:rsid w:val="00D573C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3E48"/>
    <w:rsid w:val="00DC19A8"/>
    <w:rsid w:val="00DC2EF8"/>
    <w:rsid w:val="00DE12BF"/>
    <w:rsid w:val="00DE50F5"/>
    <w:rsid w:val="00DF5F9C"/>
    <w:rsid w:val="00DF773E"/>
    <w:rsid w:val="00E15819"/>
    <w:rsid w:val="00E21721"/>
    <w:rsid w:val="00E26AAD"/>
    <w:rsid w:val="00E27ECC"/>
    <w:rsid w:val="00E312D9"/>
    <w:rsid w:val="00E37144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32EE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773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773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773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7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773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773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F773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0F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B00F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B00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B00F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773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F773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773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F77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773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F773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F773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0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0F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B00F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B00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B00F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St-1200/2015</izvorni_sadrzaj>
    <derivirana_varijabla naziv="DomainObject.Predmet.OznakaBroj_1">St-1200/2015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 SCORPII d.o.o. PULA</izvorni_sadrzaj>
    <derivirana_varijabla naziv="DomainObject.Predmet.ProtustrankaFormated_1">  COR SCORPII d.o.o. PULA</derivirana_varijabla>
  </DomainObject.Predmet.ProtustrankaFormated>
  <DomainObject.Predmet.ProtustrankaFormatedOIB>
    <izvorni_sadrzaj>  COR SCORPII d.o.o. PULA, OIB 76608240838</izvorni_sadrzaj>
    <derivirana_varijabla naziv="DomainObject.Predmet.ProtustrankaFormatedOIB_1">  COR SCORPII d.o.o. PULA, OIB 76608240838</derivirana_varijabla>
  </DomainObject.Predmet.ProtustrankaFormatedOIB>
  <DomainObject.Predmet.ProtustrankaFormatedWithAdress>
    <izvorni_sadrzaj> COR SCORPII d.o.o. PULA, Teslina 17, 52100 Pula</izvorni_sadrzaj>
    <derivirana_varijabla naziv="DomainObject.Predmet.ProtustrankaFormatedWithAdress_1"> COR SCORPII d.o.o. PULA, Teslina 17, 52100 Pula</derivirana_varijabla>
  </DomainObject.Predmet.ProtustrankaFormatedWithAdress>
  <DomainObject.Predmet.ProtustrankaFormatedWithAdressOIB>
    <izvorni_sadrzaj> COR SCORPII d.o.o. PULA, OIB 76608240838, Teslina 17, 52100 Pula</izvorni_sadrzaj>
    <derivirana_varijabla naziv="DomainObject.Predmet.ProtustrankaFormatedWithAdressOIB_1"> COR SCORPII d.o.o. PULA, OIB 76608240838, Teslina 17, 52100 Pula</derivirana_varijabla>
  </DomainObject.Predmet.ProtustrankaFormatedWithAdressOIB>
  <DomainObject.Predmet.ProtustrankaWithAdress>
    <izvorni_sadrzaj>COR SCORPII d.o.o. PULA Teslina 17, 52100 Pula</izvorni_sadrzaj>
    <derivirana_varijabla naziv="DomainObject.Predmet.ProtustrankaWithAdress_1">COR SCORPII d.o.o. PULA Teslina 17, 52100 Pula</derivirana_varijabla>
  </DomainObject.Predmet.ProtustrankaWithAdress>
  <DomainObject.Predmet.ProtustrankaWithAdressOIB>
    <izvorni_sadrzaj>COR SCORPII d.o.o. PULA, OIB 76608240838, Teslina 17, 52100 Pula</izvorni_sadrzaj>
    <derivirana_varijabla naziv="DomainObject.Predmet.ProtustrankaWithAdressOIB_1">COR SCORPII d.o.o. PULA, OIB 76608240838, Teslina 17, 52100 Pula</derivirana_varijabla>
  </DomainObject.Predmet.ProtustrankaWithAdressOIB>
  <DomainObject.Predmet.ProtustrankaNazivFormated>
    <izvorni_sadrzaj>COR SCORPII d.o.o. PULA</izvorni_sadrzaj>
    <derivirana_varijabla naziv="DomainObject.Predmet.ProtustrankaNazivFormated_1">COR SCORPII d.o.o. PULA</derivirana_varijabla>
  </DomainObject.Predmet.ProtustrankaNazivFormated>
  <DomainObject.Predmet.ProtustrankaNazivFormatedOIB>
    <izvorni_sadrzaj>COR SCORPII d.o.o. PULA, OIB 76608240838</izvorni_sadrzaj>
    <derivirana_varijabla naziv="DomainObject.Predmet.ProtustrankaNazivFormatedOIB_1">COR SCORPII d.o.o. PULA, OIB 76608240838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3616.67</izvorni_sadrzaj>
    <derivirana_varijabla naziv="DomainObject.Predmet.TrenutnaVrijednost_1">3616.67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COR SCORPII d.o.o. PULA</item>
    </izvorni_sadrzaj>
    <derivirana_varijabla naziv="DomainObject.Predmet.ProtuStrankaListFormated_1">
      <item>COR SCORPII d.o.o. PULA</item>
    </derivirana_varijabla>
  </DomainObject.Predmet.ProtuStrankaListFormated>
  <DomainObject.Predmet.ProtuStrankaListFormatedOIB>
    <izvorni_sadrzaj>
      <item>COR SCORPII d.o.o. PULA, OIB 76608240838</item>
    </izvorni_sadrzaj>
    <derivirana_varijabla naziv="DomainObject.Predmet.ProtuStrankaListFormatedOIB_1">
      <item>COR SCORPII d.o.o. PULA, OIB 76608240838</item>
    </derivirana_varijabla>
  </DomainObject.Predmet.ProtuStrankaListFormatedOIB>
  <DomainObject.Predmet.ProtuStrankaListFormatedWithAdress>
    <izvorni_sadrzaj>
      <item>COR SCORPII d.o.o. PULA, Teslina 17, 52100 Pula</item>
    </izvorni_sadrzaj>
    <derivirana_varijabla naziv="DomainObject.Predmet.ProtuStrankaListFormatedWithAdress_1">
      <item>COR SCORPII d.o.o. PULA, Teslina 17, 52100 Pula</item>
    </derivirana_varijabla>
  </DomainObject.Predmet.ProtuStrankaListFormatedWithAdress>
  <DomainObject.Predmet.ProtuStrankaListFormatedWithAdressOIB>
    <izvorni_sadrzaj>
      <item>COR SCORPII d.o.o. PULA, OIB 76608240838, Teslina 17, 52100 Pula</item>
    </izvorni_sadrzaj>
    <derivirana_varijabla naziv="DomainObject.Predmet.ProtuStrankaListFormatedWithAdressOIB_1">
      <item>COR SCORPII d.o.o. PULA, OIB 76608240838, Teslina 17, 52100 Pula</item>
    </derivirana_varijabla>
  </DomainObject.Predmet.ProtuStrankaListFormatedWithAdressOIB>
  <DomainObject.Predmet.ProtuStrankaListNazivFormated>
    <izvorni_sadrzaj>
      <item>COR SCORPII d.o.o. PULA</item>
    </izvorni_sadrzaj>
    <derivirana_varijabla naziv="DomainObject.Predmet.ProtuStrankaListNazivFormated_1">
      <item>COR SCORPII d.o.o. PULA</item>
    </derivirana_varijabla>
  </DomainObject.Predmet.ProtuStrankaListNazivFormated>
  <DomainObject.Predmet.ProtuStrankaListNazivFormatedOIB>
    <izvorni_sadrzaj>
      <item>COR SCORPII d.o.o. PULA, OIB 76608240838</item>
    </izvorni_sadrzaj>
    <derivirana_varijabla naziv="DomainObject.Predmet.ProtuStrankaListNazivFormatedOIB_1">
      <item>COR SCORPII d.o.o. PULA, OIB 76608240838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COR SCORPII d.o.o. PULA</izvorni_sadrzaj>
    <derivirana_varijabla naziv="DomainObject.Predmet.ProtustrankaIDrugi_1">COR SCORPII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COR SCORPII d.o.o. PULA, OIB 76608240838, Teslina 17, 52100 Pula</izvorni_sadrzaj>
    <derivirana_varijabla naziv="DomainObject.Predmet.ProtustrankaIDrugiAdressOIB_1">COR SCORPII d.o.o. PULA, OIB 76608240838, Teslina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COR SCORPII d.o.o. PULA</item>
    </izvorni_sadrzaj>
    <derivirana_varijabla naziv="DomainObject.Predmet.SudioniciListNaziv_1">
      <item>FINANCIJSKA AGENCIJA, RC RIJEKA, PODRUŽNICA PULA, PULA</item>
      <item>COR SCORPII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COR SCORPII d.o.o. PULA, OIB 76608240838, Teslina 17,52100 Pula</item>
    </izvorni_sadrzaj>
    <derivirana_varijabla naziv="DomainObject.Predmet.SudioniciListAdressOIB_1">
      <item>FINANCIJSKA AGENCIJA, RC RIJEKA, PODRUŽNICA PULA, PULA, OIB 85821130368, Ulica grada Vukovara 70,10000 Zagreb</item>
      <item>COR SCORPII d.o.o. PULA, OIB 76608240838, Teslina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76608240838</item>
    </izvorni_sadrzaj>
    <derivirana_varijabla naziv="DomainObject.Predmet.SudioniciListNazivOIB_1">
      <item>, OIB 85821130368</item>
      <item>, OIB 76608240838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2186</properties:Characters>
  <properties:Lines>94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2016-01-14T06:52:00Z</dcterms:created>
  <dc:creator>Mihaela Kaligari</dc:creator>
  <dc:description/>
  <cp:keywords/>
  <cp:lastModifiedBy>Sanja Prodan</cp:lastModifiedBy>
  <cp:lastPrinted>2016-01-14T06:55:00Z</cp:lastPrinted>
  <dcterms:modified xmlns:xsi="http://www.w3.org/2001/XMLSchema-instance" xsi:type="dcterms:W3CDTF">2016-01-15T11:44:00Z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