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9dbb" w14:paraId="eb09db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442F">
        <w:t>211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BE52F6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C442F">
        <w:t>NATURA PROIZVODI</w:t>
      </w:r>
      <w:r w:rsidR="008C442F" w:rsidRPr="00A56DCC">
        <w:t xml:space="preserve"> j.d.o.o. za </w:t>
      </w:r>
      <w:r w:rsidR="008C442F">
        <w:t>proizvodnju, preradu i trgovinu prehrambenih proizvoda</w:t>
      </w:r>
      <w:r w:rsidR="008C442F" w:rsidRPr="00A56DCC">
        <w:t xml:space="preserve">, </w:t>
      </w:r>
      <w:r w:rsidR="008C442F">
        <w:t>Zadar</w:t>
      </w:r>
      <w:r w:rsidR="008C442F" w:rsidRPr="00A56DCC">
        <w:t xml:space="preserve">, </w:t>
      </w:r>
      <w:r w:rsidR="008C442F">
        <w:t>Admirala J. Šubića od Cezana 23/G</w:t>
      </w:r>
      <w:r w:rsidR="008C442F" w:rsidRPr="00A56DCC">
        <w:t xml:space="preserve">, OIB: </w:t>
      </w:r>
      <w:r w:rsidR="008C442F">
        <w:t>81028119152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E52F6">
        <w:t>12</w:t>
      </w:r>
      <w:r w:rsidR="00076762">
        <w:t>,</w:t>
      </w:r>
      <w:r w:rsidR="00CA333E">
        <w:t>4</w:t>
      </w:r>
      <w:r w:rsidR="00BC6691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CA333E">
        <w:t>Marino Pavlović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CA333E">
        <w:t>NATURA PROIZVODI</w:t>
      </w:r>
      <w:r w:rsidR="00CA333E" w:rsidRPr="00A56DCC">
        <w:t xml:space="preserve"> j.d.o.o. za </w:t>
      </w:r>
      <w:r w:rsidR="00CA333E">
        <w:t>proizvodnju, preradu i trgovinu prehrambenih proizvoda</w:t>
      </w:r>
      <w:r w:rsidR="00CA333E" w:rsidRPr="00A56DCC">
        <w:t xml:space="preserve">, </w:t>
      </w:r>
      <w:r w:rsidR="00CA333E">
        <w:t>Zadar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141862">
        <w:t>PBZ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41862">
        <w:t>prodajom suhomesnatih proizvoda.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>Dužnik navodi da</w:t>
      </w:r>
      <w:r w:rsidR="00141862">
        <w:t xml:space="preserve"> ne</w:t>
      </w:r>
      <w:r>
        <w:t xml:space="preserve"> posluje i da </w:t>
      </w:r>
      <w:r w:rsidR="00141862">
        <w:t>nema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</w:t>
      </w:r>
      <w:r w:rsidR="00141862">
        <w:t>avodi da od imovine nema ništa.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>Zna da</w:t>
      </w:r>
      <w:r w:rsidR="00141862">
        <w:t xml:space="preserve"> je žiro račun u blokadi, a ne zna za koji iznos.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141862">
        <w:t>2</w:t>
      </w:r>
      <w:r>
        <w:t xml:space="preserve"> </w:t>
      </w:r>
      <w:r w:rsidRPr="002C241F">
        <w:t>pečat</w:t>
      </w:r>
      <w:r w:rsidR="00141862">
        <w:t>a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CA333E" w:rsidP="003A1240" w:rsidR="003A1240">
      <w:pPr>
        <w:jc w:val="both"/>
      </w:pPr>
      <w:r>
        <w:t>Marino Pavlović</w:t>
      </w:r>
      <w:r w:rsidR="00BE52F6">
        <w:t xml:space="preserve"> </w:t>
      </w:r>
      <w:r w:rsidR="003A1240">
        <w:t>navodi da</w:t>
      </w:r>
      <w:r w:rsidR="003329A2">
        <w:t xml:space="preserve"> </w:t>
      </w:r>
      <w:r w:rsidR="00BF0D3C">
        <w:t xml:space="preserve">je </w:t>
      </w:r>
      <w:r w:rsidR="00072536">
        <w:t>nje</w:t>
      </w:r>
      <w:r w:rsidR="00BE52F6">
        <w:t>zin</w:t>
      </w:r>
      <w:r w:rsidR="00BF0D3C">
        <w:t xml:space="preserve"> broj mobitela:</w:t>
      </w:r>
      <w:r w:rsidR="003A1240">
        <w:t xml:space="preserve"> </w:t>
      </w:r>
      <w:r w:rsidR="00141862">
        <w:t>098/6500-11</w:t>
      </w:r>
    </w:p>
    <w:p w:rsidRDefault="003329A2" w:rsidP="003A1240" w:rsidR="003329A2" w:rsidRPr="002C241F">
      <w:pPr>
        <w:jc w:val="both"/>
      </w:pPr>
    </w:p>
    <w:p w:rsidRDefault="003A1240" w:rsidP="003A1240" w:rsidR="00141862">
      <w:pPr>
        <w:jc w:val="both"/>
      </w:pPr>
      <w:r>
        <w:t xml:space="preserve">Knjigovodstvo je vođeno u servisu, a dokumentacija se nalazi u </w:t>
      </w:r>
      <w:r w:rsidR="00141862">
        <w:t>servisu</w:t>
      </w:r>
      <w:r>
        <w:t>.</w:t>
      </w:r>
    </w:p>
    <w:p w:rsidRDefault="00141862" w:rsidP="003A1240" w:rsidR="00141862">
      <w:pPr>
        <w:jc w:val="both"/>
      </w:pPr>
    </w:p>
    <w:p w:rsidRDefault="00141862" w:rsidP="003A1240" w:rsidR="003A1240">
      <w:pPr>
        <w:jc w:val="both"/>
      </w:pPr>
      <w:r>
        <w:t>Posebno navodi da nema uvjeta za nastavak poslovanja.</w:t>
      </w:r>
      <w:r w:rsidR="003A1240">
        <w:t xml:space="preserve">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141862">
        <w:t>12,48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6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C442F">
      <w:t>211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BE52F6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E7693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1862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7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7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12:48</izvorni_sadrzaj>
    <derivirana_varijabla naziv="DomainObject.StvarniZavrsetakVrijeme_1">12:48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St-211/2018-7</izvorni_sadrzaj>
    <derivirana_varijabla naziv="DomainObject.Zapisnik.Oznaka_1">St-211/2018-7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PROIZVODI j.d.o.o. za proizvodnju, preradu i trgovinu prehrambenih proizvoda</izvorni_sadrzaj>
    <derivirana_varijabla naziv="DomainObject.Predmet.ProtustrankaFormated_1">  NATURA PROIZVODI j.d.o.o. za proizvodnju, preradu i trgovinu prehrambenih proizvoda</derivirana_varijabla>
  </DomainObject.Predmet.ProtustrankaFormated>
  <DomainObject.Predmet.ProtustrankaFormatedOIB>
    <izvorni_sadrzaj>  NATURA PROIZVODI j.d.o.o. za proizvodnju, preradu i trgovinu prehrambenih proizvoda, OIB 81028119152</izvorni_sadrzaj>
    <derivirana_varijabla naziv="DomainObject.Predmet.ProtustrankaFormatedOIB_1">  NATURA PROIZVODI j.d.o.o. za proizvodnju, preradu i trgovinu prehrambenih proizvoda, OIB 81028119152</derivirana_varijabla>
  </DomainObject.Predmet.ProtustrankaFormatedOIB>
  <DomainObject.Predmet.ProtustrankaFormatedWithAdress>
    <izvorni_sadrzaj> NATURA PROIZVODI j.d.o.o. za proizvodnju, preradu i trgovinu prehrambenih proizvoda, Admirala J. Šubića od Cezana 23G, 23000 Zadar</izvorni_sadrzaj>
    <derivirana_varijabla naziv="DomainObject.Predmet.ProtustrankaFormatedWithAdress_1"> NATURA PROIZVODI j.d.o.o. za proizvodnju, preradu i trgovinu prehrambenih proizvoda, Admirala J. Šubića od Cezana 23G, 23000 Zadar</derivirana_varijabla>
  </DomainObject.Predmet.ProtustrankaFormatedWithAdress>
  <DomainObject.Predmet.ProtustrankaFormatedWithAdressOIB>
    <izvorni_sadrzaj> NATURA PROIZVODI j.d.o.o. za proizvodnju, preradu i trgovinu prehrambenih proizvoda, OIB 81028119152, Admirala J. Šubića od Cezana 23G, 23000 Zadar</izvorni_sadrzaj>
    <derivirana_varijabla naziv="DomainObject.Predmet.ProtustrankaFormatedWithAdressOIB_1"> NATURA PROIZVODI j.d.o.o. za proizvodnju, preradu i trgovinu prehrambenih proizvoda, OIB 81028119152, Admirala J. Šubića od Cezana 23G, 23000 Zadar</derivirana_varijabla>
  </DomainObject.Predmet.ProtustrankaFormatedWithAdressOIB>
  <DomainObject.Predmet.ProtustrankaWithAdress>
    <izvorni_sadrzaj>NATURA PROIZVODI j.d.o.o. za proizvodnju, preradu i trgovinu prehrambenih proizvoda Admirala J. Šubića od Cezana 23G, 23000 Zadar</izvorni_sadrzaj>
    <derivirana_varijabla naziv="DomainObject.Predmet.ProtustrankaWithAdress_1">NATURA PROIZVODI j.d.o.o. za proizvodnju, preradu i trgovinu prehrambenih proizvoda Admirala J. Šubića od Cezana 23G, 23000 Zadar</derivirana_varijabla>
  </DomainObject.Predmet.ProtustrankaWithAdress>
  <DomainObject.Predmet.ProtustrankaWithAdressOIB>
    <izvorni_sadrzaj>NATURA PROIZVODI j.d.o.o. za proizvodnju, preradu i trgovinu prehrambenih proizvoda, OIB 81028119152, Admirala J. Šubića od Cezana 23G, 23000 Zadar</izvorni_sadrzaj>
    <derivirana_varijabla naziv="DomainObject.Predmet.ProtustrankaWithAdressOIB_1">NATURA PROIZVODI j.d.o.o. za proizvodnju, preradu i trgovinu prehrambenih proizvoda, OIB 81028119152, Admirala J. Šubića od Cezana 23G, 23000 Zadar</derivirana_varijabla>
  </DomainObject.Predmet.ProtustrankaWithAdressOIB>
  <DomainObject.Predmet.ProtustrankaNazivFormated>
    <izvorni_sadrzaj>NATURA PROIZVODI j.d.o.o. za proizvodnju, preradu i trgovinu prehrambenih proizvoda</izvorni_sadrzaj>
    <derivirana_varijabla naziv="DomainObject.Predmet.ProtustrankaNazivFormated_1">NATURA PROIZVODI j.d.o.o. za proizvodnju, preradu i trgovinu prehrambenih proizvoda</derivirana_varijabla>
  </DomainObject.Predmet.ProtustrankaNazivFormated>
  <DomainObject.Predmet.ProtustrankaNazivFormatedOIB>
    <izvorni_sadrzaj>NATURA PROIZVODI j.d.o.o. za proizvodnju, preradu i trgovinu prehrambenih proizvoda, OIB 81028119152</izvorni_sadrzaj>
    <derivirana_varijabla naziv="DomainObject.Predmet.ProtustrankaNazivFormatedOIB_1">NATURA PROIZVODI j.d.o.o. za proizvodnju, preradu i trgovinu prehrambenih proizvoda, OIB 81028119152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PROIZVODI j.d.o.o. za proizvodnju, preradu i trgovinu prehrambenih proizvoda</item>
    </izvorni_sadrzaj>
    <derivirana_varijabla naziv="DomainObject.Predmet.ProtuStrankaListFormated_1">
      <item>NATURA PROIZVODI j.d.o.o. za proizvodnju, preradu i trgovinu prehrambenih proizvoda</item>
    </derivirana_varijabla>
  </DomainObject.Predmet.ProtuStrankaListFormated>
  <DomainObject.Predmet.ProtuStrankaListFormatedOIB>
    <izvorni_sadrzaj>
      <item>NATURA PROIZVODI j.d.o.o. za proizvodnju, preradu i trgovinu prehrambenih proizvoda, OIB 81028119152</item>
    </izvorni_sadrzaj>
    <derivirana_varijabla naziv="DomainObject.Predmet.ProtuStrankaListFormatedOIB_1">
      <item>NATURA PROIZVODI j.d.o.o. za proizvodnju, preradu i trgovinu prehrambenih proizvoda, OIB 81028119152</item>
    </derivirana_varijabla>
  </DomainObject.Predmet.ProtuStrankaListFormatedOIB>
  <DomainObject.Predmet.ProtuStrankaListFormatedWithAdress>
    <izvorni_sadrzaj>
      <item>NATURA PROIZVODI j.d.o.o. za proizvodnju, preradu i trgovinu prehrambenih proizvoda, Admirala J. Šubića od Cezana 23G, 23000 Zadar</item>
    </izvorni_sadrzaj>
    <derivirana_varijabla naziv="DomainObject.Predmet.ProtuStrankaListFormatedWithAdress_1">
      <item>NATURA PROIZVODI j.d.o.o. za proizvodnju, preradu i trgovinu prehrambenih proizvoda, Admirala J. Šubića od Cezana 23G, 23000 Zadar</item>
    </derivirana_varijabla>
  </DomainObject.Predmet.ProtuStrankaListFormatedWithAdress>
  <DomainObject.Predmet.ProtuStrankaListFormatedWithAdressOIB>
    <izvorni_sadrzaj>
      <item>NATURA PROIZVODI j.d.o.o. za proizvodnju, preradu i trgovinu prehrambenih proizvoda, OIB 81028119152, Admirala J. Šubića od Cezana 23G, 23000 Zadar</item>
    </izvorni_sadrzaj>
    <derivirana_varijabla naziv="DomainObject.Predmet.ProtuStrankaListFormatedWithAdressOIB_1">
      <item>NATURA PROIZVODI j.d.o.o. za proizvodnju, preradu i trgovinu prehrambenih proizvoda, OIB 81028119152, Admirala J. Šubića od Cezana 23G, 23000 Zadar</item>
    </derivirana_varijabla>
  </DomainObject.Predmet.ProtuStrankaListFormatedWithAdressOIB>
  <DomainObject.Predmet.ProtuStrankaListNazivFormated>
    <izvorni_sadrzaj>
      <item>NATURA PROIZVODI j.d.o.o. za proizvodnju, preradu i trgovinu prehrambenih proizvoda</item>
    </izvorni_sadrzaj>
    <derivirana_varijabla naziv="DomainObject.Predmet.ProtuStrankaListNazivFormated_1">
      <item>NATURA PROIZVODI j.d.o.o. za proizvodnju, preradu i trgovinu prehrambenih proizvoda</item>
    </derivirana_varijabla>
  </DomainObject.Predmet.ProtuStrankaListNazivFormated>
  <DomainObject.Predmet.ProtuStrankaListNazivFormatedOIB>
    <izvorni_sadrzaj>
      <item>NATURA PROIZVODI j.d.o.o. za proizvodnju, preradu i trgovinu prehrambenih proizvoda, OIB 81028119152</item>
    </izvorni_sadrzaj>
    <derivirana_varijabla naziv="DomainObject.Predmet.ProtuStrankaListNazivFormatedOIB_1">
      <item>NATURA PROIZVODI j.d.o.o. za proizvodnju, preradu i trgovinu prehrambenih proizvoda, OIB 81028119152</item>
    </derivirana_varijabla>
  </DomainObject.Predmet.ProtuStrankaListNazivFormatedOIB>
  <DomainObject.Predmet.OstaliListFormated>
    <izvorni_sadrzaj>
      <item>Marino Pavlović</item>
    </izvorni_sadrzaj>
    <derivirana_varijabla naziv="DomainObject.Predmet.OstaliListFormated_1">
      <item>Marino Pavlović</item>
    </derivirana_varijabla>
  </DomainObject.Predmet.OstaliListFormated>
  <DomainObject.Predmet.OstaliListFormatedOIB>
    <izvorni_sadrzaj>
      <item>Marino Pavlović, OIB 32904806096</item>
    </izvorni_sadrzaj>
    <derivirana_varijabla naziv="DomainObject.Predmet.OstaliListFormatedOIB_1">
      <item>Marino Pavlović, OIB 32904806096</item>
    </derivirana_varijabla>
  </DomainObject.Predmet.OstaliListFormatedOIB>
  <DomainObject.Predmet.OstaliListFormatedWithAdress>
    <izvorni_sadrzaj>
      <item>Marino Pavlović, Admirala J. Šubića Od Cezana 23g, 23000 Zadar</item>
    </izvorni_sadrzaj>
    <derivirana_varijabla naziv="DomainObject.Predmet.OstaliListFormatedWithAdress_1">
      <item>Marino Pavlović, Admirala J. Šubića Od Cezana 23g, 23000 Zadar</item>
    </derivirana_varijabla>
  </DomainObject.Predmet.OstaliListFormatedWithAdress>
  <DomainObject.Predmet.OstaliListFormatedWithAdressOIB>
    <izvorni_sadrzaj>
      <item>Marino Pavlović, OIB 32904806096, Admirala J. Šubića Od Cezana 23g, 23000 Zadar</item>
    </izvorni_sadrzaj>
    <derivirana_varijabla naziv="DomainObject.Predmet.OstaliListFormatedWithAdressOIB_1">
      <item>Marino Pavlović, OIB 32904806096, Admirala J. Šubića Od Cezana 23g, 23000 Zadar</item>
    </derivirana_varijabla>
  </DomainObject.Predmet.OstaliListFormatedWithAdressOIB>
  <DomainObject.Predmet.OstaliListNazivFormated>
    <izvorni_sadrzaj>
      <item>Marino Pavlović</item>
    </izvorni_sadrzaj>
    <derivirana_varijabla naziv="DomainObject.Predmet.OstaliListNazivFormated_1">
      <item>Marino Pavlović</item>
    </derivirana_varijabla>
  </DomainObject.Predmet.OstaliListNazivFormated>
  <DomainObject.Predmet.OstaliListNazivFormatedOIB>
    <izvorni_sadrzaj>
      <item>Marino Pavlović, OIB 32904806096</item>
    </izvorni_sadrzaj>
    <derivirana_varijabla naziv="DomainObject.Predmet.OstaliListNazivFormatedOIB_1">
      <item>Marino Pavlović, OIB 32904806096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St-211/2018-7</izvorni_sadrzaj>
    <derivirana_varijabla naziv="DomainObject.PoslovniBrojDokumenta_1">St-211/2018-7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PROIZVODI j.d.o.o. za proizvodnju, preradu i trgovinu prehrambenih proizvoda</izvorni_sadrzaj>
    <derivirana_varijabla naziv="DomainObject.Predmet.ProtustrankaIDrugi_1">NATURA PROIZVODI j.d.o.o. za proizvodnju, preradu i trgovinu prehrambenih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PROIZVODI j.d.o.o. za proizvodnju, preradu i trgovinu prehrambenih proizvoda, OIB 81028119152, Admirala J. Šubića od Cezana 23G, 23000 Zadar</izvorni_sadrzaj>
    <derivirana_varijabla naziv="DomainObject.Predmet.ProtustrankaIDrugiAdressOIB_1">NATURA PROIZVODI j.d.o.o. za proizvodnju, preradu i trgovinu prehrambenih proizvoda, OIB 81028119152, Admirala J. Šubića od Cezana 23G,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PROIZVODI j.d.o.o. za proizvodnju, preradu i trgovinu prehrambenih proizvoda</item>
      <item>Fina</item>
      <item>Marino Pavlović</item>
    </izvorni_sadrzaj>
    <derivirana_varijabla naziv="DomainObject.Predmet.SudioniciListNaziv_1">
      <item>NATURA PROIZVODI j.d.o.o. za proizvodnju, preradu i trgovinu prehrambenih proizvoda</item>
      <item>Fina</item>
      <item>Marino Pavlović</item>
    </derivirana_varijabla>
  </DomainObject.Predmet.SudioniciListNaziv>
  <DomainObject.Predmet.SudioniciListAdressOIB>
    <izvorni_sadrzaj>
      <item>NATURA PROIZVODI j.d.o.o. za proizvodnju, preradu i trgovinu prehrambenih proizvoda, OIB 81028119152, Admirala J. Šubića od Cezana 23G,23000 Zadar</item>
      <item>Fina, OIB 85821130368</item>
      <item>Marino Pavlović, OIB 32904806096, Admirala J. Šubića Od Cezana 23g,23000 Zadar</item>
    </izvorni_sadrzaj>
    <derivirana_varijabla naziv="DomainObject.Predmet.SudioniciListAdressOIB_1">
      <item>NATURA PROIZVODI j.d.o.o. za proizvodnju, preradu i trgovinu prehrambenih proizvoda, OIB 81028119152, Admirala J. Šubića od Cezana 23G,23000 Zadar</item>
      <item>Fina, OIB 85821130368</item>
      <item>Marino Pavlović, OIB 32904806096, Admirala J. Šubića Od Cezana 23g,23000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81028119152</item>
      <item>, OIB 85821130368</item>
      <item>, OIB 32904806096</item>
    </izvorni_sadrzaj>
    <derivirana_varijabla naziv="DomainObject.Predmet.SudioniciListNazivOIB_1">
      <item>, OIB 81028119152</item>
      <item>, OIB 85821130368</item>
      <item>, OIB 32904806096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1824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2018-07-02T11:49:00Z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St-211/2018-7 / Zapisnik - Ročište radi izjašnjenja o prijedlogu za otvaranje steč.post (1 St-211-2018-povodom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