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11c4" w14:paraId="fd311c4" w:rsidRDefault="00AE649C" w:rsidP="00E77F8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77F82" w:rsidP="00E77F82" w:rsidR="00E77F82">
      <w:pPr>
        <w:spacing w:after="0"/>
      </w:pPr>
      <w:r>
        <w:t>REPUBLIKA HRVATSKA</w:t>
      </w:r>
    </w:p>
    <w:p w:rsidRDefault="00E77F82" w:rsidP="00E77F82" w:rsidR="00E77F82">
      <w:pPr>
        <w:spacing w:after="0"/>
      </w:pPr>
      <w:r>
        <w:t>TRGOVAČKI SUD U VARAŽDINU</w:t>
      </w:r>
    </w:p>
    <w:p w:rsidRDefault="00E77F82" w:rsidP="00E77F82" w:rsidR="00E77F82">
      <w:pPr>
        <w:spacing w:after="0"/>
      </w:pPr>
    </w:p>
    <w:p w:rsidRDefault="00E77F82" w:rsidP="00E77F82" w:rsidR="00E77F82">
      <w:pPr>
        <w:spacing w:after="0"/>
        <w:jc w:val="center"/>
      </w:pPr>
    </w:p>
    <w:p w:rsidRDefault="00E77F82" w:rsidP="00E77F82" w:rsidR="00E77F82">
      <w:pPr>
        <w:spacing w:after="0"/>
      </w:pPr>
      <w:r>
        <w:t xml:space="preserve">                                                             </w:t>
      </w:r>
    </w:p>
    <w:p w:rsidRDefault="00E77F82" w:rsidP="00E77F82" w:rsidR="00E77F82">
      <w:pPr>
        <w:spacing w:after="0"/>
        <w:ind w:firstLine="708"/>
        <w:jc w:val="both"/>
      </w:pPr>
      <w:r>
        <w:t xml:space="preserve">Trgovački sud u Varaždinu, po sucu toga suda Mariji Levanić-Škerbić, u predmetu likvidacije po službenoj dužnosti nad društvom-likvidacijskim dužnikom WORLD MAN d.o.o. poduzeće za usluge fizičkog osiguranja osoba, objekata, javnih skupova, privatne i društvene imovine, Varaždin, </w:t>
      </w:r>
      <w:proofErr w:type="spellStart"/>
      <w:r>
        <w:t>Optujska</w:t>
      </w:r>
      <w:proofErr w:type="spellEnd"/>
      <w:r>
        <w:t xml:space="preserve"> 4 (reg. ul. br. 1-2938), 21. listopada 2015. godine, objavljuje sljedeći</w:t>
      </w:r>
    </w:p>
    <w:p w:rsidRDefault="00E77F82" w:rsidP="00E77F82" w:rsidR="00E77F82">
      <w:pPr>
        <w:spacing w:after="0"/>
        <w:ind w:firstLine="708"/>
        <w:jc w:val="both"/>
      </w:pPr>
    </w:p>
    <w:p w:rsidRDefault="00E77F82" w:rsidP="00E77F82" w:rsidR="00E77F82">
      <w:pPr>
        <w:spacing w:after="0"/>
        <w:ind w:firstLine="708"/>
        <w:jc w:val="center"/>
      </w:pPr>
      <w:r>
        <w:t>O G L A S</w:t>
      </w:r>
    </w:p>
    <w:p w:rsidRDefault="00E77F82" w:rsidP="00E77F82" w:rsidR="00E77F82">
      <w:pPr>
        <w:spacing w:after="0"/>
        <w:jc w:val="center"/>
        <w:rPr>
          <w:b/>
        </w:rPr>
      </w:pPr>
    </w:p>
    <w:p w:rsidRDefault="00E77F82" w:rsidP="00E77F82" w:rsidR="00E77F82">
      <w:pPr>
        <w:spacing w:after="0"/>
      </w:pPr>
    </w:p>
    <w:p w:rsidRDefault="00E77F82" w:rsidP="00E77F82" w:rsidR="00E77F82">
      <w:pPr>
        <w:spacing w:after="0"/>
        <w:jc w:val="both"/>
      </w:pPr>
      <w:r>
        <w:t>I</w:t>
      </w:r>
      <w:r>
        <w:rPr>
          <w:b/>
        </w:rPr>
        <w:tab/>
      </w:r>
      <w:r>
        <w:t xml:space="preserve">Odbacuju se prijave tražbina vjerovnika: </w:t>
      </w:r>
    </w:p>
    <w:p w:rsidRDefault="00E77F82" w:rsidP="00E77F82" w:rsidR="00E77F82">
      <w:pPr>
        <w:spacing w:after="0"/>
        <w:ind w:hanging="711" w:left="1416"/>
        <w:jc w:val="both"/>
      </w:pPr>
      <w:r>
        <w:t>-</w:t>
      </w:r>
      <w:r>
        <w:tab/>
        <w:t>RH, Ministarstvo financija, Porezna uprava, Područni ured Varaždin,</w:t>
      </w:r>
    </w:p>
    <w:p w:rsidRDefault="00E77F82" w:rsidP="00E77F82" w:rsidR="00E77F82">
      <w:pPr>
        <w:spacing w:after="0"/>
        <w:ind w:hanging="711" w:left="1416"/>
        <w:jc w:val="both"/>
      </w:pPr>
      <w:r>
        <w:t>-</w:t>
      </w:r>
      <w:r>
        <w:tab/>
        <w:t>Hrvatski zavod za mirovinsko osiguranje, Područna služba u Varaždinu.</w:t>
      </w:r>
    </w:p>
    <w:p w:rsidRDefault="00E77F82" w:rsidP="00E77F82" w:rsidR="00E77F82">
      <w:pPr>
        <w:spacing w:after="0"/>
        <w:jc w:val="both"/>
      </w:pPr>
      <w:r>
        <w:t xml:space="preserve">                                              </w:t>
      </w:r>
    </w:p>
    <w:p w:rsidRDefault="00E77F82" w:rsidP="00E77F82" w:rsidR="00E77F82">
      <w:pPr>
        <w:spacing w:after="0"/>
        <w:ind w:hanging="705" w:left="705"/>
        <w:jc w:val="both"/>
      </w:pPr>
      <w:r>
        <w:t>II</w:t>
      </w:r>
      <w:r>
        <w:tab/>
        <w:t xml:space="preserve">Zaključuje se likvidacijski postupak nad društvom-likvidacijskim dužnikom WORLD MAN d.o.o. poduzeće za usluge fizičkog osiguranja osoba, objekata, javnih skupova, privatne i društvene imovine, Varaždin, </w:t>
      </w:r>
      <w:proofErr w:type="spellStart"/>
      <w:r>
        <w:t>Optujska</w:t>
      </w:r>
      <w:proofErr w:type="spellEnd"/>
      <w:r>
        <w:t xml:space="preserve"> 4 (reg. ul. br. 1-2938).</w:t>
      </w:r>
    </w:p>
    <w:p w:rsidRDefault="00E77F82" w:rsidP="00E77F82" w:rsidR="00E77F82">
      <w:pPr>
        <w:spacing w:after="0"/>
        <w:ind w:hanging="708" w:left="1416"/>
        <w:jc w:val="both"/>
      </w:pPr>
    </w:p>
    <w:p w:rsidRDefault="00E77F82" w:rsidP="00E77F82" w:rsidR="00E77F82">
      <w:pPr>
        <w:spacing w:after="0"/>
        <w:ind w:hanging="705" w:left="705"/>
        <w:jc w:val="both"/>
      </w:pPr>
      <w:r>
        <w:t>III</w:t>
      </w:r>
      <w:r>
        <w:tab/>
        <w:t>Članovi društva-likvidacijskog dužnika mogu u roku od tri mjeseca od dana objave ovog rješenja u  „Narodnim novinama“ zatražiti da im sud, u omjeru njihovih uplaćenih udjela u društvu, prenese ostatak likvidacijske mase društva (čl. 84e st. 1. Zakona o sudskom registru).</w:t>
      </w:r>
    </w:p>
    <w:p w:rsidRDefault="00E77F82" w:rsidP="00E77F82" w:rsidR="00E77F82">
      <w:pPr>
        <w:spacing w:after="0"/>
        <w:jc w:val="both"/>
      </w:pPr>
    </w:p>
    <w:p w:rsidRDefault="00E77F82" w:rsidP="00E77F82" w:rsidR="00E77F82">
      <w:pPr>
        <w:spacing w:after="0"/>
        <w:ind w:hanging="705" w:left="705"/>
        <w:jc w:val="both"/>
      </w:pPr>
      <w:r>
        <w:t xml:space="preserve">IV </w:t>
      </w:r>
      <w:r>
        <w:tab/>
        <w:t>Nakon proteka roka iz točke III ovog rješenja, sud će brisati likvidacijskog dužnika iz sudskog registra, a ostaci likvidacijske mase koji se ne prenesu članovima društva prihod su državnog proračuna (čl. 84e st. 4. Zakona o sudskom registru).</w:t>
      </w:r>
    </w:p>
    <w:p w:rsidRDefault="00E77F82" w:rsidP="00E77F82" w:rsidR="00E77F82">
      <w:pPr>
        <w:spacing w:after="0"/>
        <w:jc w:val="both"/>
      </w:pPr>
    </w:p>
    <w:p w:rsidRDefault="00E77F82" w:rsidP="00E77F82" w:rsidR="00E77F82">
      <w:pPr>
        <w:spacing w:after="0"/>
        <w:jc w:val="center"/>
      </w:pPr>
      <w:r>
        <w:t>U Varaždinu, 21. listopada 2015. godine</w:t>
      </w:r>
    </w:p>
    <w:p w:rsidRDefault="00E77F82" w:rsidP="00E77F82" w:rsidR="00E77F82">
      <w:pPr>
        <w:spacing w:after="0"/>
        <w:jc w:val="center"/>
      </w:pPr>
    </w:p>
    <w:p w:rsidRDefault="00E77F82" w:rsidP="00E77F82" w:rsidR="00E77F82">
      <w:pPr>
        <w:spacing w:after="0"/>
        <w:jc w:val="center"/>
      </w:pPr>
    </w:p>
    <w:p w:rsidRDefault="00E77F82" w:rsidP="00E77F82" w:rsidR="00E77F82">
      <w:pPr>
        <w:spacing w:after="0"/>
        <w:ind w:firstLine="708" w:left="4956"/>
      </w:pPr>
      <w:r>
        <w:t xml:space="preserve">        SUDAC: </w:t>
      </w:r>
    </w:p>
    <w:p w:rsidRDefault="00E77F82" w:rsidP="00E77F82" w:rsidR="00E77F82">
      <w:pPr>
        <w:spacing w:after="0"/>
        <w:ind w:firstLine="708" w:left="4248"/>
      </w:pPr>
      <w:r>
        <w:t xml:space="preserve">         Marija Levanić-Škerbić,v.r.</w:t>
      </w:r>
    </w:p>
    <w:p w:rsidRDefault="00E77F82" w:rsidP="00E77F82" w:rsidR="00E77F82">
      <w:pPr>
        <w:spacing w:after="0"/>
      </w:pPr>
    </w:p>
    <w:p w:rsidRDefault="00E77F82" w:rsidP="00E77F82" w:rsidR="00E77F8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77F82" w:rsidP="00E77F82" w:rsidR="00E77F82">
      <w:pPr>
        <w:spacing w:after="0"/>
      </w:pPr>
    </w:p>
    <w:p w:rsidRDefault="00E77F82" w:rsidP="00E77F82" w:rsidR="00E77F82">
      <w:pPr>
        <w:spacing w:after="0"/>
      </w:pPr>
    </w:p>
    <w:p w:rsidRDefault="00E77F82" w:rsidP="00E77F8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77F82" w:rsidR="00AE649C" w:rsidRPr="00B76F3C">
      <w:pPr>
        <w:pStyle w:val="SudSjedite"/>
      </w:pPr>
      <w:r>
        <w:tab/>
      </w:r>
    </w:p>
    <w:p w:rsidRDefault="00CB0EA4" w:rsidP="00E77F82" w:rsidR="00CB0EA4">
      <w:pPr>
        <w:pStyle w:val="Naslovdokumenta"/>
        <w:spacing w:after="0"/>
      </w:pPr>
    </w:p>
    <w:sectPr w:rsidSect="00EB0D4C" w:rsidR="00CB0EA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F82" w:rsidR="008333A9">
    <w:pPr>
      <w:pStyle w:val="Zaglavlje"/>
    </w:pPr>
    <w:r>
      <w:rPr>
        <w:rStyle w:val="PozadinaSvijetloCrvena"/>
        <w:shd w:fill="auto" w:color="auto" w:val="clear"/>
      </w:rPr>
      <w:t>Poslovni broj: 7 L-2/15-5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F82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39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L-2/2015-5</izvorni_sadrzaj>
    <derivirana_varijabla naziv="DomainObject.Oznaka_1">L-2/2015-5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2015.</izvorni_sadrzaj>
    <derivirana_varijabla naziv="DomainObject.Predmet.DatumOsnivanja_1">16.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2015.</izvorni_sadrzaj>
    <derivirana_varijabla naziv="DomainObject.Predmet.DatumRjesavanja_1">21.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likvidacija po sl. dužnosti Tt-98/31</izvorni_sadrzaj>
    <derivirana_varijabla naziv="DomainObject.Predmet.Opis_1">likvidacija po sl. dužnosti Tt-98/31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L-2/2015</izvorni_sadrzaj>
    <derivirana_varijabla naziv="DomainObject.Predmet.OznakaBroj_1">L-2/2015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dužnosti-ŽDO; WORLD MAN d.o.o. Trnovec</izvorni_sadrzaj>
    <derivirana_varijabla naziv="DomainObject.Predmet.StrankaFormated_1">  Po službenoj dužnosti-ŽDO; WORLD MAN d.o.o. Trnovec</derivirana_varijabla>
  </DomainObject.Predmet.StrankaFormated>
  <DomainObject.Predmet.StrankaFormatedOIB>
    <izvorni_sadrzaj>  Po službenoj dužnosti-ŽDO; WORLD MAN d.o.o. Trnovec</izvorni_sadrzaj>
    <derivirana_varijabla naziv="DomainObject.Predmet.StrankaFormatedOIB_1">  Po službenoj dužnosti-ŽDO; WORLD MAN d.o.o. Trnovec</derivirana_varijabla>
  </DomainObject.Predmet.StrankaFormatedOIB>
  <DomainObject.Predmet.StrankaFormatedWithAdress>
    <izvorni_sadrzaj> Po službenoj dužnosti-ŽDO; WORLD MAN d.o.o. Trnovec, Optujska 4, 42000 Varaždin</izvorni_sadrzaj>
    <derivirana_varijabla naziv="DomainObject.Predmet.StrankaFormatedWithAdress_1"> Po službenoj dužnosti-ŽDO; WORLD MAN d.o.o. Trnovec, Optujska 4, 42000 Varaždin</derivirana_varijabla>
  </DomainObject.Predmet.StrankaFormatedWithAdress>
  <DomainObject.Predmet.StrankaFormatedWithAdressOIB>
    <izvorni_sadrzaj> Po službenoj dužnosti-ŽDO; WORLD MAN d.o.o. Trnovec, Optujska 4, 42000 Varaždin</izvorni_sadrzaj>
    <derivirana_varijabla naziv="DomainObject.Predmet.StrankaFormatedWithAdressOIB_1"> Po službenoj dužnosti-ŽDO; WORLD MAN d.o.o. Trnovec, Optujska 4, 42000 Varaždin</derivirana_varijabla>
  </DomainObject.Predmet.StrankaFormatedWithAdressOIB>
  <DomainObject.Predmet.StrankaWithAdress>
    <izvorni_sadrzaj>Po službenoj dužnosti-ŽDO ,WORLD MAN d.o.o. Trnovec Optujska 4,42000 Varaždin</izvorni_sadrzaj>
    <derivirana_varijabla naziv="DomainObject.Predmet.StrankaWithAdress_1">Po službenoj dužnosti-ŽDO ,WORLD MAN d.o.o. Trnovec Optujska 4,42000 Varaždin</derivirana_varijabla>
  </DomainObject.Predmet.StrankaWithAdress>
  <DomainObject.Predmet.StrankaWithAdressOIB>
    <izvorni_sadrzaj>Po službenoj dužnosti-ŽDO,WORLD MAN d.o.o. Trnovec, Optujska 4,42000 Varaždin</izvorni_sadrzaj>
    <derivirana_varijabla naziv="DomainObject.Predmet.StrankaWithAdressOIB_1">Po službenoj dužnosti-ŽDO,WORLD MAN d.o.o. Trnovec, Optujska 4,42000 Varaždin</derivirana_varijabla>
  </DomainObject.Predmet.StrankaWithAdressOIB>
  <DomainObject.Predmet.StrankaNazivFormated>
    <izvorni_sadrzaj>Po službenoj dužnosti-ŽDO,WORLD MAN d.o.o. Trnovec</izvorni_sadrzaj>
    <derivirana_varijabla naziv="DomainObject.Predmet.StrankaNazivFormated_1">Po službenoj dužnosti-ŽDO,WORLD MAN d.o.o. Trnovec</derivirana_varijabla>
  </DomainObject.Predmet.StrankaNazivFormated>
  <DomainObject.Predmet.StrankaNazivFormatedOIB>
    <izvorni_sadrzaj>Po službenoj dužnosti-ŽDO,WORLD MAN d.o.o. Trnovec</izvorni_sadrzaj>
    <derivirana_varijabla naziv="DomainObject.Predmet.StrankaNazivFormatedOIB_1">Po službenoj dužnosti-ŽDO,WORLD MAN d.o.o. Trnovec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 službenoj dužnosti-ŽDO</item>
      <item>WORLD MAN d.o.o. Trnovec</item>
    </izvorni_sadrzaj>
    <derivirana_varijabla naziv="DomainObject.Predmet.StrankaListFormated_1">
      <item>Po službenoj dužnosti-ŽDO</item>
      <item>WORLD MAN d.o.o. Trnovec</item>
    </derivirana_varijabla>
  </DomainObject.Predmet.StrankaListFormated>
  <DomainObject.Predmet.StrankaListFormatedOIB>
    <izvorni_sadrzaj>
      <item>Po službenoj dužnosti-ŽDO</item>
      <item>WORLD MAN d.o.o. Trnovec</item>
    </izvorni_sadrzaj>
    <derivirana_varijabla naziv="DomainObject.Predmet.StrankaListFormatedOIB_1">
      <item>Po službenoj dužnosti-ŽDO</item>
      <item>WORLD MAN d.o.o. Trnovec</item>
    </derivirana_varijabla>
  </DomainObject.Predmet.StrankaListFormatedOIB>
  <DomainObject.Predmet.StrankaListFormatedWithAdress>
    <izvorni_sadrzaj>
      <item>Po službenoj dužnosti-ŽDO</item>
      <item>WORLD MAN d.o.o. Trnovec, Optujska 4, 42000 Varaždin</item>
    </izvorni_sadrzaj>
    <derivirana_varijabla naziv="DomainObject.Predmet.StrankaListFormatedWithAdress_1">
      <item>Po službenoj dužnosti-ŽDO</item>
      <item>WORLD MAN d.o.o. Trnovec, Optujska 4, 42000 Varaždin</item>
    </derivirana_varijabla>
  </DomainObject.Predmet.StrankaListFormatedWithAdress>
  <DomainObject.Predmet.StrankaListFormatedWithAdressOIB>
    <izvorni_sadrzaj>
      <item>Po službenoj dužnosti-ŽDO</item>
      <item>WORLD MAN d.o.o. Trnovec, Optujska 4, 42000 Varaždin</item>
    </izvorni_sadrzaj>
    <derivirana_varijabla naziv="DomainObject.Predmet.StrankaListFormatedWithAdressOIB_1">
      <item>Po službenoj dužnosti-ŽDO</item>
      <item>WORLD MAN d.o.o. Trnovec, Optujska 4, 42000 Varaždin</item>
    </derivirana_varijabla>
  </DomainObject.Predmet.StrankaListFormatedWithAdressOIB>
  <DomainObject.Predmet.StrankaListNazivFormated>
    <izvorni_sadrzaj>
      <item>Po službenoj dužnosti-ŽDO</item>
      <item>WORLD MAN d.o.o. Trnovec</item>
    </izvorni_sadrzaj>
    <derivirana_varijabla naziv="DomainObject.Predmet.StrankaListNazivFormated_1">
      <item>Po službenoj dužnosti-ŽDO</item>
      <item>WORLD MAN d.o.o. Trnovec</item>
    </derivirana_varijabla>
  </DomainObject.Predmet.StrankaListNazivFormated>
  <DomainObject.Predmet.StrankaListNazivFormatedOIB>
    <izvorni_sadrzaj>
      <item>Po službenoj dužnosti-ŽDO</item>
      <item>WORLD MAN d.o.o. Trnovec</item>
    </izvorni_sadrzaj>
    <derivirana_varijabla naziv="DomainObject.Predmet.StrankaListNazivFormatedOIB_1">
      <item>Po službenoj dužnosti-ŽDO</item>
      <item>WORLD MAN d.o.o. Trnovec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</item>
      <item>Sudski registar</item>
    </izvorni_sadrzaj>
    <derivirana_varijabla naziv="DomainObject.Predmet.OstaliListFormated_1">
      <item>Oglasna ploča</item>
      <item>Sudski registar</item>
    </derivirana_varijabla>
  </DomainObject.Predmet.OstaliListFormated>
  <DomainObject.Predmet.OstaliListFormatedOIB>
    <izvorni_sadrzaj>
      <item>Oglasna ploča</item>
      <item>Sudski registar</item>
    </izvorni_sadrzaj>
    <derivirana_varijabla naziv="DomainObject.Predmet.OstaliListFormatedOIB_1">
      <item>Oglasna ploča</item>
      <item>Sudski registar</item>
    </derivirana_varijabla>
  </DomainObject.Predmet.OstaliListFormatedOIB>
  <DomainObject.Predmet.OstaliListFormatedWithAdress>
    <izvorni_sadrzaj>
      <item>Oglasna ploča</item>
      <item>Sudski registar, B.Radića 2, 42000 Varaždin</item>
    </izvorni_sadrzaj>
    <derivirana_varijabla naziv="DomainObject.Predmet.OstaliListFormatedWithAdress_1">
      <item>Oglasna ploča</item>
      <item>Sudski registar, B.Radića 2, 42000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</izvorni_sadrzaj>
    <derivirana_varijabla naziv="DomainObject.Predmet.OstaliListFormatedWithAdressOIB_1">
      <item>Oglasna ploča</item>
      <item>Sudski registar, B.Radića 2, 42000 Varaždin</item>
    </derivirana_varijabla>
  </DomainObject.Predmet.OstaliListFormatedWithAdressOIB>
  <DomainObject.Predmet.OstaliListNazivFormated>
    <izvorni_sadrzaj>
      <item>Oglasna ploča</item>
      <item>Sudski registar</item>
    </izvorni_sadrzaj>
    <derivirana_varijabla naziv="DomainObject.Predmet.OstaliListNazivFormated_1">
      <item>Oglasna ploča</item>
      <item>Sudski registar</item>
    </derivirana_varijabla>
  </DomainObject.Predmet.OstaliListNazivFormated>
  <DomainObject.Predmet.OstaliListNazivFormatedOIB>
    <izvorni_sadrzaj>
      <item>Oglasna ploča</item>
      <item>Sudski registar</item>
    </izvorni_sadrzaj>
    <derivirana_varijabla naziv="DomainObject.Predmet.OstaliListNazivFormatedOIB_1"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L-2/2015-5</izvorni_sadrzaj>
    <derivirana_varijabla naziv="DomainObject.PoslovniBrojDokumenta_1">L-2/2015-5</derivirana_varijabla>
  </DomainObject.PoslovniBrojDokumenta>
  <DomainObject.Predmet.StrankaIDrugi>
    <izvorni_sadrzaj>Po službenoj dužnosti-ŽDO i dr.</izvorni_sadrzaj>
    <derivirana_varijabla naziv="DomainObject.Predmet.StrankaIDrugi_1">Po službenoj dužnosti-ŽDO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 službenoj dužnosti-ŽDO i dr.</izvorni_sadrzaj>
    <derivirana_varijabla naziv="DomainObject.Predmet.StrankaIDrugiAdressOIB_1">Po službenoj dužnosti-ŽDO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listopada 2015.</izvorni_sadrzaj>
    <derivirana_varijabla naziv="DomainObject.Predmet.OdlukaRjesenje.DatumDonosenjaOdluke_1">21. listopada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L-2/2015-4</izvorni_sadrzaj>
    <derivirana_varijabla naziv="DomainObject.Predmet.OdlukaRjesenje.Oznaka_1">L-2/2015-4</derivirana_varijabla>
  </DomainObject.Predmet.OdlukaRjesenje.Oznaka>
  <DomainObject.Predmet.SudioniciListNaziv>
    <izvorni_sadrzaj>
      <item>Po službenoj dužnosti-ŽDO</item>
      <item>WORLD MAN d.o.o. Trnovec</item>
      <item>Oglasna ploča</item>
      <item>Sudski registar</item>
    </izvorni_sadrzaj>
    <derivirana_varijabla naziv="DomainObject.Predmet.SudioniciListNaziv_1">
      <item>Po službenoj dužnosti-ŽDO</item>
      <item>WORLD MAN d.o.o. Trnovec</item>
      <item>Oglasna ploča</item>
      <item>Sudski registar</item>
    </derivirana_varijabla>
  </DomainObject.Predmet.SudioniciListNaziv>
  <DomainObject.Predmet.SudioniciListAdressOIB>
    <izvorni_sadrzaj>
      <item>Po službenoj dužnosti-ŽDO</item>
      <item>WORLD MAN d.o.o. Trnovec, Optujska 4,42000 Varaždin</item>
      <item>Oglasna ploča</item>
      <item>Sudski registar, B.Radića 2,42000 Varaždin</item>
    </izvorni_sadrzaj>
    <derivirana_varijabla naziv="DomainObject.Predmet.SudioniciListAdressOIB_1">
      <item>Po službenoj dužnosti-ŽDO</item>
      <item>WORLD MAN d.o.o. Trnovec, Optujska 4,42000 Varaždin</item>
      <item>Oglasna ploča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5B53D-FCCC-4CF5-A39D-9CED42B21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1274</properties:Characters>
  <properties:Lines>43</properties:Lines>
  <properties:Paragraphs>15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2015-10-21T10:39:00Z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L-2/2015-5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