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3c45" w14:paraId="9ca3c45" w:rsidRDefault="001F19CB" w:rsidR="001F19C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1F19CB">
        <w:t xml:space="preserve">                             </w:t>
      </w:r>
      <w:r w:rsidR="001F19CB">
        <w:tab/>
      </w:r>
      <w:r w:rsidR="001F19CB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4F5AC8" w:rsidP="004F5AC8" w:rsidR="004F5AC8">
      <w:pPr>
        <w:jc w:val="both"/>
      </w:pPr>
      <w:r>
        <w:t>Trgovački sud u Zagrebu, po sucu Nikoli Ribariću, u stečajnom predmetu u povodu zahtjeva FINANCIJSKE AGENCIJE, za provedbu skraćenog stečajnog postupka nad dužnikom GA-PAN d.o.o., Petrinja (Grad Petrinja), Zagrebačka 2/A, OIB: 96141492795, dana 16. svibnja 2017.,</w:t>
      </w: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4F5AC8">
        <w:t>GA-PAN d.o.o., Petrinja (Grad Petrinja), Zagrebačka 2/A, OIB: 96141492795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2873FF" w:rsidP="001D2C3F" w:rsidR="001D2C3F">
      <w:pPr>
        <w:ind w:firstLine="555"/>
        <w:jc w:val="both"/>
      </w:pPr>
      <w:r>
        <w:tab/>
      </w:r>
      <w:r w:rsidR="001D2C3F">
        <w:t>FINA-e Regionalni centar Zagreb, podnijela je ovom sudu prijedlog za otvaranje stečajnog postupka nad dužnikom.</w:t>
      </w:r>
    </w:p>
    <w:p w:rsidRDefault="002B3E70" w:rsidP="001D2C3F" w:rsidR="002B3E70" w:rsidRPr="00E974B3">
      <w:pPr>
        <w:ind w:firstLine="555"/>
        <w:jc w:val="both"/>
      </w:pPr>
    </w:p>
    <w:p w:rsidRDefault="001313C3" w:rsidP="001313C3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 xml:space="preserve">ud po službenoj dužnosti utvrđuje sve činjenice koje su važne za </w:t>
      </w:r>
      <w:proofErr w:type="spellStart"/>
      <w:r w:rsidRPr="001313C3">
        <w:t>predstečajni</w:t>
      </w:r>
      <w:proofErr w:type="spellEnd"/>
      <w:r w:rsidRPr="001313C3">
        <w:t xml:space="preserve">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1D2C3F" w:rsidP="002873FF" w:rsidR="002873FF">
      <w:pPr>
        <w:jc w:val="center"/>
      </w:pPr>
      <w:r>
        <w:t>U Zagrebu, 16</w:t>
      </w:r>
      <w:r w:rsidR="00BB093B">
        <w:t>.</w:t>
      </w:r>
      <w:r w:rsidR="001313C3">
        <w:t xml:space="preserve"> svibnja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F17D3A" w:rsidR="00F17D3A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1F19CB">
        <w:t xml:space="preserve">  </w:t>
      </w:r>
      <w:r w:rsidR="00F17D3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17D3A" w:rsidP="00E91121" w:rsidR="00F17D3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17D3A" w:rsidP="00E91121" w:rsidR="00F17D3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17D3A" w:rsidP="00E91121" w:rsidR="00F17D3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17D3A" w:rsidP="00E91121" w:rsidR="00F17D3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873FF" w:rsidP="00F17D3A" w:rsidR="002873FF">
      <w:pPr>
        <w:pStyle w:val="Podnaslov"/>
        <w:ind w:left="5664"/>
      </w:pPr>
    </w:p>
    <w:p w:rsidRDefault="00F17D3A" w:rsidP="002873FF" w:rsidR="00F17D3A"/>
    <w:p w:rsidRDefault="002873FF" w:rsidP="002873FF" w:rsidR="002873FF" w:rsidRPr="007E3A0A">
      <w:r w:rsidRPr="007E3A0A">
        <w:t>Uputa o pravnom lijeku:</w:t>
      </w:r>
    </w:p>
    <w:p w:rsidRDefault="002873FF" w:rsidP="002873FF" w:rsidR="004D3E55">
      <w:r>
        <w:t xml:space="preserve">Protiv zaključka žalba nije dopuštena ( čl. 11. stavak 9. Stečajnog zakona).      </w:t>
      </w:r>
    </w:p>
    <w:p w:rsidRDefault="004D3E55" w:rsidP="002873FF" w:rsidR="004D3E55"/>
    <w:p w:rsidRDefault="00F17D3A" w:rsidP="002873FF" w:rsidR="00F17D3A"/>
    <w:p w:rsidRDefault="00F17D3A" w:rsidP="002873FF" w:rsidR="00F17D3A"/>
    <w:sectPr w:rsidR="00F17D3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9CB" w:rsidP="001F19CB" w:rsidR="001F19CB">
      <w:r>
        <w:separator/>
      </w:r>
    </w:p>
  </w:endnote>
  <w:endnote w:id="0" w:type="continuationSeparator">
    <w:p w:rsidRDefault="001F19CB" w:rsidP="001F19CB" w:rsidR="001F1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9CB" w:rsidP="001F19CB" w:rsidR="001F19CB">
      <w:r>
        <w:separator/>
      </w:r>
    </w:p>
  </w:footnote>
  <w:footnote w:id="0" w:type="continuationSeparator">
    <w:p w:rsidRDefault="001F19CB" w:rsidP="001F19CB" w:rsidR="001F19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9CB" w:rsidR="001F19CB">
    <w:pPr>
      <w:pStyle w:val="Zaglavlje"/>
    </w:pPr>
    <w:r>
      <w:tab/>
    </w:r>
    <w:r>
      <w:tab/>
      <w:t>72.  St-</w:t>
    </w:r>
    <w:r w:rsidR="004F5AC8">
      <w:t>1444/2017</w:t>
    </w:r>
    <w:r w:rsidR="00F17D3A"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A5F2D"/>
    <w:rsid w:val="00110194"/>
    <w:rsid w:val="001313C3"/>
    <w:rsid w:val="00141D9D"/>
    <w:rsid w:val="001D2C3F"/>
    <w:rsid w:val="001F19CB"/>
    <w:rsid w:val="00266654"/>
    <w:rsid w:val="002873FF"/>
    <w:rsid w:val="002B3E70"/>
    <w:rsid w:val="002C2774"/>
    <w:rsid w:val="00332C09"/>
    <w:rsid w:val="0033451E"/>
    <w:rsid w:val="00352B7A"/>
    <w:rsid w:val="004A5DAA"/>
    <w:rsid w:val="004D3E55"/>
    <w:rsid w:val="004F5AC8"/>
    <w:rsid w:val="005B29F1"/>
    <w:rsid w:val="0061395A"/>
    <w:rsid w:val="00674394"/>
    <w:rsid w:val="006B2FDB"/>
    <w:rsid w:val="0093632C"/>
    <w:rsid w:val="00982611"/>
    <w:rsid w:val="00B35B6D"/>
    <w:rsid w:val="00BB093B"/>
    <w:rsid w:val="00D808B9"/>
    <w:rsid w:val="00F1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1F19C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19CB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rsid w:val="001F19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F19CB"/>
    <w:rPr>
      <w:sz w:val="24"/>
      <w:szCs w:val="24"/>
    </w:rPr>
  </w:style>
  <w:style w:styleId="Podnoje" w:type="paragraph">
    <w:name w:val="footer"/>
    <w:basedOn w:val="Normal"/>
    <w:link w:val="PodnojeChar"/>
    <w:rsid w:val="001F19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F19CB"/>
    <w:rPr>
      <w:sz w:val="24"/>
      <w:szCs w:val="24"/>
    </w:rPr>
  </w:style>
  <w:style w:styleId="Tekstbalonia" w:type="paragraph">
    <w:name w:val="Balloon Text"/>
    <w:basedOn w:val="Normal"/>
    <w:link w:val="TekstbaloniaChar"/>
    <w:rsid w:val="001F19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19C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5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F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F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F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F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1F19C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19CB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rsid w:val="001F19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F19CB"/>
    <w:rPr>
      <w:sz w:val="24"/>
      <w:szCs w:val="24"/>
    </w:rPr>
  </w:style>
  <w:style w:styleId="Podnoje" w:type="paragraph">
    <w:name w:val="footer"/>
    <w:basedOn w:val="Normal"/>
    <w:link w:val="PodnojeChar"/>
    <w:rsid w:val="001F19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F19CB"/>
    <w:rPr>
      <w:sz w:val="24"/>
      <w:szCs w:val="24"/>
    </w:rPr>
  </w:style>
  <w:style w:styleId="Tekstbalonia" w:type="paragraph">
    <w:name w:val="Balloon Text"/>
    <w:basedOn w:val="Normal"/>
    <w:link w:val="TekstbaloniaChar"/>
    <w:rsid w:val="001F19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19C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5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F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F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F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F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St-1444/2017</izvorni_sadrzaj>
    <derivirana_varijabla naziv="DomainObject.Predmet.OznakaBroj_1">St-1444/2017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GA-PAN d.o.o. zastupanog po punomoćniku Alen Barki</izvorni_sadrzaj>
    <derivirana_varijabla naziv="DomainObject.Predmet.ProtustrankaFormated_1">  GA-PAN d.o.o. zastupanog po punomoćniku Alen Barki</derivirana_varijabla>
  </DomainObject.Predmet.ProtustrankaFormated>
  <DomainObject.Predmet.ProtustrankaFormatedOIB>
    <izvorni_sadrzaj>  GA-PAN d.o.o., OIB 96141492795 zastupanog po punomoćniku Alen Barki</izvorni_sadrzaj>
    <derivirana_varijabla naziv="DomainObject.Predmet.ProtustrankaFormatedOIB_1">  GA-PAN d.o.o., OIB 96141492795 zastupanog po punomoćniku Alen Barki</derivirana_varijabla>
  </DomainObject.Predmet.ProtustrankaFormatedOIB>
  <DomainObject.Predmet.ProtustrankaFormatedWithAdress>
    <izvorni_sadrzaj> GA-PAN d.o.o., Zagrebačka 2/A, 44250 Petrinja zastupanog po punomoćniku Alen Barki</izvorni_sadrzaj>
    <derivirana_varijabla naziv="DomainObject.Predmet.ProtustrankaFormatedWithAdress_1"> GA-PAN d.o.o., Zagrebačka 2/A, 44250 Petrinja zastupanog po punomoćniku Alen Barki</derivirana_varijabla>
  </DomainObject.Predmet.ProtustrankaFormatedWithAdress>
  <DomainObject.Predmet.ProtustrankaFormatedWithAdressOIB>
    <izvorni_sadrzaj> GA-PAN d.o.o., OIB 96141492795, Zagrebačka 2/A, 44250 Petrinja zastupanog po punomoćniku Alen Barki</izvorni_sadrzaj>
    <derivirana_varijabla naziv="DomainObject.Predmet.ProtustrankaFormatedWithAdressOIB_1"> GA-PAN d.o.o., OIB 96141492795, Zagrebačka 2/A, 44250 Petrinja zastupanog po punomoćniku Alen Barki</derivirana_varijabla>
  </DomainObject.Predmet.ProtustrankaFormatedWithAdressOIB>
  <DomainObject.Predmet.ProtustrankaWithAdress>
    <izvorni_sadrzaj>GA-PAN d.o.o. Zagrebačka 2/A, 44250 Petrinja</izvorni_sadrzaj>
    <derivirana_varijabla naziv="DomainObject.Predmet.ProtustrankaWithAdress_1">GA-PAN d.o.o. Zagrebačka 2/A, 44250 Petrinja</derivirana_varijabla>
  </DomainObject.Predmet.ProtustrankaWithAdress>
  <DomainObject.Predmet.ProtustrankaWithAdressOIB>
    <izvorni_sadrzaj>GA-PAN d.o.o., OIB 96141492795, Zagrebačka 2/A, 44250 Petrinja</izvorni_sadrzaj>
    <derivirana_varijabla naziv="DomainObject.Predmet.ProtustrankaWithAdressOIB_1">GA-PAN d.o.o., OIB 96141492795, Zagrebačka 2/A, 44250 Petrinja</derivirana_varijabla>
  </DomainObject.Predmet.ProtustrankaWithAdressOIB>
  <DomainObject.Predmet.ProtustrankaNazivFormated>
    <izvorni_sadrzaj>GA-PAN d.o.o.</izvorni_sadrzaj>
    <derivirana_varijabla naziv="DomainObject.Predmet.ProtustrankaNazivFormated_1">GA-PAN d.o.o.</derivirana_varijabla>
  </DomainObject.Predmet.ProtustrankaNazivFormated>
  <DomainObject.Predmet.ProtustrankaNazivFormatedOIB>
    <izvorni_sadrzaj>GA-PAN d.o.o., OIB 96141492795</izvorni_sadrzaj>
    <derivirana_varijabla naziv="DomainObject.Predmet.ProtustrankaNazivFormatedOIB_1">GA-PAN d.o.o., OIB 96141492795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</izvorni_sadrzaj>
    <derivirana_varijabla naziv="DomainObject.Predmet.StrankaFormatedWithAdress_1"> FINA Regionalni centar Zagreb, Trg svibanjskih žrtava 1995.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GA-PAN d.o.o. zastupanog po punomoćniku Alen Barki</item>
    </izvorni_sadrzaj>
    <derivirana_varijabla naziv="DomainObject.Predmet.ProtuStrankaListFormated_1">
      <item>GA-PAN d.o.o. zastupanog po punomoćniku Alen Barki</item>
    </derivirana_varijabla>
  </DomainObject.Predmet.ProtuStrankaListFormated>
  <DomainObject.Predmet.ProtuStrankaListFormatedOIB>
    <izvorni_sadrzaj>
      <item>GA-PAN d.o.o., OIB 96141492795 zastupanog po punomoćniku Alen Barki</item>
    </izvorni_sadrzaj>
    <derivirana_varijabla naziv="DomainObject.Predmet.ProtuStrankaListFormatedOIB_1">
      <item>GA-PAN d.o.o., OIB 96141492795 zastupanog po punomoćniku Alen Barki</item>
    </derivirana_varijabla>
  </DomainObject.Predmet.ProtuStrankaListFormatedOIB>
  <DomainObject.Predmet.ProtuStrankaListFormatedWithAdress>
    <izvorni_sadrzaj>
      <item>GA-PAN d.o.o., Zagrebačka 2/A, 44250 Petrinja zastupanog po punomoćniku Alen Barki</item>
    </izvorni_sadrzaj>
    <derivirana_varijabla naziv="DomainObject.Predmet.ProtuStrankaListFormatedWithAdress_1">
      <item>GA-PAN d.o.o., Zagrebačka 2/A, 44250 Petrinja zastupanog po punomoćniku Alen Barki</item>
    </derivirana_varijabla>
  </DomainObject.Predmet.ProtuStrankaListFormatedWithAdress>
  <DomainObject.Predmet.ProtuStrankaListFormatedWithAdressOIB>
    <izvorni_sadrzaj>
      <item>GA-PAN d.o.o., OIB 96141492795, Zagrebačka 2/A, 44250 Petrinja zastupanog po punomoćniku Alen Barki</item>
    </izvorni_sadrzaj>
    <derivirana_varijabla naziv="DomainObject.Predmet.ProtuStrankaListFormatedWithAdressOIB_1">
      <item>GA-PAN d.o.o., OIB 96141492795, Zagrebačka 2/A, 44250 Petrinja zastupanog po punomoćniku Alen Barki</item>
    </derivirana_varijabla>
  </DomainObject.Predmet.ProtuStrankaListFormatedWithAdressOIB>
  <DomainObject.Predmet.ProtuStrankaListNazivFormated>
    <izvorni_sadrzaj>
      <item>GA-PAN d.o.o.</item>
    </izvorni_sadrzaj>
    <derivirana_varijabla naziv="DomainObject.Predmet.ProtuStrankaListNazivFormated_1">
      <item>GA-PAN d.o.o.</item>
    </derivirana_varijabla>
  </DomainObject.Predmet.ProtuStrankaListNazivFormated>
  <DomainObject.Predmet.ProtuStrankaListNazivFormatedOIB>
    <izvorni_sadrzaj>
      <item>GA-PAN d.o.o., OIB 96141492795</item>
    </izvorni_sadrzaj>
    <derivirana_varijabla naziv="DomainObject.Predmet.ProtuStrankaListNazivFormatedOIB_1">
      <item>GA-PAN d.o.o., OIB 96141492795</item>
    </derivirana_varijabla>
  </DomainObject.Predmet.ProtuStrankaListNazivFormatedOIB>
  <DomainObject.Predmet.OstaliListFormated>
    <izvorni_sadrzaj>
      <item>Alen Barki punomoćnik sudionika u postupku GA-PAN d.o.o.</item>
      <item>ŽDO u Sisku punomoćnik sudionika u postupku RH MF Porezna uprava</item>
      <item>OTP banka Hrvatska dioničko društvo</item>
    </izvorni_sadrzaj>
    <derivirana_varijabla naziv="DomainObject.Predmet.OstaliListFormated_1">
      <item>Alen Barki punomoćnik sudionika u postupku GA-PAN d.o.o.</item>
      <item>ŽDO u Sisku punomoćnik sudionika u postupku RH MF Porezna uprava</item>
      <item>OTP banka Hrvatska dioničko društvo</item>
    </derivirana_varijabla>
  </DomainObject.Predmet.OstaliListFormated>
  <DomainObject.Predmet.OstaliListFormatedOIB>
    <izvorni_sadrzaj>
      <item>Alen Barki, OIB 65434361776 punomoćnik sudionika u postupku GA-PAN d.o.o.</item>
      <item>ŽDO u Sisku, OIB 05526850490 punomoćnik sudionika u postupku RH MF Porezna uprava</item>
      <item>OTP banka Hrvatska dioničko društvo, OIB 52508873833</item>
    </izvorni_sadrzaj>
    <derivirana_varijabla naziv="DomainObject.Predmet.OstaliListFormatedOIB_1">
      <item>Alen Barki, OIB 65434361776 punomoćnik sudionika u postupku GA-PAN d.o.o.</item>
      <item>ŽDO u Sisku, OIB 05526850490 punomoćnik sudionika u postupku RH MF Porezna uprava</item>
      <item>OTP banka Hrvatska dioničko društvo, OIB 52508873833</item>
    </derivirana_varijabla>
  </DomainObject.Predmet.OstaliListFormatedOIB>
  <DomainObject.Predmet.OstaliListFormatedWithAdress>
    <izvorni_sadrzaj>
      <item>Alen Barki, Grabešćak 1c, 10000 Zagreb punomoćnik sudionika u postupku GA-PAN d.o.o.</item>
      <item>ŽDO u Sisku, Ferde Hefelea 57, 44000 Sisak punomoćnik sudionika u postupku RH MF Porezna uprava</item>
      <item>OTP banka Hrvatska dioničko društvo, Ulica Domovinskog rata 3, 23000 Zadar</item>
    </izvorni_sadrzaj>
    <derivirana_varijabla naziv="DomainObject.Predmet.OstaliListFormatedWithAdress_1">
      <item>Alen Barki, Grabešćak 1c, 10000 Zagreb punomoćnik sudionika u postupku GA-PAN d.o.o.</item>
      <item>ŽDO u Sisku, Ferde Hefelea 57, 44000 Sisak punomoćnik sudionika u postupku RH MF Porezna uprava</item>
      <item>OTP banka Hrvatska dioničko društvo, Ulica Domovinskog rata 3, 23000 Zadar</item>
    </derivirana_varijabla>
  </DomainObject.Predmet.OstaliListFormatedWithAdress>
  <DomainObject.Predmet.OstaliListFormatedWithAdressOIB>
    <izvorni_sadrzaj>
      <item>Alen Barki, OIB 65434361776, Grabešćak 1c, 10000 Zagreb punomoćnik sudionika u postupku GA-PAN d.o.o.</item>
      <item>ŽDO u Sisku, OIB 05526850490, Ferde Hefelea 57, 44000 Sisak punomoćnik sudionika u postupku RH MF Porezna uprava</item>
      <item>OTP banka Hrvatska dioničko društvo, OIB 52508873833, Ulica Domovinskog rata 3, 23000 Zadar</item>
    </izvorni_sadrzaj>
    <derivirana_varijabla naziv="DomainObject.Predmet.OstaliListFormatedWithAdressOIB_1">
      <item>Alen Barki, OIB 65434361776, Grabešćak 1c, 10000 Zagreb punomoćnik sudionika u postupku GA-PAN d.o.o.</item>
      <item>ŽDO u Sisku, OIB 05526850490, Ferde Hefelea 57, 44000 Sisak punomoćnik sudionika u postupku RH MF Porezna uprava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Alen Barki</item>
      <item>ŽDO u Sisku</item>
      <item>OTP banka Hrvatska dioničko društvo</item>
    </izvorni_sadrzaj>
    <derivirana_varijabla naziv="DomainObject.Predmet.OstaliListNazivFormated_1">
      <item>Alen Barki</item>
      <item>ŽDO u Sisku</item>
      <item>OTP banka Hrvatska dioničko društvo</item>
    </derivirana_varijabla>
  </DomainObject.Predmet.OstaliListNazivFormated>
  <DomainObject.Predmet.OstaliListNazivFormatedOIB>
    <izvorni_sadrzaj>
      <item>Alen Barki, OIB 65434361776</item>
      <item>ŽDO u Sisku, OIB 05526850490</item>
      <item>OTP banka Hrvatska dioničko društvo, OIB 52508873833</item>
    </izvorni_sadrzaj>
    <derivirana_varijabla naziv="DomainObject.Predmet.OstaliListNazivFormatedOIB_1">
      <item>Alen Barki, OIB 65434361776</item>
      <item>ŽDO u Sisku, OIB 05526850490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GA-PAN d.o.o.</izvorni_sadrzaj>
    <derivirana_varijabla naziv="DomainObject.Predmet.ProtustrankaIDrugi_1">GA-PAN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GA-PAN d.o.o., OIB 96141492795, Zagrebačka 2/A, 44250 Petrinja</izvorni_sadrzaj>
    <derivirana_varijabla naziv="DomainObject.Predmet.ProtustrankaIDrugiAdressOIB_1">GA-PAN d.o.o., OIB 96141492795, Zagrebačka 2/A,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GA-PAN d.o.o.</item>
      <item>FINA Regionalni centar Zagreb</item>
      <item>Alen Barki</item>
      <item>RH MF Porezna uprava</item>
      <item>ŽDO u Sisku</item>
      <item>OTP banka Hrvatska dioničko društvo</item>
    </izvorni_sadrzaj>
    <derivirana_varijabla naziv="DomainObject.Predmet.SudioniciListNaziv_1">
      <item>GA-PAN d.o.o.</item>
      <item>FINA Regionalni centar Zagreb</item>
      <item>Alen Barki</item>
      <item>RH MF Porezna uprava</item>
      <item>ŽDO u Sisku</item>
      <item>OTP banka Hrvatska dioničko društvo</item>
    </derivirana_varijabla>
  </DomainObject.Predmet.SudioniciListNaziv>
  <DomainObject.Predmet.SudioniciListAdressOIB>
    <izvorni_sadrzaj>
      <item>GA-PAN d.o.o., OIB 96141492795, Zagrebačka 2/A,44250 Petrinja</item>
      <item>FINA Regionalni centar Zagreb, OIB 85821130368, Trg svibanjskih žrtava 1995. 1,10000 Zagreb</item>
      <item>Alen Barki, OIB 65434361776, Grabešćak 1c,10000 Zagreb</item>
      <item>RH MF Porezna uprava, OIB 18683136487</item>
      <item>ŽDO u Sisku, OIB 05526850490, Ferde Hefelea 57,44000 Sisak</item>
      <item>OTP banka Hrvatska dioničko društvo, OIB 52508873833, Ulica Domovinskog rata 3,23000 Zadar</item>
    </izvorni_sadrzaj>
    <derivirana_varijabla naziv="DomainObject.Predmet.SudioniciListAdressOIB_1">
      <item>GA-PAN d.o.o., OIB 96141492795, Zagrebačka 2/A,44250 Petrinja</item>
      <item>FINA Regionalni centar Zagreb, OIB 85821130368, Trg svibanjskih žrtava 1995. 1,10000 Zagreb</item>
      <item>Alen Barki, OIB 65434361776, Grabešćak 1c,10000 Zagreb</item>
      <item>RH MF Porezna uprava, OIB 18683136487</item>
      <item>ŽDO u Sisku, OIB 05526850490, Ferde Hefelea 57,44000 Sisak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96141492795</item>
      <item>, OIB 85821130368</item>
      <item>, OIB 65434361776</item>
      <item>, OIB 18683136487</item>
      <item>, OIB 05526850490</item>
      <item>, OIB 52508873833</item>
    </izvorni_sadrzaj>
    <derivirana_varijabla naziv="DomainObject.Predmet.SudioniciListNazivOIB_1">
      <item>, OIB 96141492795</item>
      <item>, OIB 85821130368</item>
      <item>, OIB 65434361776</item>
      <item>, OIB 18683136487</item>
      <item>, OIB 05526850490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1261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2017-05-16T13:08:00Z</dcterms:created>
  <dc:creator>nribaric</dc:creator>
  <cp:lastModifiedBy>Jadranka Zelić</cp:lastModifiedBy>
  <cp:lastPrinted>2017-05-16T13:07:00Z</cp:lastPrinted>
  <dcterms:modified xmlns:xsi="http://www.w3.org/2001/XMLSchema-instance" xsi:type="dcterms:W3CDTF">2017-05-16T13:08:00Z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