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efb8" w14:paraId="b8cefb8" w:rsidRDefault="00061464" w:rsidP="00061464" w:rsidR="00061464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61464" w:rsidP="00061464" w:rsidR="00061464">
      <w:pPr>
        <w:jc w:val="both"/>
      </w:pPr>
      <w:r>
        <w:t xml:space="preserve">       REPUBLIKA HRVATSKA</w:t>
      </w:r>
    </w:p>
    <w:p w:rsidRDefault="00061464" w:rsidP="00061464" w:rsidR="00061464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61464" w:rsidP="00061464" w:rsidR="00061464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61464" w:rsidP="00061464" w:rsidR="00061464">
      <w:pPr>
        <w:rPr>
          <w:bCs/>
        </w:rPr>
      </w:pPr>
    </w:p>
    <w:p w:rsidRDefault="00061464" w:rsidP="00061464" w:rsidR="00061464" w:rsidRPr="00061464">
      <w:pPr>
        <w:rPr>
          <w:b/>
        </w:rPr>
      </w:pPr>
      <w:r>
        <w:rPr>
          <w:b/>
        </w:rPr>
        <w:t xml:space="preserve">                   </w:t>
      </w:r>
    </w:p>
    <w:p w:rsidRDefault="00061464" w:rsidP="00061464" w:rsidR="00061464">
      <w:pPr>
        <w:ind w:left="5664"/>
      </w:pPr>
    </w:p>
    <w:p w:rsidRDefault="00061464" w:rsidP="00061464" w:rsidR="00061464">
      <w:pPr>
        <w:ind w:left="5664"/>
      </w:pPr>
    </w:p>
    <w:p w:rsidRDefault="00061464" w:rsidP="00061464" w:rsidR="00061464">
      <w:pPr>
        <w:jc w:val="center"/>
      </w:pPr>
      <w:r>
        <w:t>R E P U B L I K A   H R V A T S K A</w:t>
      </w:r>
    </w:p>
    <w:p w:rsidRDefault="00061464" w:rsidP="00061464" w:rsidR="00061464">
      <w:pPr>
        <w:rPr>
          <w:b/>
        </w:rPr>
      </w:pPr>
    </w:p>
    <w:p w:rsidRDefault="00061464" w:rsidP="00061464" w:rsidR="00061464">
      <w:pPr>
        <w:jc w:val="center"/>
      </w:pPr>
      <w:r>
        <w:t>R J E Š E N J E</w:t>
      </w:r>
    </w:p>
    <w:p w:rsidRDefault="00061464" w:rsidP="00061464" w:rsidR="00061464">
      <w:pPr>
        <w:jc w:val="center"/>
      </w:pPr>
    </w:p>
    <w:p w:rsidRDefault="00061464" w:rsidP="00061464" w:rsidR="00061464">
      <w:pPr>
        <w:jc w:val="center"/>
      </w:pPr>
    </w:p>
    <w:p w:rsidRDefault="00B41746" w:rsidP="00B41746" w:rsidR="00061464">
      <w:pPr>
        <w:ind w:firstLine="708"/>
        <w:jc w:val="both"/>
      </w:pPr>
      <w:r>
        <w:t>TRGOVAČKI SUD U VARAŽDINU, po sucu toga suda Jasni Lekić, kao stečajnom sucu, u stečajnom predmetu u povodu prijedloga predlagatelja FINANCIJSKA AGENCIJA Regionalni centar Zagreb, Podružnica Varaždin, A. Cesarca 2, protiv dužnika SUPER HRANA jednostavno društvo s ograničenom odgovornošću za trgovinu i usluge, skraćena tvrtka SUPER HRANA j.d.o.o. Čakovec, Dr. Ante Starčevića 61, MBS: 070107213, OIB: 09908099699, radi otvaranja stečajnog postupka nad dužnikom, dana 02. siječnja 2017. godine,</w:t>
      </w:r>
    </w:p>
    <w:p w:rsidRDefault="00061464" w:rsidP="00061464" w:rsidR="00061464">
      <w:pPr>
        <w:jc w:val="both"/>
      </w:pPr>
    </w:p>
    <w:p w:rsidRDefault="00061464" w:rsidP="00061464" w:rsidR="00061464">
      <w:pPr>
        <w:jc w:val="center"/>
      </w:pPr>
      <w:r>
        <w:t xml:space="preserve">r i j e š i o    j e </w:t>
      </w:r>
    </w:p>
    <w:p w:rsidRDefault="00061464" w:rsidP="00061464" w:rsidR="00061464">
      <w:pPr>
        <w:jc w:val="center"/>
      </w:pPr>
    </w:p>
    <w:p w:rsidRDefault="00061464" w:rsidP="00061464" w:rsidR="00061464"/>
    <w:p w:rsidRDefault="00061464" w:rsidP="00061464" w:rsidR="00061464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B41746">
        <w:t>SUPER HRANA jednostavno društvo s ograničenom odgovornošću za trgovinu i usluge, skraćena tvrtka SUPER HRANA j.d.o.o. Čakovec, Dr. Ante Starčevića 61, MBS: 070107213, OIB: 09908099699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061464" w:rsidP="00061464" w:rsidR="00061464">
      <w:pPr>
        <w:jc w:val="both"/>
      </w:pPr>
    </w:p>
    <w:p w:rsidRDefault="00061464" w:rsidP="00061464" w:rsidR="00061464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061464" w:rsidP="00061464" w:rsidR="00061464">
      <w:pPr>
        <w:jc w:val="both"/>
      </w:pPr>
    </w:p>
    <w:p w:rsidRDefault="00061464" w:rsidP="00061464" w:rsidR="00061464">
      <w:pPr>
        <w:jc w:val="center"/>
      </w:pPr>
      <w:r>
        <w:t>Obrazloženje</w:t>
      </w:r>
    </w:p>
    <w:p w:rsidRDefault="00061464" w:rsidP="00061464" w:rsidR="00061464">
      <w:pPr>
        <w:jc w:val="center"/>
      </w:pPr>
    </w:p>
    <w:p w:rsidRDefault="00061464" w:rsidP="00061464" w:rsidR="00061464">
      <w:pPr>
        <w:jc w:val="center"/>
      </w:pPr>
    </w:p>
    <w:p w:rsidRDefault="00061464" w:rsidP="00061464" w:rsidR="00061464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C06306" w:rsidP="00061464" w:rsidR="00C06306">
      <w:pPr>
        <w:jc w:val="both"/>
      </w:pPr>
    </w:p>
    <w:p w:rsidRDefault="00061464" w:rsidP="00061464" w:rsidR="00061464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</w:p>
    <w:p w:rsidRDefault="00061464" w:rsidP="00061464" w:rsidR="00061464">
      <w:pPr>
        <w:jc w:val="center"/>
      </w:pPr>
      <w:r>
        <w:t>U Varaždinu, 02. siječnja 2017. godine</w:t>
      </w:r>
    </w:p>
    <w:p w:rsidRDefault="00061464" w:rsidP="00061464" w:rsidR="00061464">
      <w:pPr>
        <w:jc w:val="center"/>
      </w:pPr>
    </w:p>
    <w:p w:rsidRDefault="00061464" w:rsidP="00061464" w:rsidR="00061464">
      <w:pPr>
        <w:jc w:val="center"/>
      </w:pPr>
    </w:p>
    <w:p w:rsidRDefault="00061464" w:rsidP="00061464" w:rsidR="00061464">
      <w:pPr>
        <w:jc w:val="both"/>
      </w:pPr>
      <w:r>
        <w:t xml:space="preserve">                                                                      </w:t>
      </w:r>
      <w:r w:rsidR="00C06306">
        <w:t xml:space="preserve">                            </w:t>
      </w:r>
      <w:r>
        <w:t xml:space="preserve"> STEČAJNI SUDAC:</w:t>
      </w:r>
    </w:p>
    <w:p w:rsidRDefault="00061464" w:rsidP="00061464" w:rsidR="00061464">
      <w:pPr>
        <w:jc w:val="both"/>
      </w:pPr>
    </w:p>
    <w:p w:rsidRDefault="00061464" w:rsidP="00F01E07" w:rsidR="00C06306">
      <w:pPr>
        <w:jc w:val="both"/>
      </w:pPr>
      <w:r>
        <w:t xml:space="preserve">                                                                         </w:t>
      </w:r>
      <w:r w:rsidR="00C06306">
        <w:t xml:space="preserve">                             </w:t>
      </w:r>
      <w:r w:rsidR="00C825CE">
        <w:t xml:space="preserve">   </w:t>
      </w:r>
      <w:r>
        <w:t>Jasna Lekić</w:t>
      </w: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  <w:r>
        <w:t>UPUTA O PRAVNOM LIJEKU:</w:t>
      </w:r>
    </w:p>
    <w:p w:rsidRDefault="00061464" w:rsidP="00061464" w:rsidR="00061464">
      <w:pPr>
        <w:jc w:val="both"/>
      </w:pPr>
      <w:r>
        <w:t xml:space="preserve">Protiv ovog rješenja posebna žalba nije dopuštena. </w:t>
      </w: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</w:p>
    <w:p w:rsidRDefault="00061464" w:rsidP="00061464" w:rsidR="00061464">
      <w:pPr>
        <w:jc w:val="both"/>
      </w:pPr>
      <w:r>
        <w:t xml:space="preserve">DNA: 1. Direktor dužnika </w:t>
      </w:r>
      <w:r w:rsidR="00DF7C13">
        <w:t>Tahir Ramadani, Čakovec, Dr. Ante Starčevića</w:t>
      </w:r>
    </w:p>
    <w:p w:rsidRDefault="00061464" w:rsidP="00061464" w:rsidR="00061464">
      <w:pPr>
        <w:jc w:val="both"/>
      </w:pPr>
      <w:r>
        <w:t xml:space="preserve">           2. e-Oglasna ploča ovog suda </w:t>
      </w:r>
    </w:p>
    <w:p w:rsidRDefault="00DA0242" w:rsidP="00061464" w:rsidR="00DA0242" w:rsidRPr="00061464"/>
    <w:sectPr w:rsidSect="0032366B" w:rsidR="00DA0242" w:rsidRPr="000614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464" w:rsidP="00061464" w:rsidR="00061464">
    <w:pPr>
      <w:ind w:left="5664"/>
    </w:pPr>
    <w:r>
      <w:t>Poslovni broj: 3 St-846/15-11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464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8DF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65D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746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306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3DA"/>
    <w:rsid w:val="00C825C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8A3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C13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E0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614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614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59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St-846/2015-11</izvorni_sadrzaj>
    <derivirana_varijabla naziv="DomainObject.Oznaka_1">St-846/2015-11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HRANA jednostavno društvo s ograničenom odgovornošću za trgovinu i usluge zastupanog po punomoćniku Tahir Ramadani</izvorni_sadrzaj>
    <derivirana_varijabla naziv="DomainObject.Predmet.ProtustrankaFormated_1">  SUPER HRANA jednostavno društvo s ograničenom odgovornošću za trgovinu i usluge zastupanog po punomoćniku Tahir Ramadani</derivirana_varijabla>
  </DomainObject.Predmet.ProtustrankaFormated>
  <DomainObject.Predmet.ProtustrankaFormatedOIB>
    <izvorni_sadrzaj>  SUPER HRANA jednostavno društvo s ograničenom odgovornošću za trgovinu i usluge, OIB 09908099699 zastupanog po punomoćniku Tahir Ramadani</izvorni_sadrzaj>
    <derivirana_varijabla naziv="DomainObject.Predmet.ProtustrankaFormatedOIB_1">  SUPER HRANA jednostavno društvo s ograničenom odgovornošću za trgovinu i usluge, OIB 09908099699 zastupanog po punomoćniku Tahir Ramadani</derivirana_varijabla>
  </DomainObject.Predmet.ProtustrankaFormatedOIB>
  <DomainObject.Predmet.ProtustrankaFormatedWithAdress>
    <izvorni_sadrzaj> SUPER HRANA jednostavno društvo s ograničenom odgovornošću za trgovinu i usluge, Dr. Ante Starčevića 61, 40000 Čakovec zastupanog po punomoćniku Tahir Ramadani</izvorni_sadrzaj>
    <derivirana_varijabla naziv="DomainObject.Predmet.ProtustrankaFormatedWithAdress_1"> SUPER HRANA jednostavno društvo s ograničenom odgovornošću za trgovinu i usluge, Dr. Ante Starčevića 61, 40000 Čakovec zastupanog po punomoćniku Tahir Ramadani</derivirana_varijabla>
  </DomainObject.Predmet.ProtustrankaFormatedWithAdress>
  <DomainObject.Predmet.ProtustrankaFormatedWithAdressOIB>
    <izvorni_sadrzaj> SUPER HRANA jednostavno društvo s ograničenom odgovornošću za trgovinu i usluge, OIB 09908099699, Dr. Ante Starčevića 61, 40000 Čakovec zastupanog po punomoćniku Tahir Ramadani</izvorni_sadrzaj>
    <derivirana_varijabla naziv="DomainObject.Predmet.ProtustrankaFormatedWithAdressOIB_1"> SUPER HRANA jednostavno društvo s ograničenom odgovornošću za trgovinu i usluge, OIB 09908099699, Dr. Ante Starčevića 61, 40000 Čakovec zastupanog po punomoćniku Tahir Ramadani</derivirana_varijabla>
  </DomainObject.Predmet.ProtustrankaFormatedWithAdressOIB>
  <DomainObject.Predmet.ProtustrankaWithAdress>
    <izvorni_sadrzaj>SUPER HRANA jednostavno društvo s ograničenom odgovornošću za trgovinu i usluge Dr. Ante Starčevića 61, 40000 Čakovec</izvorni_sadrzaj>
    <derivirana_varijabla naziv="DomainObject.Predmet.ProtustrankaWithAdress_1">SUPER HRANA jednostavno društvo s ograničenom odgovornošću za trgovinu i usluge Dr. Ante Starčevića 61, 40000 Čakovec</derivirana_varijabla>
  </DomainObject.Predmet.ProtustrankaWithAdress>
  <DomainObject.Predmet.ProtustrankaWithAdressOIB>
    <izvorni_sadrzaj>SUPER HRANA jednostavno društvo s ograničenom odgovornošću za trgovinu i usluge, OIB 09908099699, Dr. Ante Starčevića 61, 40000 Čakovec</izvorni_sadrzaj>
    <derivirana_varijabla naziv="DomainObject.Predmet.ProtustrankaWithAdressOIB_1">SUPER HRANA jednostavno društvo s ograničenom odgovornošću za trgovinu i usluge, OIB 09908099699, Dr. Ante Starčevića 61, 40000 Čakovec</derivirana_varijabla>
  </DomainObject.Predmet.ProtustrankaWithAdressOIB>
  <DomainObject.Predmet.ProtustrankaNazivFormated>
    <izvorni_sadrzaj>SUPER HRANA jednostavno društvo s ograničenom odgovornošću za trgovinu i usluge</izvorni_sadrzaj>
    <derivirana_varijabla naziv="DomainObject.Predmet.ProtustrankaNazivFormated_1">SUPER HRANA jednostavno društvo s ograničenom odgovornošću za trgovinu i usluge</derivirana_varijabla>
  </DomainObject.Predmet.ProtustrankaNazivFormated>
  <DomainObject.Predmet.ProtustrankaNazivFormatedOIB>
    <izvorni_sadrzaj>SUPER HRANA jednostavno društvo s ograničenom odgovornošću za trgovinu i usluge, OIB 09908099699</izvorni_sadrzaj>
    <derivirana_varijabla naziv="DomainObject.Predmet.ProtustrankaNazivFormatedOIB_1">SUPER HRANA jednostavno društvo s ograničenom odgovornošću za trgovinu i usluge, OIB 09908099699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54003.88</izvorni_sadrzaj>
    <derivirana_varijabla naziv="DomainObject.Predmet.TrenutnaVrijednost_1">54003.88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HRANA jednostavno društvo s ograničenom odgovornošću za trgovinu i usluge zastupanog po punomoćniku Tahir Ramadani</item>
    </izvorni_sadrzaj>
    <derivirana_varijabla naziv="DomainObject.Predmet.ProtuStrankaListFormated_1">
      <item>SUPER HRANA jednostavno društvo s ograničenom odgovornošću za trgovinu i usluge zastupanog po punomoćniku Tahir Ramadani</item>
    </derivirana_varijabla>
  </DomainObject.Predmet.ProtuStrankaListFormated>
  <DomainObject.Predmet.ProtuStrankaListFormatedOIB>
    <izvorni_sadrzaj>
      <item>SUPER HRANA jednostavno društvo s ograničenom odgovornošću za trgovinu i usluge, OIB 09908099699 zastupanog po punomoćniku Tahir Ramadani</item>
    </izvorni_sadrzaj>
    <derivirana_varijabla naziv="DomainObject.Predmet.ProtuStrankaListFormatedOIB_1">
      <item>SUPER HRANA jednostavno društvo s ograničenom odgovornošću za trgovinu i usluge, OIB 09908099699 zastupanog po punomoćniku Tahir Ramadani</item>
    </derivirana_varijabla>
  </DomainObject.Predmet.ProtuStrankaListFormatedOIB>
  <DomainObject.Predmet.ProtuStrankaListFormatedWithAdress>
    <izvorni_sadrzaj>
      <item>SUPER HRANA jednostavno društvo s ograničenom odgovornošću za trgovinu i usluge, Dr. Ante Starčevića 61, 40000 Čakovec zastupanog po punomoćniku Tahir Ramadani</item>
    </izvorni_sadrzaj>
    <derivirana_varijabla naziv="DomainObject.Predmet.ProtuStrankaListFormatedWithAdress_1">
      <item>SUPER HRANA jednostavno društvo s ograničenom odgovornošću za trgovinu i usluge, Dr. Ante Starčevića 61, 40000 Čakovec zastupanog po punomoćniku Tahir Ramadani</item>
    </derivirana_varijabla>
  </DomainObject.Predmet.ProtuStrankaListFormatedWithAdress>
  <DomainObject.Predmet.ProtuStrankaListFormatedWithAdressOIB>
    <izvorni_sadrzaj>
      <item>SUPER HRANA jednostavno društvo s ograničenom odgovornošću za trgovinu i usluge, OIB 09908099699, Dr. Ante Starčevića 61, 40000 Čakovec zastupanog po punomoćniku Tahir Ramadani</item>
    </izvorni_sadrzaj>
    <derivirana_varijabla naziv="DomainObject.Predmet.ProtuStrankaListFormatedWithAdressOIB_1">
      <item>SUPER HRANA jednostavno društvo s ograničenom odgovornošću za trgovinu i usluge, OIB 09908099699, Dr. Ante Starčevića 61, 40000 Čakovec zastupanog po punomoćniku Tahir Ramadani</item>
    </derivirana_varijabla>
  </DomainObject.Predmet.ProtuStrankaListFormatedWithAdressOIB>
  <DomainObject.Predmet.ProtuStrankaListNazivFormated>
    <izvorni_sadrzaj>
      <item>SUPER HRANA jednostavno društvo s ograničenom odgovornošću za trgovinu i usluge</item>
    </izvorni_sadrzaj>
    <derivirana_varijabla naziv="DomainObject.Predmet.ProtuStrankaListNazivFormated_1">
      <item>SUPER HRANA jednostavno društvo s ograničenom odgovornošću za trgovinu i usluge</item>
    </derivirana_varijabla>
  </DomainObject.Predmet.ProtuStrankaListNazivFormated>
  <DomainObject.Predmet.ProtuStrankaListNazivFormatedOIB>
    <izvorni_sadrzaj>
      <item>SUPER HRANA jednostavno društvo s ograničenom odgovornošću za trgovinu i usluge, OIB 09908099699</item>
    </izvorni_sadrzaj>
    <derivirana_varijabla naziv="DomainObject.Predmet.ProtuStrankaListNazivFormatedOIB_1">
      <item>SUPER HRANA jednostavno društvo s ograničenom odgovornošću za trgovinu i usluge, OIB 09908099699</item>
    </derivirana_varijabla>
  </DomainObject.Predmet.ProtuStrankaListNazivFormatedOIB>
  <DomainObject.Predmet.OstaliListFormated>
    <izvorni_sadrzaj>
      <item>Sudski registar, Trgovački sud u Varaždinu</item>
      <item>Tahir Ramadani punomoćnik sudionika u postupku SUPER HRANA jednostavno društvo s ograničenom odgovornošću za trgovinu i usluge</item>
      <item>Županijsko državno odvjetništvo u Varaždinu</item>
    </izvorni_sadrzaj>
    <derivirana_varijabla naziv="DomainObject.Predmet.OstaliListFormated_1">
      <item>Sudski registar, Trgovački sud u Varaždinu</item>
      <item>Tahir Ramadani punomoćnik sudionika u postupku SUPER HRANA jednostavno društvo s ograničenom odgovornošću za trgovinu i usluge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Tahir Ramadani, OIB 66444739986 punomoćnik sudionika u postupku SUPER HRANA jednostavno društvo s ograničenom odgovornošću za trgovinu i usluge</item>
      <item>Županijsko državno odvjetništvo u Varaždinu</item>
    </izvorni_sadrzaj>
    <derivirana_varijabla naziv="DomainObject.Predmet.OstaliListFormatedOIB_1">
      <item>Sudski registar, Trgovački sud u Varaždinu</item>
      <item>Tahir Ramadani, OIB 66444739986 punomoćnik sudionika u postupku SUPER HRANA jednostavno društvo s ograničenom odgovornošću za trgovinu i usluge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Tahir Ramadani, Dr. Ante Starčevića 61, 40000 Čakovec punomoćnik sudionika u postupku SUPER HRANA jednostavno društvo s ograničenom odgovornošću za trgovinu i usluge</item>
      <item>Županijsko državno odvjetništvo u Varaždinu</item>
    </izvorni_sadrzaj>
    <derivirana_varijabla naziv="DomainObject.Predmet.OstaliListFormatedWithAdress_1">
      <item>Sudski registar, Trgovački sud u Varaždinu</item>
      <item>Tahir Ramadani, Dr. Ante Starčevića 61, 40000 Čakovec punomoćnik sudionika u postupku SUPER HRANA jednostavno društvo s ograničenom odgovornošću za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Tahir Ramadani, OIB 66444739986, Dr. Ante Starčevića 61, 40000 Čakovec punomoćnik sudionika u postupku SUPER HRANA jednostavno društvo s ograničenom odgovornošću za trgovinu i usluge</item>
      <item>Županijsko državno odvjetništvo u Varaždinu</item>
    </izvorni_sadrzaj>
    <derivirana_varijabla naziv="DomainObject.Predmet.OstaliListFormatedWithAdressOIB_1">
      <item>Sudski registar, Trgovački sud u Varaždinu</item>
      <item>Tahir Ramadani, OIB 66444739986, Dr. Ante Starčevića 61, 40000 Čakovec punomoćnik sudionika u postupku SUPER HRANA jednostavno društvo s ograničenom odgovornošću za trgovinu i usluge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Tahir Ramadani</item>
      <item>Županijsko državno odvjetništvo u Varaždinu</item>
    </izvorni_sadrzaj>
    <derivirana_varijabla naziv="DomainObject.Predmet.OstaliListNazivFormated_1">
      <item>Sudski registar, Trgovački sud u Varaždinu</item>
      <item>Tahir Ramadani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Tahir Ramadani, OIB 66444739986</item>
      <item>Županijsko državno odvjetništvo u Varaždinu</item>
    </izvorni_sadrzaj>
    <derivirana_varijabla naziv="DomainObject.Predmet.OstaliListNazivFormatedOIB_1">
      <item>Sudski registar, Trgovački sud u Varaždinu</item>
      <item>Tahir Ramadani, OIB 66444739986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St-846/2015-11</izvorni_sadrzaj>
    <derivirana_varijabla naziv="DomainObject.PoslovniBrojDokumenta_1">St-846/2015-11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HRANA jednostavno društvo s ograničenom odgovornošću za trgovinu i usluge</izvorni_sadrzaj>
    <derivirana_varijabla naziv="DomainObject.Predmet.ProtustrankaIDrugi_1">SUPER HRANA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SUPER HRANA jednostavno društvo s ograničenom odgovornošću za trgovinu i usluge, OIB 09908099699, Dr. Ante Starčevića 61, 40000 Čakovec</izvorni_sadrzaj>
    <derivirana_varijabla naziv="DomainObject.Predmet.ProtustrankaIDrugiAdressOIB_1">SUPER HRANA jednostavno društvo s ograničenom odgovornošću za trgovinu i usluge, OIB 09908099699, Dr. Ante Starčevića 61,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HRANA jednostavno društvo s ograničenom odgovornošću za trgovinu i usluge</item>
      <item>Sudski registar, Trgovački sud u Varaždinu</item>
      <item>Tahir Ramadani</item>
      <item>Županijsko državno odvjetništvo u Varaždinu</item>
    </izvorni_sadrzaj>
    <derivirana_varijabla naziv="DomainObject.Predmet.SudioniciListNaziv_1">
      <item>Financijska agencija</item>
      <item>SUPER HRANA jednostavno društvo s ograničenom odgovornošću za trgovinu i usluge</item>
      <item>Sudski registar, Trgovački sud u Varaždinu</item>
      <item>Tahir Ramadani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SUPER HRANA jednostavno društvo s ograničenom odgovornošću za trgovinu i usluge, OIB 09908099699, Dr. Ante Starčevića 61,40000 Čakovec</item>
      <item>Sudski registar, Trgovački sud u Varaždinu</item>
      <item>Tahir Ramadani, OIB 66444739986, Dr. Ante Starčevića 61,40000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SUPER HRANA jednostavno društvo s ograničenom odgovornošću za trgovinu i usluge, OIB 09908099699, Dr. Ante Starčevića 61,40000 Čakovec</item>
      <item>Sudski registar, Trgovački sud u Varaždinu</item>
      <item>Tahir Ramadani, OIB 66444739986, Dr. Ante Starčevića 61,40000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8E529-0C4F-4EF9-A6C8-EA1D7C7DE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1795</properties:Characters>
  <properties:Lines>67</properties:Lines>
  <properties:Paragraphs>19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2017-01-02T07:24:00Z</cp:lastPrinted>
  <dcterms:modified xmlns:xsi="http://www.w3.org/2001/XMLSchema-instance" xsi:type="dcterms:W3CDTF">2017-01-02T07:32:00Z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