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e973" w14:paraId="59de973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E16327">
        <w:rPr>
          <w:szCs w:val="24"/>
          <w:lang w:val="hr-HR"/>
        </w:rPr>
        <w:t>11</w:t>
      </w:r>
      <w:r w:rsidR="00D31BD1">
        <w:rPr>
          <w:szCs w:val="24"/>
          <w:lang w:val="hr-HR"/>
        </w:rPr>
        <w:t>0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772F78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D31BD1">
        <w:rPr>
          <w:lang w:val="hr-HR"/>
        </w:rPr>
        <w:t xml:space="preserve">BEAUTY TIME jednostavno društvo s ograničenom odgovornošću za usluge i trgovinu, Virovitica, Gundulićeva 1, </w:t>
      </w:r>
      <w:r w:rsidR="00D31BD1" w:rsidRPr="000664E3">
        <w:rPr>
          <w:lang w:val="hr-HR"/>
        </w:rPr>
        <w:t>MB</w:t>
      </w:r>
      <w:r w:rsidR="00D31BD1">
        <w:rPr>
          <w:lang w:val="hr-HR"/>
        </w:rPr>
        <w:t>S: 010092873, OIB: 61454410396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16327">
        <w:rPr>
          <w:lang w:val="hr-HR"/>
        </w:rPr>
        <w:t>13</w:t>
      </w:r>
      <w:r w:rsidR="00230207">
        <w:rPr>
          <w:lang w:val="hr-HR"/>
        </w:rPr>
        <w:t xml:space="preserve">. </w:t>
      </w:r>
      <w:r w:rsidR="00E16327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EF7F80" w:rsidP="00CA6F86" w:rsidR="00EF7F80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D31BD1">
        <w:rPr>
          <w:lang w:val="hr-HR"/>
        </w:rPr>
        <w:t xml:space="preserve">BEAUTY TIME jednostavno društvo s ograničenom odgovornošću za usluge i trgovinu, Virovitica, Gundulićeva 1, </w:t>
      </w:r>
      <w:r w:rsidR="00D31BD1" w:rsidRPr="000664E3">
        <w:rPr>
          <w:lang w:val="hr-HR"/>
        </w:rPr>
        <w:t>MB</w:t>
      </w:r>
      <w:r w:rsidR="00D31BD1">
        <w:rPr>
          <w:lang w:val="hr-HR"/>
        </w:rPr>
        <w:t>S: 010092873, OIB: 61454410396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D31BD1">
        <w:rPr>
          <w:szCs w:val="24"/>
          <w:lang w:val="hr-HR"/>
        </w:rPr>
        <w:t>IVAN PRPIĆ</w:t>
      </w:r>
      <w:r w:rsidR="009018C2">
        <w:rPr>
          <w:szCs w:val="24"/>
          <w:lang w:val="hr-HR"/>
        </w:rPr>
        <w:t xml:space="preserve">, </w:t>
      </w:r>
      <w:r w:rsidR="00D31BD1">
        <w:rPr>
          <w:szCs w:val="24"/>
          <w:lang w:val="hr-HR"/>
        </w:rPr>
        <w:t>Zagreb</w:t>
      </w:r>
      <w:r w:rsidR="00941AE4">
        <w:rPr>
          <w:szCs w:val="24"/>
          <w:lang w:val="hr-HR"/>
        </w:rPr>
        <w:t xml:space="preserve">, </w:t>
      </w:r>
      <w:r w:rsidR="00D31BD1">
        <w:rPr>
          <w:szCs w:val="24"/>
          <w:lang w:val="hr-HR"/>
        </w:rPr>
        <w:t>Hruševečka ulica 11</w:t>
      </w:r>
      <w:r w:rsidR="00E21ABB">
        <w:rPr>
          <w:szCs w:val="24"/>
          <w:lang w:val="hr-HR"/>
        </w:rPr>
        <w:t>,</w:t>
      </w:r>
      <w:r w:rsidR="009018C2">
        <w:rPr>
          <w:szCs w:val="24"/>
          <w:lang w:val="hr-HR"/>
        </w:rPr>
        <w:t xml:space="preserve"> OIB:</w:t>
      </w:r>
      <w:r w:rsidR="00D31BD1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8F6F4D">
        <w:rPr>
          <w:lang w:val="hr-HR"/>
        </w:rPr>
        <w:t xml:space="preserve"> </w:t>
      </w:r>
      <w:r w:rsidR="00D31BD1">
        <w:rPr>
          <w:lang w:val="hr-HR"/>
        </w:rPr>
        <w:t xml:space="preserve">BEAUTY TIME jednostavno društvo s ograničenom odgovornošću za usluge i trgovinu, Virovitica, Gundulićeva 1, </w:t>
      </w:r>
      <w:r w:rsidR="00D31BD1" w:rsidRPr="000664E3">
        <w:rPr>
          <w:lang w:val="hr-HR"/>
        </w:rPr>
        <w:t>MB</w:t>
      </w:r>
      <w:r w:rsidR="00D31BD1">
        <w:rPr>
          <w:lang w:val="hr-HR"/>
        </w:rPr>
        <w:t>S: 010092873, OIB: 61454410396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16327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31BD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31BD1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E16327">
        <w:rPr>
          <w:szCs w:val="24"/>
          <w:lang w:val="hr-HR"/>
        </w:rPr>
        <w:t>11</w:t>
      </w:r>
      <w:r w:rsidR="00D31BD1">
        <w:rPr>
          <w:szCs w:val="24"/>
          <w:lang w:val="hr-HR"/>
        </w:rPr>
        <w:t>0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E16327">
        <w:rPr>
          <w:szCs w:val="24"/>
          <w:lang w:val="hr-HR"/>
        </w:rPr>
        <w:t>23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13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16327">
        <w:rPr>
          <w:szCs w:val="24"/>
          <w:lang w:val="hr-HR"/>
        </w:rPr>
        <w:t>13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E16327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DCD" w:rsidR="00BF6DCD">
      <w:r>
        <w:separator/>
      </w:r>
    </w:p>
  </w:endnote>
  <w:endnote w:id="0" w:type="continuationSeparator">
    <w:p w:rsidRDefault="00BF6DCD" w:rsidR="00BF6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DCD" w:rsidR="00BF6DCD">
      <w:r>
        <w:separator/>
      </w:r>
    </w:p>
  </w:footnote>
  <w:footnote w:id="0" w:type="continuationSeparator">
    <w:p w:rsidRDefault="00BF6DCD" w:rsidR="00BF6D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64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E16327">
      <w:t>11</w:t>
    </w:r>
    <w:r w:rsidR="00D31BD1">
      <w:t>0</w:t>
    </w:r>
    <w:r w:rsidR="00864F33">
      <w:t>/201</w:t>
    </w:r>
    <w:r w:rsidR="008F6F4D">
      <w:t>6</w:t>
    </w:r>
    <w:r w:rsidR="00864F33">
      <w:t>-</w:t>
    </w:r>
    <w:r w:rsidR="00772F78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A5ACC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67F36"/>
    <w:rsid w:val="00271286"/>
    <w:rsid w:val="002733CA"/>
    <w:rsid w:val="0029664E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215A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1AE4"/>
    <w:rsid w:val="0094317E"/>
    <w:rsid w:val="009546FE"/>
    <w:rsid w:val="00955306"/>
    <w:rsid w:val="00960232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6423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6DCD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1BD1"/>
    <w:rsid w:val="00D32CB1"/>
    <w:rsid w:val="00D44D35"/>
    <w:rsid w:val="00D52F5E"/>
    <w:rsid w:val="00D53FF2"/>
    <w:rsid w:val="00D55C6C"/>
    <w:rsid w:val="00D73E9E"/>
    <w:rsid w:val="00D823F0"/>
    <w:rsid w:val="00DA5CB7"/>
    <w:rsid w:val="00DB5018"/>
    <w:rsid w:val="00DC2CE3"/>
    <w:rsid w:val="00DE22C5"/>
    <w:rsid w:val="00DF4537"/>
    <w:rsid w:val="00DF6115"/>
    <w:rsid w:val="00E01AAA"/>
    <w:rsid w:val="00E16327"/>
    <w:rsid w:val="00E21ABB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EF5ADE"/>
    <w:rsid w:val="00EF7F80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6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6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64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6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6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6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6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64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6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6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St-110/2016</izvorni_sadrzaj>
    <derivirana_varijabla naziv="DomainObject.Predmet.OznakaBroj_1">St-110/2016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BEAUTY TIME jednostavno društvo s ograničenom odgovornošću za usluge i trgovinu, Virovitica zastupanog po punomoćniku Nataša Gomez Popara</izvorni_sadrzaj>
    <derivirana_varijabla naziv="DomainObject.Predmet.ProtustrankaFormated_1">  BEAUTY TIME jednostavno društvo s ograničenom odgovornošću za usluge i trgovinu, Virovitica zastupanog po punomoćniku Nataša Gomez Popara</derivirana_varijabla>
  </DomainObject.Predmet.ProtustrankaFormated>
  <DomainObject.Predmet.ProtustrankaFormatedOIB>
    <izvorni_sadrzaj>  BEAUTY TIME jednostavno društvo s ograničenom odgovornošću za usluge i trgovinu, Virovitica, OIB 61454410396 zastupanog po punomoćniku Nataša Gomez Popara</izvorni_sadrzaj>
    <derivirana_varijabla naziv="DomainObject.Predmet.ProtustrankaFormatedOIB_1">  BEAUTY TIME jednostavno društvo s ograničenom odgovornošću za usluge i trgovinu, Virovitica, OIB 61454410396 zastupanog po punomoćniku Nataša Gomez Popara</derivirana_varijabla>
  </DomainObject.Predmet.ProtustrankaFormatedOIB>
  <DomainObject.Predmet.ProtustrankaFormatedWithAdress>
    <izvorni_sadrzaj> BEAUTY TIME jednostavno društvo s ograničenom odgovornošću za usluge i trgovinu, Virovitica, Gundulićeva 1, 33000 Virovitica zastupanog po punomoćniku Nataša Gomez Popara</izvorni_sadrzaj>
    <derivirana_varijabla naziv="DomainObject.Predmet.ProtustrankaFormatedWithAdress_1"> BEAUTY TIME jednostavno društvo s ograničenom odgovornošću za usluge i trgovinu, Virovitica, Gundulićeva 1, 33000 Virovitica zastupanog po punomoćniku Nataša Gomez Popara</derivirana_varijabla>
  </DomainObject.Predmet.ProtustrankaFormatedWithAdress>
  <DomainObject.Predmet.ProtustrankaFormatedWithAdressOIB>
    <izvorni_sadrzaj> BEAUTY TIME jednostavno društvo s ograničenom odgovornošću za usluge i trgovinu, Virovitica, OIB 61454410396, Gundulićeva 1, 33000 Virovitica zastupanog po punomoćniku Nataša Gomez Popara</izvorni_sadrzaj>
    <derivirana_varijabla naziv="DomainObject.Predmet.ProtustrankaFormatedWithAdressOIB_1"> BEAUTY TIME jednostavno društvo s ograničenom odgovornošću za usluge i trgovinu, Virovitica, OIB 61454410396, Gundulićeva 1, 33000 Virovitica zastupanog po punomoćniku Nataša Gomez Popara</derivirana_varijabla>
  </DomainObject.Predmet.ProtustrankaFormatedWithAdressOIB>
  <DomainObject.Predmet.ProtustrankaWithAdress>
    <izvorni_sadrzaj>BEAUTY TIME jednostavno društvo s ograničenom odgovornošću za usluge i trgovinu, Virovitica Gundulićeva 1, 33000 Virovitica</izvorni_sadrzaj>
    <derivirana_varijabla naziv="DomainObject.Predmet.ProtustrankaWithAdress_1">BEAUTY TIME jednostavno društvo s ograničenom odgovornošću za usluge i trgovinu, Virovitica Gundulićeva 1, 33000 Virovitica</derivirana_varijabla>
  </DomainObject.Predmet.ProtustrankaWithAdress>
  <DomainObject.Predmet.ProtustrankaWithAdressOIB>
    <izvorni_sadrzaj>BEAUTY TIME jednostavno društvo s ograničenom odgovornošću za usluge i trgovinu, Virovitica, OIB 61454410396, Gundulićeva 1, 33000 Virovitica</izvorni_sadrzaj>
    <derivirana_varijabla naziv="DomainObject.Predmet.ProtustrankaWithAdressOIB_1">BEAUTY TIME jednostavno društvo s ograničenom odgovornošću za usluge i trgovinu, Virovitica, OIB 61454410396, Gundulićeva 1, 33000 Virovitica</derivirana_varijabla>
  </DomainObject.Predmet.ProtustrankaWithAdressOIB>
  <DomainObject.Predmet.ProtustrankaNazivFormated>
    <izvorni_sadrzaj>BEAUTY TIME jednostavno društvo s ograničenom odgovornošću za usluge i trgovinu, Virovitica</izvorni_sadrzaj>
    <derivirana_varijabla naziv="DomainObject.Predmet.ProtustrankaNazivFormated_1">BEAUTY TIME jednostavno društvo s ograničenom odgovornošću za usluge i trgovinu, Virovitica</derivirana_varijabla>
  </DomainObject.Predmet.ProtustrankaNazivFormated>
  <DomainObject.Predmet.ProtustrankaNazivFormatedOIB>
    <izvorni_sadrzaj>BEAUTY TIME jednostavno društvo s ograničenom odgovornošću za usluge i trgovinu, Virovitica, OIB 61454410396</izvorni_sadrzaj>
    <derivirana_varijabla naziv="DomainObject.Predmet.ProtustrankaNazivFormatedOIB_1">BEAUTY TIME jednostavno društvo s ograničenom odgovornošću za usluge i trgovinu, Virovitica, OIB 61454410396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BEAUTY TIME jednostavno društvo s ograničenom odgovornošću za usluge i trgovinu, Virovitica zastupanog po punomoćniku Nataša Gomez Popara</item>
    </izvorni_sadrzaj>
    <derivirana_varijabla naziv="DomainObject.Predmet.ProtuStrankaListFormated_1">
      <item>BEAUTY TIME jednostavno društvo s ograničenom odgovornošću za usluge i trgovinu, Virovitica zastupanog po punomoćniku Nataša Gomez Popara</item>
    </derivirana_varijabla>
  </DomainObject.Predmet.ProtuStrankaListFormated>
  <DomainObject.Predmet.ProtuStrankaListFormatedOIB>
    <izvorni_sadrzaj>
      <item>BEAUTY TIME jednostavno društvo s ograničenom odgovornošću za usluge i trgovinu, Virovitica, OIB 61454410396 zastupanog po punomoćniku Nataša Gomez Popara</item>
    </izvorni_sadrzaj>
    <derivirana_varijabla naziv="DomainObject.Predmet.ProtuStrankaListFormatedOIB_1">
      <item>BEAUTY TIME jednostavno društvo s ograničenom odgovornošću za usluge i trgovinu, Virovitica, OIB 61454410396 zastupanog po punomoćniku Nataša Gomez Popara</item>
    </derivirana_varijabla>
  </DomainObject.Predmet.ProtuStrankaListFormatedOIB>
  <DomainObject.Predmet.ProtuStrankaListFormatedWithAdress>
    <izvorni_sadrzaj>
      <item>BEAUTY TIME jednostavno društvo s ograničenom odgovornošću za usluge i trgovinu, Virovitica, Gundulićeva 1, 33000 Virovitica zastupanog po punomoćniku Nataša Gomez Popara</item>
    </izvorni_sadrzaj>
    <derivirana_varijabla naziv="DomainObject.Predmet.ProtuStrankaListFormatedWithAdress_1">
      <item>BEAUTY TIME jednostavno društvo s ograničenom odgovornošću za usluge i trgovinu, Virovitica, Gundulićeva 1, 33000 Virovitica zastupanog po punomoćniku Nataša Gomez Popara</item>
    </derivirana_varijabla>
  </DomainObject.Predmet.ProtuStrankaListFormatedWithAdress>
  <DomainObject.Predmet.ProtuStrankaListFormatedWithAdressOIB>
    <izvorni_sadrzaj>
      <item>BEAUTY TIME jednostavno društvo s ograničenom odgovornošću za usluge i trgovinu, Virovitica, OIB 61454410396, Gundulićeva 1, 33000 Virovitica zastupanog po punomoćniku Nataša Gomez Popara</item>
    </izvorni_sadrzaj>
    <derivirana_varijabla naziv="DomainObject.Predmet.ProtuStrankaListFormatedWithAdressOIB_1">
      <item>BEAUTY TIME jednostavno društvo s ograničenom odgovornošću za usluge i trgovinu, Virovitica, OIB 61454410396, Gundulićeva 1, 33000 Virovitica zastupanog po punomoćniku Nataša Gomez Popara</item>
    </derivirana_varijabla>
  </DomainObject.Predmet.ProtuStrankaListFormatedWithAdressOIB>
  <DomainObject.Predmet.ProtuStrankaListNazivFormated>
    <izvorni_sadrzaj>
      <item>BEAUTY TIME jednostavno društvo s ograničenom odgovornošću za usluge i trgovinu, Virovitica</item>
    </izvorni_sadrzaj>
    <derivirana_varijabla naziv="DomainObject.Predmet.ProtuStrankaListNazivFormated_1">
      <item>BEAUTY TIME jednostavno društvo s ograničenom odgovornošću za usluge i trgovinu, Virovitica</item>
    </derivirana_varijabla>
  </DomainObject.Predmet.ProtuStrankaListNazivFormated>
  <DomainObject.Predmet.ProtuStrankaListNazivFormatedOIB>
    <izvorni_sadrzaj>
      <item>BEAUTY TIME jednostavno društvo s ograničenom odgovornošću za usluge i trgovinu, Virovitica, OIB 61454410396</item>
    </izvorni_sadrzaj>
    <derivirana_varijabla naziv="DomainObject.Predmet.ProtuStrankaListNazivFormatedOIB_1">
      <item>BEAUTY TIME jednostavno društvo s ograničenom odgovornošću za usluge i trgovinu, Virovitica, OIB 61454410396</item>
    </derivirana_varijabla>
  </DomainObject.Predmet.ProtuStrankaListNazivFormatedOIB>
  <DomainObject.Predmet.OstaliListFormated>
    <izvorni_sadrzaj>
      <item>Nataša Gomez Popara punomoćnik sudionika u postupku BEAUTY TIME jednostavno društvo s ograničenom odgovornošću za usluge i trgovinu, Virovitica</item>
    </izvorni_sadrzaj>
    <derivirana_varijabla naziv="DomainObject.Predmet.OstaliListFormated_1">
      <item>Nataša Gomez Popara punomoćnik sudionika u postupku BEAUTY TIME jednostavno društvo s ograničenom odgovornošću za usluge i trgovinu, Virovitica</item>
    </derivirana_varijabla>
  </DomainObject.Predmet.OstaliListFormated>
  <DomainObject.Predmet.OstaliListFormatedOIB>
    <izvorni_sadrzaj>
      <item>Nataša Gomez Popara, OIB 24570709401 punomoćnik sudionika u postupku BEAUTY TIME jednostavno društvo s ograničenom odgovornošću za usluge i trgovinu, Virovitica</item>
    </izvorni_sadrzaj>
    <derivirana_varijabla naziv="DomainObject.Predmet.OstaliListFormatedOIB_1">
      <item>Nataša Gomez Popara, OIB 24570709401 punomoćnik sudionika u postupku BEAUTY TIME jednostavno društvo s ograničenom odgovornošću za usluge i trgovinu, Virovitica</item>
    </derivirana_varijabla>
  </DomainObject.Predmet.OstaliListFormatedOIB>
  <DomainObject.Predmet.OstaliListFormatedWithAdress>
    <izvorni_sadrzaj>
      <item>Nataša Gomez Popara, Pejačevićeva 3, 33000 Virovitica punomoćnik sudionika u postupku BEAUTY TIME jednostavno društvo s ograničenom odgovornošću za usluge i trgovinu, Virovitica</item>
    </izvorni_sadrzaj>
    <derivirana_varijabla naziv="DomainObject.Predmet.OstaliListFormatedWithAdress_1">
      <item>Nataša Gomez Popara, Pejačevićeva 3, 33000 Virovitica punomoćnik sudionika u postupku BEAUTY TIME jednostavno društvo s ograničenom odgovornošću za usluge i trgovinu, Virovitica</item>
    </derivirana_varijabla>
  </DomainObject.Predmet.OstaliListFormatedWithAdress>
  <DomainObject.Predmet.OstaliListFormatedWithAdressOIB>
    <izvorni_sadrzaj>
      <item>Nataša Gomez Popara, OIB 24570709401, Pejačevićeva 3, 33000 Virovitica punomoćnik sudionika u postupku BEAUTY TIME jednostavno društvo s ograničenom odgovornošću za usluge i trgovinu, Virovitica</item>
    </izvorni_sadrzaj>
    <derivirana_varijabla naziv="DomainObject.Predmet.OstaliListFormatedWithAdressOIB_1">
      <item>Nataša Gomez Popara, OIB 24570709401, Pejačevićeva 3, 33000 Virovitica punomoćnik sudionika u postupku BEAUTY TIME jednostavno društvo s ograničenom odgovornošću za usluge i trgovinu, Virovitica</item>
    </derivirana_varijabla>
  </DomainObject.Predmet.OstaliListFormatedWithAdressOIB>
  <DomainObject.Predmet.OstaliListNazivFormated>
    <izvorni_sadrzaj>
      <item>Nataša Gomez Popara</item>
    </izvorni_sadrzaj>
    <derivirana_varijabla naziv="DomainObject.Predmet.OstaliListNazivFormated_1">
      <item>Nataša Gomez Popara</item>
    </derivirana_varijabla>
  </DomainObject.Predmet.OstaliListNazivFormated>
  <DomainObject.Predmet.OstaliListNazivFormatedOIB>
    <izvorni_sadrzaj>
      <item>Nataša Gomez Popara, OIB 24570709401</item>
    </izvorni_sadrzaj>
    <derivirana_varijabla naziv="DomainObject.Predmet.OstaliListNazivFormatedOIB_1">
      <item>Nataša Gomez Popara, OIB 24570709401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BEAUTY TIME jednostavno društvo s ograničenom odgovornošću za usluge i trgovinu, Virovitica</izvorni_sadrzaj>
    <derivirana_varijabla naziv="DomainObject.Predmet.ProtustrankaIDrugi_1">BEAUTY TIME jednostavno društvo s ograničenom odgovornošću za usluge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BEAUTY TIME jednostavno društvo s ograničenom odgovornošću za usluge i trgovinu, Virovitica, OIB 61454410396, Gundulićeva 1, 33000 Virovitica</izvorni_sadrzaj>
    <derivirana_varijabla naziv="DomainObject.Predmet.ProtustrankaIDrugiAdressOIB_1">BEAUTY TIME jednostavno društvo s ograničenom odgovornošću za usluge i trgovinu, Virovitica, OIB 61454410396, Gundulićeva 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BEAUTY TIME jednostavno društvo s ograničenom odgovornošću za usluge i trgovinu, Virovitica</item>
      <item>Nataša Gomez Popara</item>
    </izvorni_sadrzaj>
    <derivirana_varijabla naziv="DomainObject.Predmet.SudioniciListNaziv_1">
      <item>FINA, RC ZAGREB, Podružnica Bjelovar</item>
      <item>BEAUTY TIME jednostavno društvo s ograničenom odgovornošću za usluge i trgovinu, Virovitica</item>
      <item>Nataša Gomez Popara</item>
    </derivirana_varijabla>
  </DomainObject.Predmet.SudioniciListNaziv>
  <DomainObject.Predmet.SudioniciListAdressOIB>
    <izvorni_sadrzaj>
      <item>FINA, RC ZAGREB, Podružnica Bjelovar, OIB 85821130368, F. Supila 4,43000 Bjelovar</item>
      <item>BEAUTY TIME jednostavno društvo s ograničenom odgovornošću za usluge i trgovinu, Virovitica, OIB 61454410396, Gundulićeva 1,33000 Virovitica</item>
      <item>Nataša Gomez Popara, OIB 24570709401, Pejačevićeva 3,33000 Virovitica</item>
    </izvorni_sadrzaj>
    <derivirana_varijabla naziv="DomainObject.Predmet.SudioniciListAdressOIB_1">
      <item>FINA, RC ZAGREB, Podružnica Bjelovar, OIB 85821130368, F. Supila 4,43000 Bjelovar</item>
      <item>BEAUTY TIME jednostavno društvo s ograničenom odgovornošću za usluge i trgovinu, Virovitica, OIB 61454410396, Gundulićeva 1,33000 Virovitica</item>
      <item>Nataša Gomez Popara, OIB 24570709401, Pejačevićeva 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61454410396</item>
      <item>, OIB 24570709401</item>
    </izvorni_sadrzaj>
    <derivirana_varijabla naziv="DomainObject.Predmet.SudioniciListNazivOIB_1">
      <item>, OIB 85821130368</item>
      <item>, OIB 61454410396</item>
      <item>, OIB 24570709401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A0591-7B04-4135-92CE-11D7327D1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3914</properties:Characters>
  <properties:Lines>112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2016-04-13T12:04:00Z</dcterms:created>
  <dc:creator>553y7k3</dc:creator>
  <cp:lastModifiedBy>Miroslav Lovreković</cp:lastModifiedBy>
  <cp:lastPrinted>2016-04-13T10:51:00Z</cp:lastPrinted>
  <dcterms:modified xmlns:xsi="http://www.w3.org/2001/XMLSchema-instance" xsi:type="dcterms:W3CDTF">2016-04-13T12:04:00Z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