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0fbd" w14:paraId="0fc0fbd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  </w:t>
      </w:r>
      <w:r w:rsidR="00B73412">
        <w:rPr>
          <w:b/>
        </w:rPr>
        <w:t xml:space="preserve">   </w:t>
      </w:r>
      <w:r w:rsidR="00B73412" w:rsidRPr="00B73412">
        <w:rPr>
          <w:b/>
        </w:rPr>
        <w:t>Broj: 7/St-</w:t>
      </w:r>
      <w:r w:rsidR="005D41F3">
        <w:rPr>
          <w:b/>
        </w:rPr>
        <w:t>872</w:t>
      </w:r>
      <w:r w:rsidR="00B73412" w:rsidRPr="00B73412">
        <w:rPr>
          <w:b/>
        </w:rPr>
        <w:t>/2016-</w:t>
      </w:r>
      <w:r w:rsidR="00380934">
        <w:rPr>
          <w:b/>
        </w:rPr>
        <w:t>8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DB60B5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5D41F3" w:rsidRPr="005D41F3">
        <w:t>VENTUS d.o.o. za trgovinu i usluge, skraćena tvrtka: VENTUS d.o.o. Nikole Zrinskog 65 A5, 35000 Slavonski Brod, OIB: 44757208508</w:t>
      </w:r>
      <w:r>
        <w:t xml:space="preserve">, dana </w:t>
      </w:r>
      <w:r w:rsidR="0087223E">
        <w:t>14</w:t>
      </w:r>
      <w:r w:rsidR="000810DE">
        <w:t>. srpnja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87223E" w:rsidP="00EB3578" w:rsidR="003E0361" w:rsidRPr="00EB3578">
      <w:pPr>
        <w:jc w:val="center"/>
        <w:rPr>
          <w:b/>
        </w:rPr>
      </w:pPr>
      <w:r>
        <w:rPr>
          <w:b/>
        </w:rPr>
        <w:t>20</w:t>
      </w:r>
      <w:r w:rsidR="000810DE">
        <w:rPr>
          <w:b/>
        </w:rPr>
        <w:t>. rujna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5D41F3">
        <w:rPr>
          <w:b/>
        </w:rPr>
        <w:t>10</w:t>
      </w:r>
      <w:r w:rsidR="00EB3578">
        <w:rPr>
          <w:b/>
        </w:rPr>
        <w:t>:</w:t>
      </w:r>
      <w:r w:rsidR="005D41F3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>a na koje ročište se pozivaju predlagateljica Republika Hrvatska, Ministarstvo financija, Porezna uprava, Područni ured Slavonija i Baranja, Slavonski Brod, zastupana po Županijskom državnom odvjetništvu, Građansko upravnom odjelu u Slavonskom Brodu, te zastupni</w:t>
      </w:r>
      <w:r w:rsidR="005D41F3">
        <w:t>ci</w:t>
      </w:r>
      <w:r>
        <w:t xml:space="preserve">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</w:t>
      </w:r>
      <w:r w:rsidR="005D41F3">
        <w:t>ju</w:t>
      </w:r>
      <w:r>
        <w:t xml:space="preserve"> se zastupn</w:t>
      </w:r>
      <w:r w:rsidR="00277ECC">
        <w:t>i</w:t>
      </w:r>
      <w:r w:rsidR="005D41F3">
        <w:t>ci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87223E">
        <w:t>13</w:t>
      </w:r>
      <w:r w:rsidR="000810DE">
        <w:t>. srpnja</w:t>
      </w:r>
      <w:r>
        <w:t xml:space="preserve"> 2016</w:t>
      </w:r>
      <w:r w:rsidR="005D41F3">
        <w:t>. godine nisu</w:t>
      </w:r>
      <w:r w:rsidR="009726ED">
        <w:t xml:space="preserve"> pristup</w:t>
      </w:r>
      <w:r w:rsidR="00B73412">
        <w:t>i</w:t>
      </w:r>
      <w:r w:rsidR="005D41F3">
        <w:t>li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5D41F3">
        <w:t>ci</w:t>
      </w:r>
      <w:r w:rsidR="003E0361">
        <w:t xml:space="preserve"> dužnika </w:t>
      </w:r>
      <w:r w:rsidR="005D41F3">
        <w:t>Zvonimir Bubalo i Marina Bubalo</w:t>
      </w:r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DB60B5" w:rsidP="00EB3578" w:rsidR="00DB60B5">
      <w:pPr>
        <w:jc w:val="both"/>
      </w:pPr>
    </w:p>
    <w:p w:rsidRDefault="00DB60B5" w:rsidP="00EB3578" w:rsidR="00DB60B5">
      <w:pPr>
        <w:jc w:val="both"/>
      </w:pPr>
    </w:p>
    <w:p w:rsidRDefault="00DB60B5" w:rsidP="00DB60B5" w:rsidR="00DB60B5">
      <w:pPr>
        <w:jc w:val="right"/>
        <w:rPr>
          <w:b/>
        </w:rPr>
      </w:pPr>
      <w:r w:rsidRPr="00DB60B5">
        <w:rPr>
          <w:b/>
        </w:rPr>
        <w:lastRenderedPageBreak/>
        <w:t>Broj: 7/St-</w:t>
      </w:r>
      <w:r w:rsidR="005D41F3">
        <w:rPr>
          <w:b/>
        </w:rPr>
        <w:t>872</w:t>
      </w:r>
      <w:r w:rsidRPr="00DB60B5">
        <w:rPr>
          <w:b/>
        </w:rPr>
        <w:t>/2016-</w:t>
      </w:r>
      <w:r w:rsidR="00380934">
        <w:rPr>
          <w:b/>
        </w:rPr>
        <w:t>8</w:t>
      </w:r>
    </w:p>
    <w:p w:rsidRDefault="00DB60B5" w:rsidP="00DB60B5" w:rsidR="00DB60B5">
      <w:pPr>
        <w:jc w:val="right"/>
      </w:pP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87223E">
        <w:t>14</w:t>
      </w:r>
      <w:r w:rsidR="000810DE">
        <w:t>. srpnja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 w:rsidR="00166625">
        <w:t xml:space="preserve">  </w:t>
      </w:r>
      <w:r>
        <w:t>Stečajna sutkinja:</w:t>
      </w:r>
    </w:p>
    <w:p w:rsidRDefault="003E0361" w:rsidP="00DB5486" w:rsidR="00A142FC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</w:t>
      </w:r>
      <w:r w:rsidR="00B55271">
        <w:t xml:space="preserve">  </w:t>
      </w:r>
      <w:r w:rsidR="0037378B">
        <w:t xml:space="preserve"> 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5D41F3">
        <w:t>im</w:t>
      </w:r>
      <w:r w:rsidR="00277ECC">
        <w:t xml:space="preserve"> </w:t>
      </w:r>
      <w:r w:rsidR="003E0361">
        <w:t>zastupni</w:t>
      </w:r>
      <w:r w:rsidR="005D41F3">
        <w:t>cima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p w:rsidRDefault="003E0361" w:rsidP="003E0361" w:rsidR="003E0361"/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B1B" w:rsidP="00380934" w:rsidR="00745B1B">
      <w:r>
        <w:separator/>
      </w:r>
    </w:p>
  </w:endnote>
  <w:endnote w:id="0" w:type="continuationSeparator">
    <w:p w:rsidRDefault="00745B1B" w:rsidP="00380934" w:rsidR="0074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2AF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B1B" w:rsidP="00380934" w:rsidR="00745B1B">
      <w:r>
        <w:separator/>
      </w:r>
    </w:p>
  </w:footnote>
  <w:footnote w:id="0" w:type="continuationSeparator">
    <w:p w:rsidRDefault="00745B1B" w:rsidP="00380934" w:rsidR="00745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2AF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F0DB6"/>
    <w:rsid w:val="00117547"/>
    <w:rsid w:val="00166625"/>
    <w:rsid w:val="00186C9F"/>
    <w:rsid w:val="00277ECC"/>
    <w:rsid w:val="002D6A21"/>
    <w:rsid w:val="0037378B"/>
    <w:rsid w:val="00380934"/>
    <w:rsid w:val="003E0361"/>
    <w:rsid w:val="00411FA0"/>
    <w:rsid w:val="00471CB1"/>
    <w:rsid w:val="005225EC"/>
    <w:rsid w:val="005D41F3"/>
    <w:rsid w:val="006652AF"/>
    <w:rsid w:val="006E61B6"/>
    <w:rsid w:val="00744E72"/>
    <w:rsid w:val="00745B1B"/>
    <w:rsid w:val="007B19EF"/>
    <w:rsid w:val="007D5D22"/>
    <w:rsid w:val="0087223E"/>
    <w:rsid w:val="009726ED"/>
    <w:rsid w:val="009E78BC"/>
    <w:rsid w:val="00A142FC"/>
    <w:rsid w:val="00B21A13"/>
    <w:rsid w:val="00B55271"/>
    <w:rsid w:val="00B73412"/>
    <w:rsid w:val="00BB7204"/>
    <w:rsid w:val="00BF54A9"/>
    <w:rsid w:val="00C36AF2"/>
    <w:rsid w:val="00D7665E"/>
    <w:rsid w:val="00D83156"/>
    <w:rsid w:val="00D87BD5"/>
    <w:rsid w:val="00DB5486"/>
    <w:rsid w:val="00DB60B5"/>
    <w:rsid w:val="00E120C7"/>
    <w:rsid w:val="00E95751"/>
    <w:rsid w:val="00EB3578"/>
    <w:rsid w:val="00F5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VENTUS d. o. o. za trgovinu i usluge zastupanog po punomoćniku Zvonimir Bubalo; Marina Bubalo</izvorni_sadrzaj>
    <derivirana_varijabla naziv="DomainObject.Predmet.ProtustrankaFormated_1">  VENTUS d. o. o. za trgovinu i usluge zastupanog po punomoćniku Zvonimir Bubalo; Marina Bubalo</derivirana_varijabla>
  </DomainObject.Predmet.ProtustrankaFormated>
  <DomainObject.Predmet.ProtustrankaFormatedOIB>
    <izvorni_sadrzaj>  VENTUS d. o. o. za trgovinu i usluge, OIB 44757208508 zastupanog po punomoćniku Zvonimir Bubalo; Marina Bubalo</izvorni_sadrzaj>
    <derivirana_varijabla naziv="DomainObject.Predmet.ProtustrankaFormatedOIB_1">  VENTUS d. o. o. za trgovinu i usluge, OIB 44757208508 zastupanog po punomoćniku Zvonimir Bubalo; Marina Bubalo</derivirana_varijabla>
  </DomainObject.Predmet.ProtustrankaFormatedOIB>
  <DomainObject.Predmet.ProtustrankaFormatedWithAdress>
    <izvorni_sadrzaj> VENTUS d. o. o. za trgovinu i usluge, N. Zrinskog 65 A 5, 35000 Slavonski Brod zastupanog po punomoćniku Zvonimir Bubalo; Marina Bubalo</izvorni_sadrzaj>
    <derivirana_varijabla naziv="DomainObject.Predmet.ProtustrankaFormatedWithAdress_1"> VENTUS d. o. o. za trgovinu i usluge, N. Zrinskog 65 A 5, 35000 Slavonski Brod zastupanog po punomoćniku Zvonimir Bubalo; Marina Bubalo</derivirana_varijabla>
  </DomainObject.Predmet.ProtustrankaFormatedWithAdress>
  <DomainObject.Predmet.ProtustrankaFormatedWithAdressOIB>
    <izvorni_sadrzaj> VENTUS d. o. o. za trgovinu i usluge, OIB 44757208508, N. Zrinskog 65 A 5, 35000 Slavonski Brod zastupanog po punomoćniku Zvonimir Bubalo; Marina Bubalo</izvorni_sadrzaj>
    <derivirana_varijabla naziv="DomainObject.Predmet.ProtustrankaFormatedWithAdressOIB_1"> VENTUS d. o. o. za trgovinu i usluge, OIB 44757208508, N. Zrinskog 65 A 5, 35000 Slavonski Brod zastupanog po punomoćniku Zvonimir Bubalo; Marina Bubalo</derivirana_varijabla>
  </DomainObject.Predmet.ProtustrankaFormatedWithAdressOIB>
  <DomainObject.Predmet.ProtustrankaWithAdress>
    <izvorni_sadrzaj>VENTUS d. o. o. za trgovinu i usluge N. Zrinskog 65 A 5, 35000 Slavonski Brod</izvorni_sadrzaj>
    <derivirana_varijabla naziv="DomainObject.Predmet.ProtustrankaWithAdress_1">VENTUS d. o. o. za trgovinu i usluge N. Zrinskog 65 A 5, 35000 Slavonski Brod</derivirana_varijabla>
  </DomainObject.Predmet.ProtustrankaWithAdress>
  <DomainObject.Predmet.ProtustrankaWithAdressOIB>
    <izvorni_sadrzaj>VENTUS d. o. o. za trgovinu i usluge, OIB 44757208508, N. Zrinskog 65 A 5, 35000 Slavonski Brod</izvorni_sadrzaj>
    <derivirana_varijabla naziv="DomainObject.Predmet.ProtustrankaWithAdressOIB_1">VENTUS d. o. o. za trgovinu i usluge, OIB 44757208508, N. Zrinskog 65 A 5, 35000 Slavonski Brod</derivirana_varijabla>
  </DomainObject.Predmet.ProtustrankaWithAdressOIB>
  <DomainObject.Predmet.ProtustrankaNazivFormated>
    <izvorni_sadrzaj>VENTUS d. o. o. za trgovinu i usluge</izvorni_sadrzaj>
    <derivirana_varijabla naziv="DomainObject.Predmet.ProtustrankaNazivFormated_1">VENTUS d. o. o. za trgovinu i usluge</derivirana_varijabla>
  </DomainObject.Predmet.ProtustrankaNazivFormated>
  <DomainObject.Predmet.ProtustrankaNazivFormatedOIB>
    <izvorni_sadrzaj>VENTUS d. o. o. za trgovinu i usluge, OIB 44757208508</izvorni_sadrzaj>
    <derivirana_varijabla naziv="DomainObject.Predmet.ProtustrankaNazivFormatedOIB_1">VENTUS d. o. o. za trgovinu i usluge, OIB 44757208508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 zastupanog po punomoćniku ŽUPANIJSKO DRŽAVNO ODVJETNIŠTVO U SLAVONSKOM BRODU; Vesna Lazarić</izvorni_sadrzaj>
    <derivirana_varijabla naziv="DomainObject.Predmet.StrankaFormated_1">  MINISTARSTVO FINANCIJA POREZNA UPRAVA PU SLAVONSKI BROD zastupanog po punomoćniku ŽUPANIJSKO DRŽAVNO ODVJETNIŠTVO U SLAVONSKOM BRODU; Vesna Lazarić</derivirana_varijabla>
  </DomainObject.Predmet.StrankaFormated>
  <DomainObject.Predmet.StrankaFormatedOIB>
    <izvorni_sadrzaj>  MINISTARSTVO FINANCIJA POREZNA UPRAVA PU SLAVONSKI BROD zastupanog po punomoćniku ŽUPANIJSKO DRŽAVNO ODVJETNIŠTVO U SLAVONSKOM BRODU; Vesna Lazarić</izvorni_sadrzaj>
    <derivirana_varijabla naziv="DomainObject.Predmet.StrankaFormatedOIB_1">  MINISTARSTVO FINANCIJA POREZNA UPRAVA PU SLAVONSKI BROD zastupanog po punomoćniku ŽUPANIJSKO DRŽAVNO ODVJETNIŠTVO U SLAVONSKOM BRODU; Vesna Lazarić</derivirana_varijabla>
  </DomainObject.Predmet.StrankaFormatedOIB>
  <DomainObject.Predmet.StrankaFormatedWithAdress>
    <izvorni_sadrzaj> MINISTARSTVO FINANCIJA POREZNA UPRAVA PU SLAVONSKI BROD zastupanog po punomoćniku ŽUPANIJSKO DRŽAVNO ODVJETNIŠTVO U SLAVONSKOM BRODU; Vesna Lazarić</izvorni_sadrzaj>
    <derivirana_varijabla naziv="DomainObject.Predmet.StrankaFormatedWithAdress_1"> MINISTARSTVO FINANCIJA POREZNA UPRAVA PU SLAVONSKI BROD zastupanog po punomoćniku ŽUPANIJSKO DRŽAVNO ODVJETNIŠTVO U SLAVONSKOM BRODU; Vesna Lazarić</derivirana_varijabla>
  </DomainObject.Predmet.StrankaFormatedWithAdress>
  <DomainObject.Predmet.StrankaFormatedWithAdressOIB>
    <izvorni_sadrzaj> MINISTARSTVO FINANCIJA POREZNA UPRAVA PU SLAVONSKI BROD zastupanog po punomoćniku ŽUPANIJSKO DRŽAVNO ODVJETNIŠTVO U SLAVONSKOM BRODU; Vesna Lazarić</izvorni_sadrzaj>
    <derivirana_varijabla naziv="DomainObject.Predmet.StrankaFormatedWithAdressOIB_1"> MINISTARSTVO FINANCIJA POREZNA UPRAVA PU SLAVONSKI BROD zastupanog po punomoćniku ŽUPANIJSKO DRŽAVNO ODVJETNIŠTVO U SLAVONSKOM BRODU; Vesna Lazarić</derivirana_varijabla>
  </DomainObject.Predmet.StrankaFormatedWithAdressOIB>
  <DomainObject.Predmet.StrankaWithAdress>
    <izvorni_sadrzaj>MINISTARSTVO FINANCIJA POREZNA UPRAVA PU SLAVONSKI BROD </izvorni_sadrzaj>
    <derivirana_varijabla naziv="DomainObject.Predmet.StrankaWithAdress_1">MINISTARSTVO FINANCIJA POREZNA UPRAVA PU SLAVONSKI BROD </derivirana_varijabla>
  </DomainObject.Predmet.StrankaWithAdress>
  <DomainObject.Predmet.StrankaWithAdressOIB>
    <izvorni_sadrzaj>MINISTARSTVO FINANCIJA POREZNA UPRAVA PU SLAVONSKI BROD</izvorni_sadrzaj>
    <derivirana_varijabla naziv="DomainObject.Predmet.StrankaWithAdressOIB_1">MINISTARSTVO FINANCIJA POREZNA UPRAVA PU SLAVONSKI BROD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</izvorni_sadrzaj>
    <derivirana_varijabla naziv="DomainObject.Predmet.StrankaNazivFormatedOIB_1">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PU SLAVONSKI BROD zastupanog po punomoćniku ŽUPANIJSKO DRŽAVNO ODVJETNIŠTVO U SLAVONSKOM BRODU; Vesna Lazarić</item>
    </izvorni_sadrzaj>
    <derivirana_varijabla naziv="DomainObject.Predmet.StrankaListFormated_1">
      <item>MINISTARSTVO FINANCIJA POREZNA UPRAVA PU SLAVONSKI BROD zastupanog po punomoćniku ŽUPANIJSKO DRŽAVNO ODVJETNIŠTVO U SLAVONSKOM BRODU; Vesna Lazarić</item>
    </derivirana_varijabla>
  </DomainObject.Predmet.StrankaListFormated>
  <DomainObject.Predmet.StrankaListFormatedOIB>
    <izvorni_sadrzaj>
      <item>MINISTARSTVO FINANCIJA POREZNA UPRAVA PU SLAVONSKI BROD zastupanog po punomoćniku ŽUPANIJSKO DRŽAVNO ODVJETNIŠTVO U SLAVONSKOM BRODU; Vesna Lazarić</item>
    </izvorni_sadrzaj>
    <derivirana_varijabla naziv="DomainObject.Predmet.StrankaListFormatedOIB_1">
      <item>MINISTARSTVO FINANCIJA POREZNA UPRAVA PU SLAVONSKI BROD zastupanog po punomoćniku ŽUPANIJSKO DRŽAVNO ODVJETNIŠTVO U SLAVONSKOM BRODU; Vesna Lazarić</item>
    </derivirana_varijabla>
  </DomainObject.Predmet.StrankaListFormatedOIB>
  <DomainObject.Predmet.StrankaListFormatedWithAdress>
    <izvorni_sadrzaj>
      <item>MINISTARSTVO FINANCIJA POREZNA UPRAVA PU SLAVONSKI BROD zastupanog po punomoćniku ŽUPANIJSKO DRŽAVNO ODVJETNIŠTVO U SLAVONSKOM BRODU; Vesna Lazarić</item>
    </izvorni_sadrzaj>
    <derivirana_varijabla naziv="DomainObject.Predmet.StrankaListFormatedWithAdress_1">
      <item>MINISTARSTVO FINANCIJA POREZNA UPRAVA PU SLAVONSKI BROD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MINISTARSTVO FINANCIJA POREZNA UPRAVA PU SLAVONSKI BROD zastupanog po punomoćniku ŽUPANIJSKO DRŽAVNO ODVJETNIŠTVO U SLAVONSKOM BRODU; Vesna Lazarić</item>
    </izvorni_sadrzaj>
    <derivirana_varijabla naziv="DomainObject.Predmet.StrankaListFormatedWithAdressOIB_1">
      <item>MINISTARSTVO FINANCIJA POREZNA UPRAVA PU SLAVONSKI BROD zastupanog po punomoćniku ŽUPANIJSKO DRŽAVNO ODVJETNIŠTVO U SLAVONSKOM BRODU; Vesna Lazarić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</item>
    </izvorni_sadrzaj>
    <derivirana_varijabla naziv="DomainObject.Predmet.StrankaListNazivFormatedOIB_1">
      <item>MINISTARSTVO FINANCIJA POREZNA UPRAVA PU SLAVONSKI BROD</item>
    </derivirana_varijabla>
  </DomainObject.Predmet.StrankaListNazivFormatedOIB>
  <DomainObject.Predmet.ProtuStrankaListFormated>
    <izvorni_sadrzaj>
      <item>VENTUS d. o. o. za trgovinu i usluge zastupanog po punomoćniku Zvonimir Bubalo; Marina Bubalo</item>
    </izvorni_sadrzaj>
    <derivirana_varijabla naziv="DomainObject.Predmet.ProtuStrankaListFormated_1">
      <item>VENTUS d. o. o. za trgovinu i usluge zastupanog po punomoćniku Zvonimir Bubalo; Marina Bubalo</item>
    </derivirana_varijabla>
  </DomainObject.Predmet.ProtuStrankaListFormated>
  <DomainObject.Predmet.ProtuStrankaListFormatedOIB>
    <izvorni_sadrzaj>
      <item>VENTUS d. o. o. za trgovinu i usluge, OIB 44757208508 zastupanog po punomoćniku Zvonimir Bubalo; Marina Bubalo</item>
    </izvorni_sadrzaj>
    <derivirana_varijabla naziv="DomainObject.Predmet.ProtuStrankaListFormatedOIB_1">
      <item>VENTUS d. o. o. za trgovinu i usluge, OIB 44757208508 zastupanog po punomoćniku Zvonimir Bubalo; Marina Bubalo</item>
    </derivirana_varijabla>
  </DomainObject.Predmet.ProtuStrankaListFormatedOIB>
  <DomainObject.Predmet.ProtuStrankaListFormatedWithAdress>
    <izvorni_sadrzaj>
      <item>VENTUS d. o. o. za trgovinu i usluge, N. Zrinskog 65 A 5, 35000 Slavonski Brod zastupanog po punomoćniku Zvonimir Bubalo; Marina Bubalo</item>
    </izvorni_sadrzaj>
    <derivirana_varijabla naziv="DomainObject.Predmet.ProtuStrankaListFormatedWithAdress_1">
      <item>VENTUS d. o. o. za trgovinu i usluge, N. Zrinskog 65 A 5, 35000 Slavonski Brod zastupanog po punomoćniku Zvonimir Bubalo; Marina Bubalo</item>
    </derivirana_varijabla>
  </DomainObject.Predmet.ProtuStrankaListFormatedWithAdress>
  <DomainObject.Predmet.ProtuStrankaListFormatedWithAdressOIB>
    <izvorni_sadrzaj>
      <item>VENTUS d. o. o. za trgovinu i usluge, OIB 44757208508, N. Zrinskog 65 A 5, 35000 Slavonski Brod zastupanog po punomoćniku Zvonimir Bubalo; Marina Bubalo</item>
    </izvorni_sadrzaj>
    <derivirana_varijabla naziv="DomainObject.Predmet.ProtuStrankaListFormatedWithAdressOIB_1">
      <item>VENTUS d. o. o. za trgovinu i usluge, OIB 44757208508, N. Zrinskog 65 A 5, 35000 Slavonski Brod zastupanog po punomoćniku Zvonimir Bubalo; Marina Bubalo</item>
    </derivirana_varijabla>
  </DomainObject.Predmet.ProtuStrankaListFormatedWithAdressOIB>
  <DomainObject.Predmet.ProtuStrankaListNazivFormated>
    <izvorni_sadrzaj>
      <item>VENTUS d. o. o. za trgovinu i usluge</item>
    </izvorni_sadrzaj>
    <derivirana_varijabla naziv="DomainObject.Predmet.ProtuStrankaListNazivFormated_1">
      <item>VENTUS d. o. o. za trgovinu i usluge</item>
    </derivirana_varijabla>
  </DomainObject.Predmet.ProtuStrankaListNazivFormated>
  <DomainObject.Predmet.ProtuStrankaListNazivFormatedOIB>
    <izvorni_sadrzaj>
      <item>VENTUS d. o. o. za trgovinu i usluge, OIB 44757208508</item>
    </izvorni_sadrzaj>
    <derivirana_varijabla naziv="DomainObject.Predmet.ProtuStrankaListNazivFormatedOIB_1">
      <item>VENTUS d. o. o. za trgovinu i usluge, OIB 44757208508</item>
    </derivirana_varijabla>
  </DomainObject.Predmet.ProtuStrankaListNazivFormatedOIB>
  <DomainObject.Predmet.OstaliListFormated>
    <izvorni_sadrzaj>
      <item>ŽUPANIJSKO DRŽAVNO ODVJETNIŠTVO U SLAVONSKOM BRODU punomoćnik sudionika u postupku MINISTARSTVO FINANCIJA POREZNA UPRAVA PU SLAVONSKI BROD</item>
      <item>Zvonimir Bubalo punomoćnik sudionika u postupku VENTUS d. o. o. za trgovinu i usluge</item>
      <item>Marina Bubalo punomoćnik sudionika u postupku VENTUS d. o. o. za trgovinu i usluge</item>
      <item>Vesna Lazarić punomoćnik sudionika u postupku MINISTARSTVO FINANCIJA POREZNA UPRAVA PU SLAVONSKI BROD</item>
    </izvorni_sadrzaj>
    <derivirana_varijabla naziv="DomainObject.Predmet.OstaliListFormated_1">
      <item>ŽUPANIJSKO DRŽAVNO ODVJETNIŠTVO U SLAVONSKOM BRODU punomoćnik sudionika u postupku MINISTARSTVO FINANCIJA POREZNA UPRAVA PU SLAVONSKI BROD</item>
      <item>Zvonimir Bubalo punomoćnik sudionika u postupku VENTUS d. o. o. za trgovinu i usluge</item>
      <item>Marina Bubalo punomoćnik sudionika u postupku VENTUS d. o. o. za trgovinu i usluge</item>
      <item>Vesna Lazarić punomoćnik sudionika u postupku MINISTARSTVO FINANCIJA POREZNA UPRAVA PU SLAVONSKI BROD</item>
    </derivirana_varijabla>
  </DomainObject.Predmet.OstaliListFormated>
  <DomainObject.Predmet.OstaliListFormatedOIB>
    <izvorni_sadrzaj>
      <item>ŽUPANIJSKO DRŽAVNO ODVJETNIŠTVO U SLAVONSKOM BRODU punomoćnik sudionika u postupku MINISTARSTVO FINANCIJA POREZNA UPRAVA PU SLAVONSKI BROD</item>
      <item>Zvonimir Bubalo, OIB 02332608799 punomoćnik sudionika u postupku VENTUS d. o. o. za trgovinu i usluge</item>
      <item>Marina Bubalo, OIB 20684190151 punomoćnik sudionika u postupku VENTUS d. o. o. za trgovinu i usluge</item>
      <item>Vesna Lazarić punomoćnik sudionika u postupku MINISTARSTVO FINANCIJA POREZNA UPRAVA PU SLAVONSKI BROD</item>
    </izvorni_sadrzaj>
    <derivirana_varijabla naziv="DomainObject.Predmet.OstaliListFormatedOIB_1">
      <item>ŽUPANIJSKO DRŽAVNO ODVJETNIŠTVO U SLAVONSKOM BRODU punomoćnik sudionika u postupku MINISTARSTVO FINANCIJA POREZNA UPRAVA PU SLAVONSKI BROD</item>
      <item>Zvonimir Bubalo, OIB 02332608799 punomoćnik sudionika u postupku VENTUS d. o. o. za trgovinu i usluge</item>
      <item>Marina Bubalo, OIB 20684190151 punomoćnik sudionika u postupku VENTUS d. o. o. za trgovinu i usluge</item>
      <item>Vesna Lazarić punomoćnik sudionika u postupku MINISTARSTVO FINANCIJA POREZNA UPRAVA PU SLAVONSKI BROD</item>
    </derivirana_varijabla>
  </DomainObject.Predmet.OstaliListFormatedOIB>
  <DomainObject.Predmet.OstaliListFormatedWithAdress>
    <izvorni_sadrzaj>
      <item>ŽUPANIJSKO DRŽAVNO ODVJETNIŠTVO U SLAVONSKOM BRODU punomoćnik sudionika u postupku MINISTARSTVO FINANCIJA POREZNA UPRAVA PU SLAVONSKI BROD</item>
      <item>Zvonimir Bubalo, Nas. Kardinala Franje Kuharića 5, 35000 Slavonski Brod punomoćnik sudionika u postupku VENTUS d. o. o. za trgovinu i usluge</item>
      <item>Marina Bubalo, Nas. Kardinala Franje Kuharića 5, 35000 Slavonski Brod punomoćnik sudionika u postupku VENTUS d. o. o. za trgovinu i usluge</item>
      <item>Vesna Lazarić punomoćnik sudionika u postupku MINISTARSTVO FINANCIJA POREZNA UPRAVA PU SLAVONSKI BROD</item>
    </izvorni_sadrzaj>
    <derivirana_varijabla naziv="DomainObject.Predmet.OstaliListFormatedWithAdress_1">
      <item>ŽUPANIJSKO DRŽAVNO ODVJETNIŠTVO U SLAVONSKOM BRODU punomoćnik sudionika u postupku MINISTARSTVO FINANCIJA POREZNA UPRAVA PU SLAVONSKI BROD</item>
      <item>Zvonimir Bubalo, Nas. Kardinala Franje Kuharića 5, 35000 Slavonski Brod punomoćnik sudionika u postupku VENTUS d. o. o. za trgovinu i usluge</item>
      <item>Marina Bubalo, Nas. Kardinala Franje Kuharića 5, 35000 Slavonski Brod punomoćnik sudionika u postupku VENTUS d. o. o. za trgovinu i usluge</item>
      <item>Vesna Lazarić punomoćnik sudionika u postupku MINISTARSTVO FINANCIJA POREZNA UPRAVA PU SLAVONSKI BROD</item>
    </derivirana_varijabla>
  </DomainObject.Predmet.OstaliListFormatedWithAdress>
  <DomainObject.Predmet.OstaliListFormatedWithAdressOIB>
    <izvorni_sadrzaj>
      <item>ŽUPANIJSKO DRŽAVNO ODVJETNIŠTVO U SLAVONSKOM BRODU punomoćnik sudionika u postupku MINISTARSTVO FINANCIJA POREZNA UPRAVA PU SLAVONSKI BROD</item>
      <item>Zvonimir Bubalo, OIB 02332608799, Nas. Kardinala Franje Kuharića 5, 35000 Slavonski Brod punomoćnik sudionika u postupku VENTUS d. o. o. za trgovinu i usluge</item>
      <item>Marina Bubalo, OIB 20684190151, Nas. Kardinala Franje Kuharića 5, 35000 Slavonski Brod punomoćnik sudionika u postupku VENTUS d. o. o. za trgovinu i usluge</item>
      <item>Vesna Lazarić punomoćnik sudionika u postupku MINISTARSTVO FINANCIJA POREZNA UPRAVA PU SLAVONSKI BROD</item>
    </izvorni_sadrzaj>
    <derivirana_varijabla naziv="DomainObject.Predmet.OstaliListFormatedWithAdressOIB_1">
      <item>ŽUPANIJSKO DRŽAVNO ODVJETNIŠTVO U SLAVONSKOM BRODU punomoćnik sudionika u postupku MINISTARSTVO FINANCIJA POREZNA UPRAVA PU SLAVONSKI BROD</item>
      <item>Zvonimir Bubalo, OIB 02332608799, Nas. Kardinala Franje Kuharića 5, 35000 Slavonski Brod punomoćnik sudionika u postupku VENTUS d. o. o. za trgovinu i usluge</item>
      <item>Marina Bubalo, OIB 20684190151, Nas. Kardinala Franje Kuharića 5, 35000 Slavonski Brod punomoćnik sudionika u postupku VENTUS d. o. o. za trgovinu i usluge</item>
      <item>Vesna Lazarić punomoćnik sudionika u postupku MINISTARSTVO FINANCIJA POREZNA UPRAVA PU SLAVONSKI BROD</item>
    </derivirana_varijabla>
  </DomainObject.Predmet.OstaliListFormatedWithAdressOIB>
  <DomainObject.Predmet.OstaliListNazivFormated>
    <izvorni_sadrzaj>
      <item>ŽUPANIJSKO DRŽAVNO ODVJETNIŠTVO U SLAVONSKOM BRODU</item>
      <item>Zvonimir Bubalo</item>
      <item>Marina Bubalo</item>
      <item>Vesna Lazarić</item>
    </izvorni_sadrzaj>
    <derivirana_varijabla naziv="DomainObject.Predmet.OstaliListNazivFormated_1">
      <item>ŽUPANIJSKO DRŽAVNO ODVJETNIŠTVO U SLAVONSKOM BRODU</item>
      <item>Zvonimir Bubalo</item>
      <item>Marina Bubalo</item>
      <item>Vesna Lazarić</item>
    </derivirana_varijabla>
  </DomainObject.Predmet.OstaliListNazivFormated>
  <DomainObject.Predmet.OstaliListNazivFormatedOIB>
    <izvorni_sadrzaj>
      <item>ŽUPANIJSKO DRŽAVNO ODVJETNIŠTVO U SLAVONSKOM BRODU</item>
      <item>Zvonimir Bubalo, OIB 02332608799</item>
      <item>Marina Bubalo, OIB 20684190151</item>
      <item>Vesna Lazarić</item>
    </izvorni_sadrzaj>
    <derivirana_varijabla naziv="DomainObject.Predmet.OstaliListNazivFormatedOIB_1">
      <item>ŽUPANIJSKO DRŽAVNO ODVJETNIŠTVO U SLAVONSKOM BRODU</item>
      <item>Zvonimir Bubalo, OIB 02332608799</item>
      <item>Marina Bubalo, OIB 20684190151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VENTUS d. o. o. za trgovinu i usluge</izvorni_sadrzaj>
    <derivirana_varijabla naziv="DomainObject.Predmet.ProtustrankaIDrugi_1">VENTUS d. o. o. za trgovinu i usluge</derivirana_varijabla>
  </DomainObject.Predmet.ProtustrankaIDrugi>
  <DomainObject.Predmet.StrankaIDrugiAdressOIB>
    <izvorni_sadrzaj>MINISTARSTVO FINANCIJA POREZNA UPRAVA PU SLAVONSKI BROD</izvorni_sadrzaj>
    <derivirana_varijabla naziv="DomainObject.Predmet.StrankaIDrugiAdressOIB_1">MINISTARSTVO FINANCIJA POREZNA UPRAVA PU SLAVONSKI BROD</derivirana_varijabla>
  </DomainObject.Predmet.StrankaIDrugiAdressOIB>
  <DomainObject.Predmet.ProtustrankaIDrugiAdressOIB>
    <izvorni_sadrzaj>VENTUS d. o. o. za trgovinu i usluge, OIB 44757208508, N. Zrinskog 65 A 5, 35000 Slavonski Brod</izvorni_sadrzaj>
    <derivirana_varijabla naziv="DomainObject.Predmet.ProtustrankaIDrugiAdressOIB_1">VENTUS d. o. o. za trgovinu i usluge, OIB 44757208508, N. Zrinskog 65 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VENTUS d. o. o. za trgovinu i usluge</item>
      <item>MINISTARSTVO FINANCIJA POREZNA UPRAVA PU SLAVONSKI BROD</item>
      <item>ŽUPANIJSKO DRŽAVNO ODVJETNIŠTVO U SLAVONSKOM BRODU</item>
      <item>Zvonimir Bubalo</item>
      <item>Marina Bubalo</item>
      <item>Vesna Lazarić</item>
    </izvorni_sadrzaj>
    <derivirana_varijabla naziv="DomainObject.Predmet.SudioniciListNaziv_1">
      <item>VENTUS d. o. o. za trgovinu i usluge</item>
      <item>MINISTARSTVO FINANCIJA POREZNA UPRAVA PU SLAVONSKI BROD</item>
      <item>ŽUPANIJSKO DRŽAVNO ODVJETNIŠTVO U SLAVONSKOM BRODU</item>
      <item>Zvonimir Bubalo</item>
      <item>Marina Bubalo</item>
      <item>Vesna Lazarić</item>
    </derivirana_varijabla>
  </DomainObject.Predmet.SudioniciListNaziv>
  <DomainObject.Predmet.SudioniciListAdressOIB>
    <izvorni_sadrzaj>
      <item>VENTUS d. o. o. za trgovinu i usluge, OIB 44757208508, N. Zrinskog 65 A 5,35000 Slavonski Brod</item>
      <item>MINISTARSTVO FINANCIJA POREZNA UPRAVA PU SLAVONSKI BROD</item>
      <item>ŽUPANIJSKO DRŽAVNO ODVJETNIŠTVO U SLAVONSKOM BRODU</item>
      <item>Zvonimir Bubalo, OIB 02332608799, Nas. Kardinala Franje Kuharića 5,35000 Slavonski Brod</item>
      <item>Marina Bubalo, OIB 20684190151, Nas. Kardinala Franje Kuharića 5,35000 Slavonski Brod</item>
      <item>Vesna Lazarić</item>
    </izvorni_sadrzaj>
    <derivirana_varijabla naziv="DomainObject.Predmet.SudioniciListAdressOIB_1">
      <item>VENTUS d. o. o. za trgovinu i usluge, OIB 44757208508, N. Zrinskog 65 A 5,35000 Slavonski Brod</item>
      <item>MINISTARSTVO FINANCIJA POREZNA UPRAVA PU SLAVONSKI BROD</item>
      <item>ŽUPANIJSKO DRŽAVNO ODVJETNIŠTVO U SLAVONSKOM BRODU</item>
      <item>Zvonimir Bubalo, OIB 02332608799, Nas. Kardinala Franje Kuharića 5,35000 Slavonski Brod</item>
      <item>Marina Bubalo, OIB 20684190151, Nas. Kardinala Franje Kuharića 5,35000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44757208508</item>
      <item>, OIB null</item>
      <item>, OIB null</item>
      <item>, OIB 02332608799</item>
      <item>, OIB 20684190151</item>
      <item>, OIB null</item>
    </izvorni_sadrzaj>
    <derivirana_varijabla naziv="DomainObject.Predmet.SudioniciListNazivOIB_1">
      <item>, OIB 44757208508</item>
      <item>, OIB null</item>
      <item>, OIB null</item>
      <item>, OIB 02332608799</item>
      <item>, OIB 20684190151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2397</properties:Characters>
  <properties:Lines>81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2016-07-14T06:01:00Z</dcterms:created>
  <dc:creator>alet</dc:creator>
  <cp:lastModifiedBy>wsadmin</cp:lastModifiedBy>
  <cp:lastPrinted>2016-07-07T08:47:00Z</cp:lastPrinted>
  <dcterms:modified xmlns:xsi="http://www.w3.org/2001/XMLSchema-instance" xsi:type="dcterms:W3CDTF">2016-07-14T07:08:00Z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