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e7c14" w14:paraId="bde7c14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79E5" w:rsidP="001779E5" w:rsidR="001779E5" w:rsidRPr="004453B3">
      <w:pPr>
        <w:pStyle w:val="Zaglavlje"/>
      </w:pPr>
      <w:r w:rsidRPr="004453B3">
        <w:t xml:space="preserve">REPUBLIKA HRVATSKA </w:t>
      </w:r>
    </w:p>
    <w:p w:rsidRDefault="001779E5" w:rsidP="001779E5" w:rsidR="001779E5" w:rsidRPr="004453B3">
      <w:pPr>
        <w:pStyle w:val="Zaglavlje"/>
      </w:pPr>
      <w:r w:rsidRPr="004453B3">
        <w:t>Trgovački sud u Zagrebu</w:t>
      </w:r>
    </w:p>
    <w:p w:rsidRDefault="001779E5" w:rsidP="001779E5" w:rsidR="001779E5" w:rsidRPr="004453B3">
      <w:pPr>
        <w:pStyle w:val="Zaglavlje"/>
      </w:pPr>
      <w:r w:rsidRPr="004453B3">
        <w:t xml:space="preserve">Zagreb, Amruševa 2/II </w:t>
      </w:r>
    </w:p>
    <w:p w:rsidRDefault="001779E5" w:rsidP="001779E5" w:rsidR="001779E5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7104/15</w:t>
      </w:r>
    </w:p>
    <w:p w:rsidRDefault="001779E5" w:rsidP="001779E5" w:rsidR="001779E5" w:rsidRPr="004453B3">
      <w:pPr>
        <w:jc w:val="center"/>
      </w:pPr>
    </w:p>
    <w:p w:rsidRDefault="001779E5" w:rsidP="001779E5" w:rsidR="001779E5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1779E5" w:rsidP="001779E5" w:rsidR="001779E5" w:rsidRPr="004453B3">
      <w:pPr>
        <w:jc w:val="both"/>
      </w:pPr>
    </w:p>
    <w:p w:rsidRDefault="001779E5" w:rsidP="001779E5" w:rsidR="001779E5" w:rsidRPr="004453B3">
      <w:pPr>
        <w:jc w:val="center"/>
      </w:pPr>
      <w:r w:rsidRPr="004453B3">
        <w:t>R J E Š E N J E</w:t>
      </w:r>
    </w:p>
    <w:p w:rsidRDefault="001779E5" w:rsidP="001779E5" w:rsidR="001779E5" w:rsidRPr="004453B3">
      <w:pPr>
        <w:jc w:val="center"/>
      </w:pPr>
    </w:p>
    <w:p w:rsidRDefault="001779E5" w:rsidP="001779E5" w:rsidR="001779E5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DISTRINGO PROMET d.o.o., Zagreb, Trnovčica 42, OIB: 44682565777, </w:t>
      </w:r>
      <w:r w:rsidRPr="004453B3">
        <w:t xml:space="preserve">dana </w:t>
      </w:r>
      <w:r>
        <w:t>29. ožujka</w:t>
      </w:r>
      <w:r w:rsidRPr="004453B3">
        <w:t xml:space="preserve"> 2016. </w:t>
      </w:r>
    </w:p>
    <w:p w:rsidRDefault="001779E5" w:rsidP="001779E5" w:rsidR="001779E5" w:rsidRPr="004453B3">
      <w:pPr>
        <w:jc w:val="both"/>
      </w:pPr>
    </w:p>
    <w:p w:rsidRDefault="001779E5" w:rsidP="001779E5" w:rsidR="001779E5" w:rsidRPr="004453B3">
      <w:pPr>
        <w:jc w:val="center"/>
      </w:pPr>
      <w:r w:rsidRPr="004453B3">
        <w:t>r i j e š i o    je</w:t>
      </w:r>
    </w:p>
    <w:p w:rsidRDefault="001779E5" w:rsidP="001779E5" w:rsidR="001779E5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779E5" w:rsidP="001779E5" w:rsidR="001779E5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DISTRINGO PROMET d.o.o., Zagreb, Trnovčica 42, OIB: 44682565777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29.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1779E5" w:rsidP="001779E5" w:rsidR="001779E5" w:rsidRPr="004453B3">
      <w:pPr>
        <w:pStyle w:val="BodyText21"/>
        <w:rPr>
          <w:rFonts w:hAnsi="Times New Roman" w:ascii="Times New Roman"/>
          <w:szCs w:val="24"/>
        </w:rPr>
      </w:pPr>
    </w:p>
    <w:p w:rsidRDefault="001779E5" w:rsidP="001779E5" w:rsidR="001779E5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Stjepan Lović, OIB: 25964288839, Zagreb, Preradovićeva 13.</w:t>
      </w:r>
    </w:p>
    <w:p w:rsidRDefault="001779E5" w:rsidP="001779E5" w:rsidR="001779E5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779E5" w:rsidP="001779E5" w:rsidR="001779E5">
      <w:pPr>
        <w:jc w:val="both"/>
      </w:pPr>
      <w:r w:rsidRPr="004453B3">
        <w:t xml:space="preserve">III. Zaključuje se stečajni postupak nad dužnikom </w:t>
      </w:r>
      <w:r>
        <w:t>DISTRINGO PROMET d.o.o., Zagreb, Trnovčica 42, OIB: 44682565777.</w:t>
      </w:r>
    </w:p>
    <w:p w:rsidRDefault="001779E5" w:rsidP="001779E5" w:rsidR="001779E5" w:rsidRPr="004453B3">
      <w:pPr>
        <w:jc w:val="both"/>
      </w:pPr>
    </w:p>
    <w:p w:rsidRDefault="001779E5" w:rsidP="001779E5" w:rsidR="001779E5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1779E5" w:rsidP="001779E5" w:rsidR="001779E5" w:rsidRPr="004453B3">
      <w:pPr>
        <w:jc w:val="both"/>
      </w:pPr>
    </w:p>
    <w:p w:rsidRDefault="001779E5" w:rsidP="001779E5" w:rsidR="001779E5" w:rsidRPr="004453B3">
      <w:pPr>
        <w:ind w:left="360"/>
        <w:jc w:val="center"/>
      </w:pPr>
      <w:r w:rsidRPr="004453B3">
        <w:t>Obrazloženje</w:t>
      </w:r>
    </w:p>
    <w:p w:rsidRDefault="001779E5" w:rsidP="001779E5" w:rsidR="001779E5" w:rsidRPr="004453B3">
      <w:pPr>
        <w:jc w:val="both"/>
      </w:pPr>
    </w:p>
    <w:p w:rsidRDefault="001779E5" w:rsidP="001779E5" w:rsidR="001779E5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1779E5" w:rsidP="001779E5" w:rsidR="001779E5" w:rsidRPr="004453B3">
      <w:pPr>
        <w:jc w:val="both"/>
      </w:pPr>
    </w:p>
    <w:p w:rsidRDefault="001779E5" w:rsidP="001779E5" w:rsidR="001779E5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4. veljače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1779E5" w:rsidP="001779E5" w:rsidR="001779E5" w:rsidRPr="004453B3">
      <w:pPr>
        <w:jc w:val="both"/>
      </w:pPr>
    </w:p>
    <w:p w:rsidRDefault="001779E5" w:rsidP="001779E5" w:rsidR="001779E5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1779E5" w:rsidP="001779E5" w:rsidR="001779E5" w:rsidRPr="004453B3">
      <w:pPr>
        <w:jc w:val="both"/>
      </w:pPr>
    </w:p>
    <w:p w:rsidRDefault="001779E5" w:rsidP="001779E5" w:rsidR="001779E5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1779E5" w:rsidP="001779E5" w:rsidR="001779E5" w:rsidRPr="004453B3">
      <w:pPr>
        <w:jc w:val="both"/>
      </w:pPr>
    </w:p>
    <w:p w:rsidRDefault="001779E5" w:rsidP="001779E5" w:rsidR="001779E5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1779E5" w:rsidP="001779E5" w:rsidR="001779E5" w:rsidRPr="004453B3">
      <w:pPr>
        <w:jc w:val="both"/>
      </w:pPr>
    </w:p>
    <w:p w:rsidRDefault="001779E5" w:rsidP="001779E5" w:rsidR="001779E5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1779E5" w:rsidP="001779E5" w:rsidR="001779E5" w:rsidRPr="004453B3">
      <w:pPr>
        <w:jc w:val="both"/>
      </w:pPr>
    </w:p>
    <w:p w:rsidRDefault="001779E5" w:rsidP="001779E5" w:rsidR="001779E5" w:rsidRPr="004453B3">
      <w:pPr>
        <w:jc w:val="center"/>
      </w:pPr>
      <w:r w:rsidRPr="004453B3">
        <w:t xml:space="preserve">U Zagrebu, </w:t>
      </w:r>
      <w:r>
        <w:t>29. ožujka</w:t>
      </w:r>
      <w:r w:rsidRPr="004453B3">
        <w:t xml:space="preserve"> 2016.</w:t>
      </w:r>
    </w:p>
    <w:p w:rsidRDefault="001779E5" w:rsidP="001779E5" w:rsidR="001779E5" w:rsidRPr="004453B3">
      <w:pPr>
        <w:jc w:val="center"/>
      </w:pPr>
    </w:p>
    <w:p w:rsidRDefault="001779E5" w:rsidP="001779E5" w:rsidR="001779E5" w:rsidRPr="004453B3">
      <w:pPr>
        <w:ind w:firstLine="720" w:left="5040"/>
        <w:jc w:val="right"/>
      </w:pPr>
      <w:r w:rsidRPr="004453B3">
        <w:t xml:space="preserve">      SUDAC:</w:t>
      </w:r>
    </w:p>
    <w:p w:rsidRDefault="001779E5" w:rsidR="00671352">
      <w:pPr>
        <w:jc w:val="right"/>
        <w:rPr>
          <w:sz w:val="22"/>
          <w:szCs w:val="22"/>
        </w:rPr>
      </w:pPr>
      <w:r>
        <w:t>Goran Iskra</w:t>
      </w:r>
      <w:r w:rsidR="00671352">
        <w:t>,</w:t>
      </w:r>
      <w:r w:rsidR="00671352">
        <w:rPr>
          <w:sz w:val="22"/>
          <w:szCs w:val="22"/>
        </w:rPr>
        <w:t>v.r.</w:t>
      </w:r>
    </w:p>
    <w:p w:rsidRDefault="001779E5" w:rsidP="001779E5" w:rsidR="001779E5" w:rsidRPr="004453B3">
      <w:pPr>
        <w:jc w:val="both"/>
      </w:pPr>
    </w:p>
    <w:p w:rsidRDefault="001779E5" w:rsidP="001779E5" w:rsidR="001779E5" w:rsidRPr="004453B3">
      <w:pPr>
        <w:jc w:val="both"/>
      </w:pPr>
    </w:p>
    <w:p w:rsidRDefault="001779E5" w:rsidP="001779E5" w:rsidR="001779E5" w:rsidRPr="004453B3">
      <w:pPr>
        <w:jc w:val="both"/>
      </w:pPr>
      <w:r w:rsidRPr="004453B3">
        <w:t>Uputa o pravnom lijeku:</w:t>
      </w:r>
    </w:p>
    <w:p w:rsidRDefault="001779E5" w:rsidP="001779E5" w:rsidR="001779E5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1779E5" w:rsidP="001779E5" w:rsidR="001779E5" w:rsidRPr="004453B3">
      <w:pPr>
        <w:jc w:val="both"/>
        <w:rPr>
          <w:i/>
        </w:rPr>
      </w:pPr>
    </w:p>
    <w:p w:rsidRDefault="001779E5" w:rsidP="001779E5" w:rsidR="001779E5" w:rsidRPr="004453B3">
      <w:pPr>
        <w:jc w:val="center"/>
        <w:rPr>
          <w:highlight w:val="green"/>
          <w:u w:val="single"/>
        </w:rPr>
      </w:pPr>
    </w:p>
    <w:p w:rsidRDefault="005536D3" w:rsidR="005536D3" w:rsidRPr="000F2755">
      <w:pPr>
        <w:jc w:val="right"/>
        <w:rPr>
          <w:sz w:val="22"/>
          <w:szCs w:val="22"/>
        </w:rPr>
      </w:pPr>
      <w:r>
        <w:rPr>
          <w:sz w:val="22"/>
          <w:szCs w:val="22"/>
        </w:rPr>
        <w:t>v.r.</w:t>
      </w:r>
    </w:p>
    <w:p w:rsidRDefault="005536D3" w:rsidR="005536D3">
      <w:pPr>
        <w:jc w:val="right"/>
        <w:rPr>
          <w:color w:val="000000"/>
        </w:rPr>
      </w:pPr>
      <w:r>
        <w:rPr>
          <w:color w:val="000000"/>
        </w:rPr>
        <w:t>Za točnost otpravka</w:t>
      </w:r>
    </w:p>
    <w:p w:rsidRDefault="005536D3" w:rsidR="005536D3">
      <w:pPr>
        <w:jc w:val="right"/>
        <w:rPr>
          <w:color w:val="000000"/>
        </w:rPr>
      </w:pPr>
      <w:r>
        <w:rPr>
          <w:color w:val="000000"/>
        </w:rPr>
        <w:t>Ovlašteni službenik</w:t>
      </w:r>
    </w:p>
    <w:p w:rsidRDefault="005536D3" w:rsidR="005536D3" w:rsidRPr="004574E9">
      <w:pPr>
        <w:jc w:val="right"/>
        <w:rPr>
          <w:color w:val="000000"/>
        </w:rPr>
      </w:pPr>
      <w:r>
        <w:rPr>
          <w:color w:val="000000"/>
        </w:rPr>
        <w:t>Višnja Svečak</w:t>
      </w:r>
    </w:p>
    <w:p w:rsidRDefault="001779E5" w:rsidP="001779E5" w:rsidR="001779E5" w:rsidRPr="004453B3">
      <w:pPr>
        <w:jc w:val="center"/>
        <w:rPr>
          <w:highlight w:val="green"/>
          <w:u w:val="single"/>
        </w:rPr>
      </w:pPr>
    </w:p>
    <w:p w:rsidRDefault="001779E5" w:rsidP="001779E5" w:rsidR="001779E5" w:rsidRPr="004453B3">
      <w:pPr>
        <w:jc w:val="center"/>
        <w:rPr>
          <w:u w:val="single"/>
        </w:rPr>
      </w:pPr>
    </w:p>
    <w:p w:rsidRDefault="001779E5" w:rsidP="001779E5" w:rsidR="001779E5" w:rsidRPr="004453B3"/>
    <w:p w:rsidRDefault="000D2C86" w:rsidP="001779E5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36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1779E5">
      <w:t>7104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779E5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36D3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352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1D9B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563A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713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3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3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713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3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3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St-7104/2015-6</izvorni_sadrzaj>
    <derivirana_varijabla naziv="DomainObject.Oznaka_1">St-7104/2015-6</derivirana_varijabla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7104</izvorni_sadrzaj>
    <derivirana_varijabla naziv="DomainObject.Predmet.Broj_1">7104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St-7104/2015</izvorni_sadrzaj>
    <derivirana_varijabla naziv="DomainObject.Predmet.OznakaBroj_1">St-7104/2015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DISTRINGO PROMET d.o.o. zastupanog po punomoćniku DIJANA STRBAD</izvorni_sadrzaj>
    <derivirana_varijabla naziv="DomainObject.Predmet.ProtustrankaFormated_1">  DISTRINGO PROMET d.o.o. zastupanog po punomoćniku DIJANA STRBAD</derivirana_varijabla>
  </DomainObject.Predmet.ProtustrankaFormated>
  <DomainObject.Predmet.ProtustrankaFormatedOIB>
    <izvorni_sadrzaj>  DISTRINGO PROMET d.o.o., OIB 44682565777 zastupanog po punomoćniku DIJANA STRBAD</izvorni_sadrzaj>
    <derivirana_varijabla naziv="DomainObject.Predmet.ProtustrankaFormatedOIB_1">  DISTRINGO PROMET d.o.o., OIB 44682565777 zastupanog po punomoćniku DIJANA STRBAD</derivirana_varijabla>
  </DomainObject.Predmet.ProtustrankaFormatedOIB>
  <DomainObject.Predmet.ProtustrankaFormatedWithAdress>
    <izvorni_sadrzaj> DISTRINGO PROMET d.o.o., Trnovčica 42, 10000 Zagreb zastupanog po punomoćniku DIJANA STRBAD</izvorni_sadrzaj>
    <derivirana_varijabla naziv="DomainObject.Predmet.ProtustrankaFormatedWithAdress_1"> DISTRINGO PROMET d.o.o., Trnovčica 42, 10000 Zagreb zastupanog po punomoćniku DIJANA STRBAD</derivirana_varijabla>
  </DomainObject.Predmet.ProtustrankaFormatedWithAdress>
  <DomainObject.Predmet.ProtustrankaFormatedWithAdressOIB>
    <izvorni_sadrzaj> DISTRINGO PROMET d.o.o., OIB 44682565777, Trnovčica 42, 10000 Zagreb zastupanog po punomoćniku DIJANA STRBAD</izvorni_sadrzaj>
    <derivirana_varijabla naziv="DomainObject.Predmet.ProtustrankaFormatedWithAdressOIB_1"> DISTRINGO PROMET d.o.o., OIB 44682565777, Trnovčica 42, 10000 Zagreb zastupanog po punomoćniku DIJANA STRBAD</derivirana_varijabla>
  </DomainObject.Predmet.ProtustrankaFormatedWithAdressOIB>
  <DomainObject.Predmet.ProtustrankaWithAdress>
    <izvorni_sadrzaj>DISTRINGO PROMET d.o.o. Trnovčica 42, 10000 Zagreb</izvorni_sadrzaj>
    <derivirana_varijabla naziv="DomainObject.Predmet.ProtustrankaWithAdress_1">DISTRINGO PROMET d.o.o. Trnovčica 42, 10000 Zagreb</derivirana_varijabla>
  </DomainObject.Predmet.ProtustrankaWithAdress>
  <DomainObject.Predmet.ProtustrankaWithAdressOIB>
    <izvorni_sadrzaj>DISTRINGO PROMET d.o.o., OIB 44682565777, Trnovčica 42, 10000 Zagreb</izvorni_sadrzaj>
    <derivirana_varijabla naziv="DomainObject.Predmet.ProtustrankaWithAdressOIB_1">DISTRINGO PROMET d.o.o., OIB 44682565777, Trnovčica 42, 10000 Zagreb</derivirana_varijabla>
  </DomainObject.Predmet.ProtustrankaWithAdressOIB>
  <DomainObject.Predmet.ProtustrankaNazivFormated>
    <izvorni_sadrzaj>DISTRINGO PROMET d.o.o.</izvorni_sadrzaj>
    <derivirana_varijabla naziv="DomainObject.Predmet.ProtustrankaNazivFormated_1">DISTRINGO PROMET d.o.o.</derivirana_varijabla>
  </DomainObject.Predmet.ProtustrankaNazivFormated>
  <DomainObject.Predmet.ProtustrankaNazivFormatedOIB>
    <izvorni_sadrzaj>DISTRINGO PROMET d.o.o., OIB 44682565777</izvorni_sadrzaj>
    <derivirana_varijabla naziv="DomainObject.Predmet.ProtustrankaNazivFormatedOIB_1">DISTRINGO PROMET d.o.o., OIB 44682565777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DISTRINGO PROMET d.o.o. zastupanog po punomoćniku DIJANA STRBAD</item>
    </izvorni_sadrzaj>
    <derivirana_varijabla naziv="DomainObject.Predmet.ProtuStrankaListFormated_1">
      <item>DISTRINGO PROMET d.o.o. zastupanog po punomoćniku DIJANA STRBAD</item>
    </derivirana_varijabla>
  </DomainObject.Predmet.ProtuStrankaListFormated>
  <DomainObject.Predmet.ProtuStrankaListFormatedOIB>
    <izvorni_sadrzaj>
      <item>DISTRINGO PROMET d.o.o., OIB 44682565777 zastupanog po punomoćniku DIJANA STRBAD</item>
    </izvorni_sadrzaj>
    <derivirana_varijabla naziv="DomainObject.Predmet.ProtuStrankaListFormatedOIB_1">
      <item>DISTRINGO PROMET d.o.o., OIB 44682565777 zastupanog po punomoćniku DIJANA STRBAD</item>
    </derivirana_varijabla>
  </DomainObject.Predmet.ProtuStrankaListFormatedOIB>
  <DomainObject.Predmet.ProtuStrankaListFormatedWithAdress>
    <izvorni_sadrzaj>
      <item>DISTRINGO PROMET d.o.o., Trnovčica 42, 10000 Zagreb zastupanog po punomoćniku DIJANA STRBAD</item>
    </izvorni_sadrzaj>
    <derivirana_varijabla naziv="DomainObject.Predmet.ProtuStrankaListFormatedWithAdress_1">
      <item>DISTRINGO PROMET d.o.o., Trnovčica 42, 10000 Zagreb zastupanog po punomoćniku DIJANA STRBAD</item>
    </derivirana_varijabla>
  </DomainObject.Predmet.ProtuStrankaListFormatedWithAdress>
  <DomainObject.Predmet.ProtuStrankaListFormatedWithAdressOIB>
    <izvorni_sadrzaj>
      <item>DISTRINGO PROMET d.o.o., OIB 44682565777, Trnovčica 42, 10000 Zagreb zastupanog po punomoćniku DIJANA STRBAD</item>
    </izvorni_sadrzaj>
    <derivirana_varijabla naziv="DomainObject.Predmet.ProtuStrankaListFormatedWithAdressOIB_1">
      <item>DISTRINGO PROMET d.o.o., OIB 44682565777, Trnovčica 42, 10000 Zagreb zastupanog po punomoćniku DIJANA STRBAD</item>
    </derivirana_varijabla>
  </DomainObject.Predmet.ProtuStrankaListFormatedWithAdressOIB>
  <DomainObject.Predmet.ProtuStrankaListNazivFormated>
    <izvorni_sadrzaj>
      <item>DISTRINGO PROMET d.o.o.</item>
    </izvorni_sadrzaj>
    <derivirana_varijabla naziv="DomainObject.Predmet.ProtuStrankaListNazivFormated_1">
      <item>DISTRINGO PROMET d.o.o.</item>
    </derivirana_varijabla>
  </DomainObject.Predmet.ProtuStrankaListNazivFormated>
  <DomainObject.Predmet.ProtuStrankaListNazivFormatedOIB>
    <izvorni_sadrzaj>
      <item>DISTRINGO PROMET d.o.o., OIB 44682565777</item>
    </izvorni_sadrzaj>
    <derivirana_varijabla naziv="DomainObject.Predmet.ProtuStrankaListNazivFormatedOIB_1">
      <item>DISTRINGO PROMET d.o.o., OIB 44682565777</item>
    </derivirana_varijabla>
  </DomainObject.Predmet.ProtuStrankaListNazivFormatedOIB>
  <DomainObject.Predmet.OstaliListFormated>
    <izvorni_sadrzaj>
      <item>DIJANA STRBAD punomoćnik sudionika u postupku DISTRINGO PROMET d.o.o.</item>
    </izvorni_sadrzaj>
    <derivirana_varijabla naziv="DomainObject.Predmet.OstaliListFormated_1">
      <item>DIJANA STRBAD punomoćnik sudionika u postupku DISTRINGO PROMET d.o.o.</item>
    </derivirana_varijabla>
  </DomainObject.Predmet.OstaliListFormated>
  <DomainObject.Predmet.OstaliListFormatedOIB>
    <izvorni_sadrzaj>
      <item>DIJANA STRBAD, OIB 72422268234 punomoćnik sudionika u postupku DISTRINGO PROMET d.o.o.</item>
    </izvorni_sadrzaj>
    <derivirana_varijabla naziv="DomainObject.Predmet.OstaliListFormatedOIB_1">
      <item>DIJANA STRBAD, OIB 72422268234 punomoćnik sudionika u postupku DISTRINGO PROMET d.o.o.</item>
    </derivirana_varijabla>
  </DomainObject.Predmet.OstaliListFormatedOIB>
  <DomainObject.Predmet.OstaliListFormatedWithAdress>
    <izvorni_sadrzaj>
      <item>DIJANA STRBAD, TRNOVČICA 42, 10000 Zagreb punomoćnik sudionika u postupku DISTRINGO PROMET d.o.o.</item>
    </izvorni_sadrzaj>
    <derivirana_varijabla naziv="DomainObject.Predmet.OstaliListFormatedWithAdress_1">
      <item>DIJANA STRBAD, TRNOVČICA 42, 10000 Zagreb punomoćnik sudionika u postupku DISTRINGO PROMET d.o.o.</item>
    </derivirana_varijabla>
  </DomainObject.Predmet.OstaliListFormatedWithAdress>
  <DomainObject.Predmet.OstaliListFormatedWithAdressOIB>
    <izvorni_sadrzaj>
      <item>DIJANA STRBAD, OIB 72422268234, TRNOVČICA 42, 10000 Zagreb punomoćnik sudionika u postupku DISTRINGO PROMET d.o.o.</item>
    </izvorni_sadrzaj>
    <derivirana_varijabla naziv="DomainObject.Predmet.OstaliListFormatedWithAdressOIB_1">
      <item>DIJANA STRBAD, OIB 72422268234, TRNOVČICA 42, 10000 Zagreb punomoćnik sudionika u postupku DISTRINGO PROMET d.o.o.</item>
    </derivirana_varijabla>
  </DomainObject.Predmet.OstaliListFormatedWithAdressOIB>
  <DomainObject.Predmet.OstaliListNazivFormated>
    <izvorni_sadrzaj>
      <item>DIJANA STRBAD</item>
    </izvorni_sadrzaj>
    <derivirana_varijabla naziv="DomainObject.Predmet.OstaliListNazivFormated_1">
      <item>DIJANA STRBAD</item>
    </derivirana_varijabla>
  </DomainObject.Predmet.OstaliListNazivFormated>
  <DomainObject.Predmet.OstaliListNazivFormatedOIB>
    <izvorni_sadrzaj>
      <item>DIJANA STRBAD, OIB 72422268234</item>
    </izvorni_sadrzaj>
    <derivirana_varijabla naziv="DomainObject.Predmet.OstaliListNazivFormatedOIB_1">
      <item>DIJANA STRBAD, OIB 72422268234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St-7104/2015-6</izvorni_sadrzaj>
    <derivirana_varijabla naziv="DomainObject.PoslovniBrojDokumenta_1">St-7104/2015-6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DISTRINGO PROMET d.o.o.</izvorni_sadrzaj>
    <derivirana_varijabla naziv="DomainObject.Predmet.ProtustrankaIDrugi_1">DISTRINGO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DISTRINGO PROMET d.o.o., OIB 44682565777, Trnovčica 42, 10000 Zagreb</izvorni_sadrzaj>
    <derivirana_varijabla naziv="DomainObject.Predmet.ProtustrankaIDrugiAdressOIB_1">DISTRINGO PROMET d.o.o., OIB 44682565777, Trnovčica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DISTRINGO PROMET d.o.o.</item>
      <item>DIJANA STRBAD</item>
    </izvorni_sadrzaj>
    <derivirana_varijabla naziv="DomainObject.Predmet.SudioniciListNaziv_1">
      <item>FINA Regionalni centar Zagreb</item>
      <item>DISTRINGO PROMET d.o.o.</item>
      <item>DIJANA STRBAD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DISTRINGO PROMET d.o.o., OIB 44682565777, Trnovčica 42,10000 Zagreb</item>
      <item>DIJANA STRBAD, OIB 72422268234, TRNOVČICA 42,10000 Zagreb</item>
    </izvorni_sadrzaj>
    <derivirana_varijabla naziv="DomainObject.Predmet.SudioniciListAdressOIB_1">
      <item>FINA Regionalni centar Zagreb, OIB 85821130368, Trg svibanjskih žrtava 1995. br. 1,10000 Zagreb</item>
      <item>DISTRINGO PROMET d.o.o., OIB 44682565777, Trnovčica 42,10000 Zagreb</item>
      <item>DIJANA STRBAD, OIB 72422268234, TRNOVČICA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44682565777</item>
      <item>, OIB 72422268234</item>
    </izvorni_sadrzaj>
    <derivirana_varijabla naziv="DomainObject.Predmet.SudioniciListNazivOIB_1">
      <item>, OIB 85821130368</item>
      <item>, OIB 44682565777</item>
      <item>, OIB 72422268234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E98B75-73A2-42E3-87B4-6E6FC7B486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400</properties:Words>
  <properties:Characters>2179</properties:Characters>
  <properties:Lines>75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2016-03-29T08:37:00Z</dcterms:created>
  <dc:creator>Korisnik</dc:creator>
  <cp:lastModifiedBy>Višnja Svečak</cp:lastModifiedBy>
  <cp:lastPrinted>2016-03-29T08:39:00Z</cp:lastPrinted>
  <dcterms:modified xmlns:xsi="http://www.w3.org/2001/XMLSchema-instance" xsi:type="dcterms:W3CDTF">2016-03-29T08:39:00Z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St-7104/2015-6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