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c4dd" w14:paraId="3bac4dd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>
        <w:t xml:space="preserve">. </w:t>
      </w:r>
      <w:proofErr w:type="spellStart"/>
      <w:r>
        <w:t>Sp</w:t>
      </w:r>
      <w:proofErr w:type="spellEnd"/>
      <w:r>
        <w:t xml:space="preserve">-16/2016-3   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/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</w:t>
      </w:r>
      <w:proofErr w:type="spellStart"/>
      <w:r>
        <w:t>Liščić</w:t>
      </w:r>
      <w:proofErr w:type="spellEnd"/>
      <w:r>
        <w:t xml:space="preserve">, kao sucu pojedincu, u pravnoj stvari predlagatelja – potrošača </w:t>
      </w:r>
      <w:r w:rsidR="00F21139">
        <w:t xml:space="preserve">Antuna </w:t>
      </w:r>
      <w:proofErr w:type="spellStart"/>
      <w:r w:rsidR="00F21139">
        <w:t>Konig</w:t>
      </w:r>
      <w:proofErr w:type="spellEnd"/>
      <w:r w:rsidR="00F21139">
        <w:t xml:space="preserve"> iz Čepina, B. Radić 14</w:t>
      </w:r>
      <w:r>
        <w:t xml:space="preserve">, OIB: </w:t>
      </w:r>
      <w:r w:rsidR="00F21139">
        <w:t>84123615978</w:t>
      </w:r>
      <w:r>
        <w:t xml:space="preserve">, radi stečaja potrošača, izvan ročišta, dana 23. siječnja 2017. godine, donio je sljedeći </w:t>
      </w:r>
    </w:p>
    <w:p w:rsidRDefault="00F15967" w:rsidP="00F15967" w:rsidR="00F15967">
      <w:pPr>
        <w:jc w:val="both"/>
        <w:rPr>
          <w:lang w:val="en-AU"/>
        </w:rPr>
      </w:pPr>
      <w:r>
        <w:t xml:space="preserve">           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F21139">
        <w:t xml:space="preserve">Antuna </w:t>
      </w:r>
      <w:proofErr w:type="spellStart"/>
      <w:r w:rsidR="00F21139">
        <w:t>Konig</w:t>
      </w:r>
      <w:proofErr w:type="spellEnd"/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>
        <w:t xml:space="preserve">. </w:t>
      </w:r>
      <w:proofErr w:type="spellStart"/>
      <w:r>
        <w:t>Sp</w:t>
      </w:r>
      <w:proofErr w:type="spellEnd"/>
      <w:r>
        <w:t>-16/2016-2 od 13</w:t>
      </w:r>
      <w:r w:rsidR="00F15967">
        <w:t>. listopada 2016. godine naloženo je pre</w:t>
      </w:r>
      <w:r w:rsidR="005A2A53">
        <w:t>d</w:t>
      </w:r>
      <w:r w:rsidR="00F15967">
        <w:t xml:space="preserve">lagatelju – potrošaču </w:t>
      </w:r>
      <w:r>
        <w:t xml:space="preserve">Antuna </w:t>
      </w:r>
      <w:proofErr w:type="spellStart"/>
      <w:r>
        <w:t>Konig</w:t>
      </w:r>
      <w:proofErr w:type="spellEnd"/>
      <w:r w:rsidR="00F15967">
        <w:t xml:space="preserve"> 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Zaključak je predlagatelj – potrošač primio 1</w:t>
      </w:r>
      <w:r w:rsidR="00B4134A">
        <w:t>7</w:t>
      </w:r>
      <w:r>
        <w:t>. listopada 2016. godine i po istom nije postupio te je stoga sud odlučio kao u izreci temeljem čl. 114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B4134A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>U Osijeku, 23</w:t>
      </w:r>
      <w:r w:rsidR="00F15967" w:rsidRPr="00B4134A">
        <w:rPr>
          <w:b w:val="false"/>
        </w:rPr>
        <w:t xml:space="preserve">. siječnja 2017.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LIŠČIĆ, v.r.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primjerka, putem ovog suda, nadležnom županijskom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</w:p>
    <w:p w:rsidRDefault="00F11556" w:rsidP="00F11556" w:rsidR="00F1155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F11556" w:rsidP="00F11556" w:rsidR="00F11556">
      <w:pPr>
        <w:jc w:val="center"/>
      </w:pPr>
      <w:r>
        <w:t xml:space="preserve">                                                                                      Ranka Đukić</w:t>
      </w: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0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5D67"/>
    <w:rsid w:val="001311C4"/>
    <w:rsid w:val="00145B58"/>
    <w:rsid w:val="00163E80"/>
    <w:rsid w:val="00180AD9"/>
    <w:rsid w:val="001A1AC7"/>
    <w:rsid w:val="001B58BE"/>
    <w:rsid w:val="001C32DE"/>
    <w:rsid w:val="001D0883"/>
    <w:rsid w:val="002148EE"/>
    <w:rsid w:val="00217D27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4135F2"/>
    <w:rsid w:val="004203E8"/>
    <w:rsid w:val="00424413"/>
    <w:rsid w:val="00430AF0"/>
    <w:rsid w:val="004565FA"/>
    <w:rsid w:val="00465594"/>
    <w:rsid w:val="00467636"/>
    <w:rsid w:val="00476F51"/>
    <w:rsid w:val="004D64B4"/>
    <w:rsid w:val="00525308"/>
    <w:rsid w:val="00527B95"/>
    <w:rsid w:val="005431DD"/>
    <w:rsid w:val="00543CD6"/>
    <w:rsid w:val="00557A69"/>
    <w:rsid w:val="00564018"/>
    <w:rsid w:val="00571E82"/>
    <w:rsid w:val="00573C3B"/>
    <w:rsid w:val="005A2A22"/>
    <w:rsid w:val="005A2A53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5F2"/>
    <w:rsid w:val="007D2296"/>
    <w:rsid w:val="007F5D89"/>
    <w:rsid w:val="00815F3B"/>
    <w:rsid w:val="00837AE7"/>
    <w:rsid w:val="008434B2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584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B0786"/>
    <w:rsid w:val="00BB4AC4"/>
    <w:rsid w:val="00BC0132"/>
    <w:rsid w:val="00BE50F4"/>
    <w:rsid w:val="00C031B8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D10898"/>
    <w:rsid w:val="00D1218F"/>
    <w:rsid w:val="00D33208"/>
    <w:rsid w:val="00D55017"/>
    <w:rsid w:val="00D66BCC"/>
    <w:rsid w:val="00D700B6"/>
    <w:rsid w:val="00D91BED"/>
    <w:rsid w:val="00D964C8"/>
    <w:rsid w:val="00DD3D95"/>
    <w:rsid w:val="00DE778C"/>
    <w:rsid w:val="00E26CED"/>
    <w:rsid w:val="00E335B8"/>
    <w:rsid w:val="00E37501"/>
    <w:rsid w:val="00E47DC6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Konig</izvorni_sadrzaj>
    <derivirana_varijabla naziv="DomainObject.Predmet.StrankaFormated_1">  Antun Konig</derivirana_varijabla>
  </DomainObject.Predmet.StrankaFormated>
  <DomainObject.Predmet.StrankaFormatedOIB>
    <izvorni_sadrzaj>  Antun Konig, OIB 84123615978</izvorni_sadrzaj>
    <derivirana_varijabla naziv="DomainObject.Predmet.StrankaFormatedOIB_1">  Antun Konig, OIB 84123615978</derivirana_varijabla>
  </DomainObject.Predmet.StrankaFormatedOIB>
  <DomainObject.Predmet.StrankaFormatedWithAdress>
    <izvorni_sadrzaj> Antun Konig, Braće Radić 14, 31431 Čepin</izvorni_sadrzaj>
    <derivirana_varijabla naziv="DomainObject.Predmet.StrankaFormatedWithAdress_1"> Antun Konig, Braće Radić 14, 31431 Čepin</derivirana_varijabla>
  </DomainObject.Predmet.StrankaFormatedWithAdress>
  <DomainObject.Predmet.StrankaFormatedWithAdressOIB>
    <izvorni_sadrzaj> Antun Konig, OIB 84123615978, Braće Radić 14, 31431 Čepin</izvorni_sadrzaj>
    <derivirana_varijabla naziv="DomainObject.Predmet.StrankaFormatedWithAdressOIB_1"> Antun Konig, OIB 84123615978, Braće Radić 14, 31431 Čepin</derivirana_varijabla>
  </DomainObject.Predmet.StrankaFormatedWithAdressOIB>
  <DomainObject.Predmet.StrankaWithAdress>
    <izvorni_sadrzaj>Antun Konig Braće Radić 14,31431 Čepin</izvorni_sadrzaj>
    <derivirana_varijabla naziv="DomainObject.Predmet.StrankaWithAdress_1">Antun Konig Braće Radić 14,31431 Čepin</derivirana_varijabla>
  </DomainObject.Predmet.StrankaWithAdress>
  <DomainObject.Predmet.StrankaWithAdressOIB>
    <izvorni_sadrzaj>Antun Konig, OIB 84123615978, Braće Radić 14,31431 Čepin</izvorni_sadrzaj>
    <derivirana_varijabla naziv="DomainObject.Predmet.StrankaWithAdressOIB_1">Antun Konig, OIB 84123615978, Braće Radić 14,31431 Čepin</derivirana_varijabla>
  </DomainObject.Predmet.StrankaWithAdressOIB>
  <DomainObject.Predmet.StrankaNazivFormated>
    <izvorni_sadrzaj>Antun Konig</izvorni_sadrzaj>
    <derivirana_varijabla naziv="DomainObject.Predmet.StrankaNazivFormated_1">Antun Konig</derivirana_varijabla>
  </DomainObject.Predmet.StrankaNazivFormated>
  <DomainObject.Predmet.StrankaNazivFormatedOIB>
    <izvorni_sadrzaj>Antun Konig, OIB 84123615978</izvorni_sadrzaj>
    <derivirana_varijabla naziv="DomainObject.Predmet.StrankaNazivFormatedOIB_1">Antun Konig, OIB 84123615978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Antun Konig</item>
    </izvorni_sadrzaj>
    <derivirana_varijabla naziv="DomainObject.Predmet.StrankaListFormated_1">
      <item>Antun Konig</item>
    </derivirana_varijabla>
  </DomainObject.Predmet.StrankaListFormated>
  <DomainObject.Predmet.StrankaListFormatedOIB>
    <izvorni_sadrzaj>
      <item>Antun Konig, OIB 84123615978</item>
    </izvorni_sadrzaj>
    <derivirana_varijabla naziv="DomainObject.Predmet.StrankaListFormatedOIB_1">
      <item>Antun Konig, OIB 84123615978</item>
    </derivirana_varijabla>
  </DomainObject.Predmet.StrankaListFormatedOIB>
  <DomainObject.Predmet.StrankaListFormatedWithAdress>
    <izvorni_sadrzaj>
      <item>Antun Konig, Braće Radić 14, 31431 Čepin</item>
    </izvorni_sadrzaj>
    <derivirana_varijabla naziv="DomainObject.Predmet.StrankaListFormatedWithAdress_1">
      <item>Antun Konig, Braće Radić 14, 31431 Čepin</item>
    </derivirana_varijabla>
  </DomainObject.Predmet.StrankaListFormatedWithAdress>
  <DomainObject.Predmet.StrankaListFormatedWithAdressOIB>
    <izvorni_sadrzaj>
      <item>Antun Konig, OIB 84123615978, Braće Radić 14, 31431 Čepin</item>
    </izvorni_sadrzaj>
    <derivirana_varijabla naziv="DomainObject.Predmet.StrankaListFormatedWithAdressOIB_1">
      <item>Antun Konig, OIB 84123615978, Braće Radić 14, 31431 Čepin</item>
    </derivirana_varijabla>
  </DomainObject.Predmet.StrankaListFormatedWithAdressOIB>
  <DomainObject.Predmet.StrankaListNazivFormated>
    <izvorni_sadrzaj>
      <item>Antun Konig</item>
    </izvorni_sadrzaj>
    <derivirana_varijabla naziv="DomainObject.Predmet.StrankaListNazivFormated_1">
      <item>Antun Konig</item>
    </derivirana_varijabla>
  </DomainObject.Predmet.StrankaListNazivFormated>
  <DomainObject.Predmet.StrankaListNazivFormatedOIB>
    <izvorni_sadrzaj>
      <item>Antun Konig, OIB 84123615978</item>
    </izvorni_sadrzaj>
    <derivirana_varijabla naziv="DomainObject.Predmet.StrankaListNazivFormatedOIB_1">
      <item>Antun Konig, OIB 84123615978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Konig</izvorni_sadrzaj>
    <derivirana_varijabla naziv="DomainObject.Predmet.StrankaIDrugi_1">Antun Konig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Konig, OIB 84123615978, Braće Radić 14, 31431 Čepin</izvorni_sadrzaj>
    <derivirana_varijabla naziv="DomainObject.Predmet.StrankaIDrugiAdressOIB_1">Antun Konig, OIB 84123615978, Braće Radić 14,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Konig</item>
    </izvorni_sadrzaj>
    <derivirana_varijabla naziv="DomainObject.Predmet.SudioniciListNaziv_1">
      <item>Antun Konig</item>
    </derivirana_varijabla>
  </DomainObject.Predmet.SudioniciListNaziv>
  <DomainObject.Predmet.SudioniciListAdressOIB>
    <izvorni_sadrzaj>
      <item>Antun Konig, OIB 84123615978, Braće Radić 14,31431 Čepin</item>
    </izvorni_sadrzaj>
    <derivirana_varijabla naziv="DomainObject.Predmet.SudioniciListAdressOIB_1">
      <item>Antun Konig, OIB 84123615978, Braće Radić 14,31431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84123615978</item>
    </izvorni_sadrzaj>
    <derivirana_varijabla naziv="DomainObject.Predmet.SudioniciListNazivOIB_1">
      <item>, OIB 84123615978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1148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2017-01-23T07:25:00Z</dcterms:created>
  <dc:creator>sud</dc:creator>
  <cp:lastModifiedBy>Tonkica Topić</cp:lastModifiedBy>
  <cp:lastPrinted>2017-01-20T08:18:00Z</cp:lastPrinted>
  <dcterms:modified xmlns:xsi="http://www.w3.org/2001/XMLSchema-instance" xsi:type="dcterms:W3CDTF">2017-01-23T07:34:00Z</dcterms:modified>
  <cp:revision>6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