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bc6d" w14:paraId="35ebc6d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9E7680">
        <w:t>4382</w:t>
      </w:r>
      <w:r w:rsidR="00A10181">
        <w:t>/16</w:t>
      </w:r>
      <w:r>
        <w:t>-</w:t>
      </w:r>
      <w:r w:rsidR="00923F26">
        <w:t>15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036B24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9E7680" w:rsidRPr="002322E4">
        <w:t>ALTRUIST j.d.o.o. za usluge, OIB: 31510603156</w:t>
      </w:r>
      <w:r w:rsidR="009E7680" w:rsidRPr="002322E4">
        <w:rPr>
          <w:lang w:val="pt-BR"/>
        </w:rPr>
        <w:t>, Trg žrtava fašizma 11, Zaprešić</w:t>
      </w:r>
      <w:r w:rsidR="00DC268C" w:rsidRPr="00036B24">
        <w:t xml:space="preserve">, </w:t>
      </w:r>
      <w:r w:rsidR="00923F26" w:rsidRPr="00923F26">
        <w:t>5</w:t>
      </w:r>
      <w:r w:rsidR="00A7373B" w:rsidRPr="00923F26">
        <w:t xml:space="preserve">. </w:t>
      </w:r>
      <w:r w:rsidR="009E7680" w:rsidRPr="00923F26">
        <w:t>rujna</w:t>
      </w:r>
      <w:r w:rsidR="00A7373B" w:rsidRPr="00923F26">
        <w:t xml:space="preserve"> 201</w:t>
      </w:r>
      <w:r w:rsidR="006D571B" w:rsidRPr="00923F26">
        <w:t>8</w:t>
      </w:r>
      <w:r w:rsidR="00EB51F8" w:rsidRPr="00036B24">
        <w:rPr>
          <w:lang w:val="pt-BR"/>
        </w:rPr>
        <w:t>.</w:t>
      </w:r>
      <w:r w:rsidR="00EB51F8" w:rsidRPr="00036B24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6D571B" w:rsidR="006D571B" w:rsidRPr="00923F26">
      <w:pPr>
        <w:ind w:firstLine="708"/>
        <w:jc w:val="both"/>
      </w:pPr>
      <w:r>
        <w:t>I</w:t>
      </w:r>
      <w:r w:rsidR="0079072C">
        <w:t>.</w:t>
      </w:r>
      <w:r w:rsidR="006D571B" w:rsidRPr="006D571B">
        <w:t xml:space="preserve"> </w:t>
      </w:r>
      <w:r w:rsidR="006D571B" w:rsidRPr="00A93839">
        <w:t xml:space="preserve">Otvara se stečajni postupak nad dužnikom </w:t>
      </w:r>
      <w:r w:rsidR="009E7680" w:rsidRPr="002322E4">
        <w:t>ALTRUIST j.d.o.o. za usluge, OIB: 31510603156</w:t>
      </w:r>
      <w:r w:rsidR="009E7680" w:rsidRPr="002322E4">
        <w:rPr>
          <w:lang w:val="pt-BR"/>
        </w:rPr>
        <w:t>, Trg žrtava fašizma 11, Zaprešić</w:t>
      </w:r>
      <w:r w:rsidR="006D571B" w:rsidRPr="00A93839">
        <w:t xml:space="preserve">. Rješenje o otvaranju stečajnog postupka nad </w:t>
      </w:r>
      <w:r w:rsidR="006D571B" w:rsidRPr="00DC7C75">
        <w:t>dužnikom istaknut</w:t>
      </w:r>
      <w:r w:rsidR="006D571B">
        <w:t xml:space="preserve">o </w:t>
      </w:r>
      <w:r w:rsidR="006D571B" w:rsidRPr="00DC7C75">
        <w:t xml:space="preserve">je </w:t>
      </w:r>
      <w:r w:rsidR="006D571B">
        <w:t xml:space="preserve">na </w:t>
      </w:r>
      <w:r w:rsidR="006D571B" w:rsidRPr="00DC7C75">
        <w:t>mrežnoj stranici e-oglasn</w:t>
      </w:r>
      <w:r w:rsidR="006D571B">
        <w:t>e</w:t>
      </w:r>
      <w:r w:rsidR="006D571B" w:rsidRPr="00DC7C75">
        <w:t xml:space="preserve"> ploč</w:t>
      </w:r>
      <w:r w:rsidR="006D571B">
        <w:t>e</w:t>
      </w:r>
      <w:r w:rsidR="006D571B" w:rsidRPr="00DC7C75">
        <w:t xml:space="preserve"> Trgovačkog </w:t>
      </w:r>
      <w:r w:rsidR="006D571B" w:rsidRPr="00731B12">
        <w:t xml:space="preserve">suda u </w:t>
      </w:r>
      <w:r w:rsidR="006D571B" w:rsidRPr="00923F26">
        <w:t xml:space="preserve">Zagrebu </w:t>
      </w:r>
      <w:r w:rsidR="00923F26" w:rsidRPr="00923F26">
        <w:t>5</w:t>
      </w:r>
      <w:r w:rsidR="006D571B" w:rsidRPr="00923F26">
        <w:t xml:space="preserve">. </w:t>
      </w:r>
      <w:r w:rsidR="00923F26" w:rsidRPr="00923F26">
        <w:t>rujna</w:t>
      </w:r>
      <w:r w:rsidR="006D571B" w:rsidRPr="00923F26">
        <w:rPr>
          <w:lang w:val="pt-BR"/>
        </w:rPr>
        <w:t xml:space="preserve"> 2018</w:t>
      </w:r>
      <w:r w:rsidR="00923F26" w:rsidRPr="00923F26">
        <w:t>. u 9</w:t>
      </w:r>
      <w:r w:rsidR="00036B24" w:rsidRPr="00923F26">
        <w:t>.3</w:t>
      </w:r>
      <w:r w:rsidR="006D571B" w:rsidRPr="00923F26">
        <w:t>0 sati.</w:t>
      </w:r>
    </w:p>
    <w:p w:rsidRDefault="006D571B" w:rsidP="00923F26" w:rsidR="006D571B" w:rsidRPr="00923F26">
      <w:pPr>
        <w:ind w:firstLine="708"/>
        <w:jc w:val="both"/>
      </w:pPr>
      <w:r w:rsidRPr="00923F26">
        <w:t xml:space="preserve">II. Za stečajnog upravitelja imenuje se </w:t>
      </w:r>
      <w:r w:rsidR="00923F26" w:rsidRPr="00923F26">
        <w:t>Ibrahim Mehmedović, OIB: 91320064198, Rijeka, A. Starčevića 5</w:t>
      </w:r>
      <w:r w:rsidR="002D2076" w:rsidRPr="00923F26">
        <w:t>.</w:t>
      </w:r>
    </w:p>
    <w:p w:rsidRDefault="006D571B" w:rsidP="00923F26" w:rsidR="006D571B" w:rsidRPr="00A93839">
      <w:pPr>
        <w:ind w:firstLine="708"/>
        <w:jc w:val="both"/>
      </w:pPr>
      <w:r w:rsidRPr="00923F26">
        <w:t xml:space="preserve">III. Zaključuje se stečajni postupak </w:t>
      </w:r>
      <w:r w:rsidRPr="00A93839">
        <w:t xml:space="preserve">nad dužnikom </w:t>
      </w:r>
      <w:r w:rsidR="009E7680" w:rsidRPr="002322E4">
        <w:t>ALTRUIST j.d.o.o. za usluge, OIB: 31510603156</w:t>
      </w:r>
      <w:r w:rsidR="009E7680" w:rsidRPr="002322E4">
        <w:rPr>
          <w:lang w:val="pt-BR"/>
        </w:rPr>
        <w:t>, Trg žrtava fašizma 11, Zaprešić</w:t>
      </w:r>
      <w:r w:rsidRPr="00A93839">
        <w:t>.</w:t>
      </w:r>
    </w:p>
    <w:p w:rsidRDefault="006D571B" w:rsidP="006D571B" w:rsidR="006D571B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6D571B" w:rsidP="006D571B" w:rsidR="006D571B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6D571B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9E7680" w:rsidRPr="002322E4">
        <w:t>ALTRUIST j.d.o.o. za usluge, OIB: 31510603156</w:t>
      </w:r>
      <w:r w:rsidR="009E7680" w:rsidRPr="002322E4">
        <w:rPr>
          <w:lang w:val="pt-BR"/>
        </w:rPr>
        <w:t>, Trg žrtava fašizma 11, Zaprešić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 xml:space="preserve">Prijedlog je podnesen na temelju čl. </w:t>
      </w:r>
      <w:r w:rsidR="00A7373B">
        <w:t>444</w:t>
      </w:r>
      <w:r w:rsidRPr="003A50F5">
        <w:t xml:space="preserve">. st. </w:t>
      </w:r>
      <w:r w:rsidR="00A7373B">
        <w:t>2</w:t>
      </w:r>
      <w:r w:rsidRPr="003A50F5">
        <w:t xml:space="preserve">. Stečajnog zakona („Narodne novine“ broj 71/15, dalje: SZ). </w:t>
      </w:r>
    </w:p>
    <w:p w:rsidRDefault="009E7680" w:rsidP="009E7680" w:rsidR="009E7680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>
        <w:t>1. rujna 2015</w:t>
      </w:r>
      <w:r w:rsidRPr="00CA1A6F">
        <w:t xml:space="preserve">. u Očevidniku redoslijeda osnova za plaćanje ima evidentirane neizvršene osnove za plaćanje u neprekinutom razdoblju od </w:t>
      </w:r>
      <w:r>
        <w:t xml:space="preserve">330 </w:t>
      </w:r>
      <w:r w:rsidRPr="00CA1A6F">
        <w:t xml:space="preserve">dana, u ukupnom iznosu od </w:t>
      </w:r>
      <w:r>
        <w:t>1.439,73</w:t>
      </w:r>
      <w:r w:rsidRPr="00CA1A6F">
        <w:t xml:space="preserve"> kn, kao i da dužnik ima </w:t>
      </w:r>
      <w:r>
        <w:t>3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E7680" w:rsidP="009E7680" w:rsidR="009E7680" w:rsidRPr="000A6090">
      <w:pPr>
        <w:pStyle w:val="Tijeloteksta"/>
        <w:ind w:firstLine="708"/>
      </w:pPr>
      <w:r w:rsidRPr="000A6090">
        <w:lastRenderedPageBreak/>
        <w:t xml:space="preserve">Slijedom navedenog, sud je na temelju odredbe čl. 115. st. 1. SZ-a  </w:t>
      </w:r>
      <w:r>
        <w:t>10. studenog</w:t>
      </w:r>
      <w:r w:rsidRPr="000A6090">
        <w:t xml:space="preserve"> 2017. donio rješenje o pokretanju prethodnog postupka radi utvrđivanja pretpostavki za otvaranje stečajnog postupka nad dužnikom.</w:t>
      </w:r>
    </w:p>
    <w:p w:rsidRDefault="009E7680" w:rsidP="009E7680" w:rsidR="009E7680">
      <w:pPr>
        <w:jc w:val="both"/>
      </w:pPr>
      <w:r w:rsidRPr="000A6090">
        <w:tab/>
        <w:t xml:space="preserve">Postupajući po zaključku od </w:t>
      </w:r>
      <w:r>
        <w:t>10. studenog</w:t>
      </w:r>
      <w:r w:rsidRPr="000A6090">
        <w:t xml:space="preserve"> 2017. dužnik je dostavio izvješće o financijsko-gospodarskom stanju dužnika </w:t>
      </w:r>
      <w:r>
        <w:t>27. studenog</w:t>
      </w:r>
      <w:r w:rsidRPr="000A6090">
        <w:t xml:space="preserve"> 2017. (list </w:t>
      </w:r>
      <w:r>
        <w:t>15</w:t>
      </w:r>
      <w:r w:rsidRPr="000A6090">
        <w:t xml:space="preserve"> spisa) </w:t>
      </w:r>
      <w:r>
        <w:t>iz kojeg proizlazi da dužnik nema pokretnina i nekretnina niti imovinskih prava na tuđim stvarima, te da ima potra</w:t>
      </w:r>
      <w:r w:rsidR="004A3807">
        <w:t xml:space="preserve">živanja za obavljene usluge od </w:t>
      </w:r>
      <w:r>
        <w:t>Razglednice j.d.o.o., Ilije Gregurića 136, Brdovec, OIB: 24229931474 u iznosu od 8.701,00 kn.</w:t>
      </w:r>
    </w:p>
    <w:p w:rsidRDefault="009E7680" w:rsidP="009E7680" w:rsidR="009E7680">
      <w:pPr>
        <w:jc w:val="both"/>
      </w:pPr>
      <w:r w:rsidRPr="000A6090">
        <w:tab/>
        <w:t xml:space="preserve">Na ročištu radi očitovanja o prijedlogu za otvaranje stečajnog postupka održanom </w:t>
      </w:r>
      <w:r>
        <w:t>29. studenog</w:t>
      </w:r>
      <w:r w:rsidRPr="000A6090">
        <w:t xml:space="preserve"> 2017. zastupnik po zakonu dužnika </w:t>
      </w:r>
      <w:r>
        <w:t>Josip Šimić</w:t>
      </w:r>
      <w:r w:rsidRPr="000A6090">
        <w:t xml:space="preserve"> izjavio je da se ne protivi prijedlogu da se nad društvom </w:t>
      </w:r>
      <w:r w:rsidRPr="002322E4">
        <w:t>ALTRUIST j.d.o.o. za usluge, OIB: 31510603156</w:t>
      </w:r>
      <w:r w:rsidRPr="002322E4">
        <w:rPr>
          <w:lang w:val="pt-BR"/>
        </w:rPr>
        <w:t>, Trg žrtava fašizma 11, Zaprešić</w:t>
      </w:r>
      <w:r w:rsidRPr="000A6090">
        <w:rPr>
          <w:lang w:val="pt-BR"/>
        </w:rPr>
        <w:t xml:space="preserve">, </w:t>
      </w:r>
      <w:r w:rsidRPr="000A6090">
        <w:t xml:space="preserve">otvori stečaj. Na istom ročištu spojeno je ročište radi očitovanja o prijedlogu za otvaranje stečajnog postupka sa ročištem radi rasprave o uvjetima za otvaranje stečajnog postupka te je zastupnik po zakonu dužnika izjavio da ostaje kod svih navoda iz izvješća od </w:t>
      </w:r>
      <w:r>
        <w:t>27</w:t>
      </w:r>
      <w:r w:rsidRPr="000A6090">
        <w:t xml:space="preserve">. </w:t>
      </w:r>
      <w:r>
        <w:t>studenog</w:t>
      </w:r>
      <w:r w:rsidRPr="000A6090">
        <w:t xml:space="preserve"> 2017. (list </w:t>
      </w:r>
      <w:r>
        <w:t>15</w:t>
      </w:r>
      <w:r w:rsidRPr="000A6090">
        <w:t xml:space="preserve"> spisa)</w:t>
      </w:r>
      <w:r w:rsidR="004A3807">
        <w:t xml:space="preserve"> te još jednom ponovio</w:t>
      </w:r>
      <w:r>
        <w:t xml:space="preserve"> da dužnik nema nekretnina, pokretnina, imovinskih prava na tuđim stvarima, a od novčanih tražbina postoji potraživanje u iznosu od 8.701,00 kn</w:t>
      </w:r>
      <w:r w:rsidR="004A3807">
        <w:t>,</w:t>
      </w:r>
      <w:r>
        <w:t xml:space="preserve"> a koje dati</w:t>
      </w:r>
      <w:r w:rsidR="004A3807">
        <w:t>ra od 2014. uz napomenu da je</w:t>
      </w:r>
      <w:r>
        <w:t xml:space="preserve"> društvo (Razglednice j.d.o.o.) također u blokadi i vrlo vjerojatno će završiti u stečaju. Nav</w:t>
      </w:r>
      <w:r w:rsidR="004A3807">
        <w:t>eo je</w:t>
      </w:r>
      <w:r>
        <w:t xml:space="preserve"> da više nema nitko zaposlen (svi odjavljeni u prosincu 2016.) te doda</w:t>
      </w:r>
      <w:r w:rsidR="004A3807">
        <w:t>o</w:t>
      </w:r>
      <w:r>
        <w:t xml:space="preserve"> da je dužnik prestao s obavljanjem djelatnosti u prosincu 2016.</w:t>
      </w:r>
    </w:p>
    <w:p w:rsidRDefault="009E7680" w:rsidP="009E7680" w:rsidR="009E7680" w:rsidRPr="000A6090">
      <w:pPr>
        <w:jc w:val="both"/>
      </w:pPr>
      <w:r w:rsidRPr="000A6090">
        <w:tab/>
        <w:t xml:space="preserve">Prema odredbi čl. 11. st. 3. SZ-a sud po službenoj dužnosti utvrđuje sve činjenice koje su važne za predstečajni i stečajni postupak te radi toga može izvoditi sve potrebne dokaze. Stoga je sud uvidom u Zajednički informacijski sustav zemljišnih knjiga i katastra utvrdio da dužnik na dan </w:t>
      </w:r>
      <w:r>
        <w:t>29. studenog</w:t>
      </w:r>
      <w:r w:rsidRPr="000A6090">
        <w:t xml:space="preserve"> 2017. nije vlasnik nekretnina (list </w:t>
      </w:r>
      <w:r>
        <w:t>18</w:t>
      </w:r>
      <w:r w:rsidRPr="000A6090">
        <w:t xml:space="preserve"> spisa). </w:t>
      </w:r>
    </w:p>
    <w:p w:rsidRDefault="009E7680" w:rsidP="009E7680" w:rsidR="009E7680" w:rsidRPr="000A6090">
      <w:pPr>
        <w:jc w:val="both"/>
      </w:pPr>
      <w:r w:rsidRPr="000A6090">
        <w:tab/>
        <w:t xml:space="preserve"> Uvidom u dopis Financijske agencije od </w:t>
      </w:r>
      <w:r>
        <w:t>3. srpnja</w:t>
      </w:r>
      <w:r w:rsidRPr="000A6090">
        <w:t xml:space="preserve"> 2017. (list </w:t>
      </w:r>
      <w:r>
        <w:t>6</w:t>
      </w:r>
      <w:r w:rsidRPr="000A6090">
        <w:t xml:space="preserve"> spisa) dužnik je na dan </w:t>
      </w:r>
      <w:r>
        <w:t>30. lipnja</w:t>
      </w:r>
      <w:r w:rsidRPr="000A6090">
        <w:t xml:space="preserve"> 2017. u Očevidniku redoslijeda osnova za plaćanje imao neizvršene osnove za plaćanje u neprekinutom razdoblju od </w:t>
      </w:r>
      <w:r>
        <w:t>413</w:t>
      </w:r>
      <w:r w:rsidRPr="000A6090">
        <w:t xml:space="preserve"> dana u ukupnom iznosu od </w:t>
      </w:r>
      <w:r>
        <w:t>55.236,14</w:t>
      </w:r>
      <w:r w:rsidRPr="000A6090">
        <w:t xml:space="preserve"> kn.</w:t>
      </w:r>
    </w:p>
    <w:p w:rsidRDefault="009E7680" w:rsidP="009E7680" w:rsidR="001723FC">
      <w:pPr>
        <w:ind w:firstLine="708"/>
        <w:jc w:val="both"/>
      </w:pPr>
      <w:r w:rsidRPr="000A6090">
        <w:t>Zastupnik po zakonu dužnika nije osporio predlagateljeve tvrdnje o postojanju stečajnog razloga nesposobnosti za plaćanje</w:t>
      </w:r>
      <w:r>
        <w:t>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9E7680">
        <w:t>29</w:t>
      </w:r>
      <w:r w:rsidR="00A7373B">
        <w:t xml:space="preserve">. </w:t>
      </w:r>
      <w:r w:rsidR="009E7680">
        <w:t>studenog</w:t>
      </w:r>
      <w:r w:rsidR="003B54F4">
        <w:t xml:space="preserve"> 201</w:t>
      </w:r>
      <w:r w:rsidR="009E7680">
        <w:t>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3B54F4">
        <w:rPr>
          <w:lang w:val="pt-BR"/>
        </w:rPr>
        <w:t>2</w:t>
      </w:r>
      <w:r w:rsidR="009E7680">
        <w:rPr>
          <w:lang w:val="pt-BR"/>
        </w:rPr>
        <w:t>3</w:t>
      </w:r>
      <w:r w:rsidR="00A7373B">
        <w:rPr>
          <w:lang w:val="pt-BR"/>
        </w:rPr>
        <w:t>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9E7680">
        <w:t>30</w:t>
      </w:r>
      <w:r w:rsidR="00A7373B">
        <w:t xml:space="preserve">. </w:t>
      </w:r>
      <w:r w:rsidR="009E7680">
        <w:t>studenog</w:t>
      </w:r>
      <w:r w:rsidR="00563793">
        <w:t xml:space="preserve"> 201</w:t>
      </w:r>
      <w:r w:rsidR="003B54F4">
        <w:t>8</w:t>
      </w:r>
      <w:r>
        <w:t>.</w:t>
      </w:r>
      <w:r w:rsidRPr="003A7D16">
        <w:t xml:space="preserve"> Vjerovnici nisu predujmili iznos od </w:t>
      </w:r>
      <w:r w:rsidR="009E7680">
        <w:rPr>
          <w:lang w:val="pt-BR"/>
        </w:rPr>
        <w:t>23</w:t>
      </w:r>
      <w:r w:rsidR="00A7373B">
        <w:rPr>
          <w:lang w:val="pt-BR"/>
        </w:rPr>
        <w:t>.000,00 kn</w:t>
      </w:r>
      <w:r w:rsidRPr="004971B3">
        <w:t xml:space="preserve">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E7680" w:rsidP="009B70B6" w:rsidR="009B70B6">
      <w:pPr>
        <w:ind w:firstLine="708"/>
        <w:jc w:val="both"/>
        <w:rPr>
          <w:color w:val="FF0000"/>
        </w:rPr>
      </w:pPr>
      <w:r>
        <w:t>I</w:t>
      </w:r>
      <w:r w:rsidRPr="0089526A">
        <w:t>majući u vidu navode</w:t>
      </w:r>
      <w:r>
        <w:t xml:space="preserve"> </w:t>
      </w:r>
      <w:r w:rsidRPr="0089526A">
        <w:t>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</w:t>
      </w:r>
      <w:r w:rsidRPr="003A7D16">
        <w:t xml:space="preserve"> i kako nije predujmljen iznos za pokriće troškova prethodnog i stečajnog postupka određen rješenjem suda, kao i da je kod dužnika ostvaren stečajni razlog </w:t>
      </w:r>
      <w:r w:rsidRPr="003A7D16">
        <w:lastRenderedPageBreak/>
        <w:t xml:space="preserve">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9B70B6">
        <w:t xml:space="preserve"> </w:t>
      </w:r>
    </w:p>
    <w:p w:rsidRDefault="009B70B6" w:rsidP="009B70B6" w:rsidR="009B70B6" w:rsidRPr="006A7E02">
      <w:pPr>
        <w:ind w:firstLine="720"/>
        <w:jc w:val="both"/>
      </w:pPr>
      <w:r w:rsidRPr="006A7E02"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C12410" w:rsidP="00C12410" w:rsidR="00C12410" w:rsidRPr="003A7D16"/>
    <w:p w:rsidRDefault="00363447" w:rsidP="00363447" w:rsidR="00C12410" w:rsidRPr="00923F26">
      <w:pPr>
        <w:jc w:val="center"/>
      </w:pPr>
      <w:r w:rsidRPr="00372077">
        <w:t xml:space="preserve">U </w:t>
      </w:r>
      <w:r w:rsidR="00C12410" w:rsidRPr="00923F26">
        <w:t>Zagreb</w:t>
      </w:r>
      <w:r w:rsidR="00CA4E71" w:rsidRPr="00923F26">
        <w:t xml:space="preserve">u </w:t>
      </w:r>
      <w:r w:rsidR="00923F26" w:rsidRPr="00923F26">
        <w:t>5</w:t>
      </w:r>
      <w:r w:rsidR="00261A45" w:rsidRPr="00923F26">
        <w:t xml:space="preserve">. </w:t>
      </w:r>
      <w:r w:rsidR="009E7680" w:rsidRPr="00923F26">
        <w:t>rujna</w:t>
      </w:r>
      <w:r w:rsidR="00474B93" w:rsidRPr="00923F26">
        <w:t xml:space="preserve"> </w:t>
      </w:r>
      <w:r w:rsidR="00563793" w:rsidRPr="00923F26">
        <w:t>201</w:t>
      </w:r>
      <w:r w:rsidR="009B70B6" w:rsidRPr="00923F26">
        <w:t>8</w:t>
      </w:r>
      <w:r w:rsidR="00C12410" w:rsidRPr="00923F26">
        <w:t>.</w:t>
      </w:r>
    </w:p>
    <w:p w:rsidRDefault="00C12410" w:rsidP="00C12410" w:rsidR="00C12410" w:rsidRPr="00923F2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3211B2">
        <w:t>, v.r.</w:t>
      </w:r>
    </w:p>
    <w:p w:rsidRDefault="00E17EF8" w:rsidP="0079072C" w:rsidR="00E17EF8"/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3211B2" w:rsidP="007B64C7" w:rsidR="003211B2">
      <w:pPr>
        <w:ind w:firstLine="708" w:left="3540"/>
        <w:jc w:val="right"/>
      </w:pPr>
      <w:r>
        <w:t>Za točnost otpravka-ovlašteni službenik:</w:t>
      </w:r>
    </w:p>
    <w:p w:rsidRDefault="003211B2" w:rsidP="007B64C7" w:rsidR="003211B2">
      <w:pPr>
        <w:ind w:firstLine="708" w:left="3540"/>
        <w:jc w:val="right"/>
      </w:pPr>
      <w:r>
        <w:t xml:space="preserve">                                       Valentina Gabud</w:t>
      </w: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1B2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9E7680">
          <w:t>4382</w:t>
        </w:r>
        <w:r w:rsidR="006D571B">
          <w:t>/16-</w:t>
        </w:r>
        <w:r w:rsidR="00923F26">
          <w:t>15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36B24"/>
    <w:rsid w:val="000638FA"/>
    <w:rsid w:val="000B68F6"/>
    <w:rsid w:val="00144607"/>
    <w:rsid w:val="00153F9F"/>
    <w:rsid w:val="001723FC"/>
    <w:rsid w:val="001D0B43"/>
    <w:rsid w:val="001D472A"/>
    <w:rsid w:val="002138ED"/>
    <w:rsid w:val="0023149C"/>
    <w:rsid w:val="00261A45"/>
    <w:rsid w:val="00295F98"/>
    <w:rsid w:val="002B4737"/>
    <w:rsid w:val="002C25CA"/>
    <w:rsid w:val="002D2076"/>
    <w:rsid w:val="002D5660"/>
    <w:rsid w:val="002E0229"/>
    <w:rsid w:val="002F1425"/>
    <w:rsid w:val="002F255E"/>
    <w:rsid w:val="003211B2"/>
    <w:rsid w:val="00347CA4"/>
    <w:rsid w:val="00350F72"/>
    <w:rsid w:val="00363447"/>
    <w:rsid w:val="00372077"/>
    <w:rsid w:val="0038259F"/>
    <w:rsid w:val="00392E4D"/>
    <w:rsid w:val="003A7D16"/>
    <w:rsid w:val="003B54F4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A3807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D571B"/>
    <w:rsid w:val="006F05DF"/>
    <w:rsid w:val="0070027B"/>
    <w:rsid w:val="007020DF"/>
    <w:rsid w:val="007859F3"/>
    <w:rsid w:val="0079072C"/>
    <w:rsid w:val="007A570C"/>
    <w:rsid w:val="007E349A"/>
    <w:rsid w:val="00830ADC"/>
    <w:rsid w:val="008A1D07"/>
    <w:rsid w:val="008E59F9"/>
    <w:rsid w:val="008F6699"/>
    <w:rsid w:val="008F76E8"/>
    <w:rsid w:val="00923F26"/>
    <w:rsid w:val="0093392E"/>
    <w:rsid w:val="00975210"/>
    <w:rsid w:val="009B52EA"/>
    <w:rsid w:val="009B70B6"/>
    <w:rsid w:val="009B7AB6"/>
    <w:rsid w:val="009C4BB2"/>
    <w:rsid w:val="009C6B90"/>
    <w:rsid w:val="009E4E4C"/>
    <w:rsid w:val="009E7680"/>
    <w:rsid w:val="00A10181"/>
    <w:rsid w:val="00A7373B"/>
    <w:rsid w:val="00A7577D"/>
    <w:rsid w:val="00AD1CFD"/>
    <w:rsid w:val="00AE30AB"/>
    <w:rsid w:val="00B42CB3"/>
    <w:rsid w:val="00B6336F"/>
    <w:rsid w:val="00B7486C"/>
    <w:rsid w:val="00B8024A"/>
    <w:rsid w:val="00B962BE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4382</izvorni_sadrzaj>
    <derivirana_varijabla naziv="DomainObject.Predmet.Broj_1">4382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St-4382/2016</izvorni_sadrzaj>
    <derivirana_varijabla naziv="DomainObject.Predmet.OznakaBroj_1">St-4382/2016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ALTRUIST j.d.o.o. za usluge zastupanog po punomoćniku Josip Šimić</izvorni_sadrzaj>
    <derivirana_varijabla naziv="DomainObject.Predmet.ProtustrankaFormated_1">  ALTRUIST j.d.o.o. za usluge zastupanog po punomoćniku Josip Šimić</derivirana_varijabla>
  </DomainObject.Predmet.ProtustrankaFormated>
  <DomainObject.Predmet.ProtustrankaFormatedOIB>
    <izvorni_sadrzaj>  ALTRUIST j.d.o.o. za usluge, OIB 31510603156 zastupanog po punomoćniku Josip Šimić</izvorni_sadrzaj>
    <derivirana_varijabla naziv="DomainObject.Predmet.ProtustrankaFormatedOIB_1">  ALTRUIST j.d.o.o. za usluge, OIB 31510603156 zastupanog po punomoćniku Josip Šimić</derivirana_varijabla>
  </DomainObject.Predmet.ProtustrankaFormatedOIB>
  <DomainObject.Predmet.ProtustrankaFormatedWithAdress>
    <izvorni_sadrzaj> ALTRUIST j.d.o.o. za usluge, Trg žrtava fašizma 11, 10290 Zaprešić zastupanog po punomoćniku Josip Šimić</izvorni_sadrzaj>
    <derivirana_varijabla naziv="DomainObject.Predmet.ProtustrankaFormatedWithAdress_1"> ALTRUIST j.d.o.o. za usluge, Trg žrtava fašizma 11, 10290 Zaprešić zastupanog po punomoćniku Josip Šimić</derivirana_varijabla>
  </DomainObject.Predmet.ProtustrankaFormatedWithAdress>
  <DomainObject.Predmet.ProtustrankaFormatedWithAdressOIB>
    <izvorni_sadrzaj> ALTRUIST j.d.o.o. za usluge, OIB 31510603156, Trg žrtava fašizma 11, 10290 Zaprešić zastupanog po punomoćniku Josip Šimić</izvorni_sadrzaj>
    <derivirana_varijabla naziv="DomainObject.Predmet.ProtustrankaFormatedWithAdressOIB_1"> ALTRUIST j.d.o.o. za usluge, OIB 31510603156, Trg žrtava fašizma 11, 10290 Zaprešić zastupanog po punomoćniku Josip Šimić</derivirana_varijabla>
  </DomainObject.Predmet.ProtustrankaFormatedWithAdressOIB>
  <DomainObject.Predmet.ProtustrankaWithAdress>
    <izvorni_sadrzaj>ALTRUIST j.d.o.o. za usluge Trg žrtava fašizma 11, 10290 Zaprešić</izvorni_sadrzaj>
    <derivirana_varijabla naziv="DomainObject.Predmet.ProtustrankaWithAdress_1">ALTRUIST j.d.o.o. za usluge Trg žrtava fašizma 11, 10290 Zaprešić</derivirana_varijabla>
  </DomainObject.Predmet.ProtustrankaWithAdress>
  <DomainObject.Predmet.ProtustrankaWithAdressOIB>
    <izvorni_sadrzaj>ALTRUIST j.d.o.o. za usluge, OIB 31510603156, Trg žrtava fašizma 11, 10290 Zaprešić</izvorni_sadrzaj>
    <derivirana_varijabla naziv="DomainObject.Predmet.ProtustrankaWithAdressOIB_1">ALTRUIST j.d.o.o. za usluge, OIB 31510603156, Trg žrtava fašizma 11, 10290 Zaprešić</derivirana_varijabla>
  </DomainObject.Predmet.ProtustrankaWithAdressOIB>
  <DomainObject.Predmet.ProtustrankaNazivFormated>
    <izvorni_sadrzaj>ALTRUIST j.d.o.o. za usluge</izvorni_sadrzaj>
    <derivirana_varijabla naziv="DomainObject.Predmet.ProtustrankaNazivFormated_1">ALTRUIST j.d.o.o. za usluge</derivirana_varijabla>
  </DomainObject.Predmet.ProtustrankaNazivFormated>
  <DomainObject.Predmet.ProtustrankaNazivFormatedOIB>
    <izvorni_sadrzaj>ALTRUIST j.d.o.o. za usluge, OIB 31510603156</izvorni_sadrzaj>
    <derivirana_varijabla naziv="DomainObject.Predmet.ProtustrankaNazivFormatedOIB_1">ALTRUIST j.d.o.o. za usluge, OIB 31510603156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ALTRUIST j.d.o.o. za usluge zastupanog po punomoćniku Josip Šimić</item>
    </izvorni_sadrzaj>
    <derivirana_varijabla naziv="DomainObject.Predmet.ProtuStrankaListFormated_1">
      <item>ALTRUIST j.d.o.o. za usluge zastupanog po punomoćniku Josip Šimić</item>
    </derivirana_varijabla>
  </DomainObject.Predmet.ProtuStrankaListFormated>
  <DomainObject.Predmet.ProtuStrankaListFormatedOIB>
    <izvorni_sadrzaj>
      <item>ALTRUIST j.d.o.o. za usluge, OIB 31510603156 zastupanog po punomoćniku Josip Šimić</item>
    </izvorni_sadrzaj>
    <derivirana_varijabla naziv="DomainObject.Predmet.ProtuStrankaListFormatedOIB_1">
      <item>ALTRUIST j.d.o.o. za usluge, OIB 31510603156 zastupanog po punomoćniku Josip Šimić</item>
    </derivirana_varijabla>
  </DomainObject.Predmet.ProtuStrankaListFormatedOIB>
  <DomainObject.Predmet.ProtuStrankaListFormatedWithAdress>
    <izvorni_sadrzaj>
      <item>ALTRUIST j.d.o.o. za usluge, Trg žrtava fašizma 11, 10290 Zaprešić zastupanog po punomoćniku Josip Šimić</item>
    </izvorni_sadrzaj>
    <derivirana_varijabla naziv="DomainObject.Predmet.ProtuStrankaListFormatedWithAdress_1">
      <item>ALTRUIST j.d.o.o. za usluge, Trg žrtava fašizma 11, 10290 Zaprešić zastupanog po punomoćniku Josip Šimić</item>
    </derivirana_varijabla>
  </DomainObject.Predmet.ProtuStrankaListFormatedWithAdress>
  <DomainObject.Predmet.ProtuStrankaListFormatedWithAdressOIB>
    <izvorni_sadrzaj>
      <item>ALTRUIST j.d.o.o. za usluge, OIB 31510603156, Trg žrtava fašizma 11, 10290 Zaprešić zastupanog po punomoćniku Josip Šimić</item>
    </izvorni_sadrzaj>
    <derivirana_varijabla naziv="DomainObject.Predmet.ProtuStrankaListFormatedWithAdressOIB_1">
      <item>ALTRUIST j.d.o.o. za usluge, OIB 31510603156, Trg žrtava fašizma 11, 10290 Zaprešić zastupanog po punomoćniku Josip Šimić</item>
    </derivirana_varijabla>
  </DomainObject.Predmet.ProtuStrankaListFormatedWithAdressOIB>
  <DomainObject.Predmet.ProtuStrankaListNazivFormated>
    <izvorni_sadrzaj>
      <item>ALTRUIST j.d.o.o. za usluge</item>
    </izvorni_sadrzaj>
    <derivirana_varijabla naziv="DomainObject.Predmet.ProtuStrankaListNazivFormated_1">
      <item>ALTRUIST j.d.o.o. za usluge</item>
    </derivirana_varijabla>
  </DomainObject.Predmet.ProtuStrankaListNazivFormated>
  <DomainObject.Predmet.ProtuStrankaListNazivFormatedOIB>
    <izvorni_sadrzaj>
      <item>ALTRUIST j.d.o.o. za usluge, OIB 31510603156</item>
    </izvorni_sadrzaj>
    <derivirana_varijabla naziv="DomainObject.Predmet.ProtuStrankaListNazivFormatedOIB_1">
      <item>ALTRUIST j.d.o.o. za usluge, OIB 31510603156</item>
    </derivirana_varijabla>
  </DomainObject.Predmet.ProtuStrankaListNazivFormatedOIB>
  <DomainObject.Predmet.OstaliListFormated>
    <izvorni_sadrzaj>
      <item>Josip Šimić punomoćnik sudionika u postupku ALTRUIST j.d.o.o. za usluge</item>
      <item>OTP banka Hrvatska dioničko društvo</item>
    </izvorni_sadrzaj>
    <derivirana_varijabla naziv="DomainObject.Predmet.OstaliListFormated_1">
      <item>Josip Šimić punomoćnik sudionika u postupku ALTRUIST j.d.o.o. za usluge</item>
      <item>OTP banka Hrvatska dioničko društvo</item>
    </derivirana_varijabla>
  </DomainObject.Predmet.OstaliListFormated>
  <DomainObject.Predmet.OstaliListFormatedOIB>
    <izvorni_sadrzaj>
      <item>Josip Šimić, OIB 97537941956 punomoćnik sudionika u postupku ALTRUIST j.d.o.o. za usluge</item>
      <item>OTP banka Hrvatska dioničko društvo, OIB 52508873833</item>
    </izvorni_sadrzaj>
    <derivirana_varijabla naziv="DomainObject.Predmet.OstaliListFormatedOIB_1">
      <item>Josip Šimić, OIB 97537941956 punomoćnik sudionika u postupku ALTRUIST j.d.o.o. za usluge</item>
      <item>OTP banka Hrvatska dioničko društvo, OIB 52508873833</item>
    </derivirana_varijabla>
  </DomainObject.Predmet.OstaliListFormatedOIB>
  <DomainObject.Predmet.OstaliListFormatedWithAdress>
    <izvorni_sadrzaj>
      <item>Josip Šimić, Ilica 415, 10000 Zagreb punomoćnik sudionika u postupku ALTRUIST j.d.o.o. za usluge</item>
      <item>OTP banka Hrvatska dioničko društvo, Ulica Domovinskog rata 3, 23000 Zadar</item>
    </izvorni_sadrzaj>
    <derivirana_varijabla naziv="DomainObject.Predmet.OstaliListFormatedWithAdress_1">
      <item>Josip Šimić, Ilica 415, 10000 Zagreb punomoćnik sudionika u postupku ALTRUIST j.d.o.o. za usluge</item>
      <item>OTP banka Hrvatska dioničko društvo, Ulica Domovinskog rata 3, 23000 Zadar</item>
    </derivirana_varijabla>
  </DomainObject.Predmet.OstaliListFormatedWithAdress>
  <DomainObject.Predmet.OstaliListFormatedWithAdressOIB>
    <izvorni_sadrzaj>
      <item>Josip Šimić, OIB 97537941956, Ilica 415, 10000 Zagreb punomoćnik sudionika u postupku ALTRUIST j.d.o.o. za usluge</item>
      <item>OTP banka Hrvatska dioničko društvo, OIB 52508873833, Ulica Domovinskog rata 3, 23000 Zadar</item>
    </izvorni_sadrzaj>
    <derivirana_varijabla naziv="DomainObject.Predmet.OstaliListFormatedWithAdressOIB_1">
      <item>Josip Šimić, OIB 97537941956, Ilica 415, 10000 Zagreb punomoćnik sudionika u postupku ALTRUIST j.d.o.o. za usluge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Josip Šimić</item>
      <item>OTP banka Hrvatska dioničko društvo</item>
    </izvorni_sadrzaj>
    <derivirana_varijabla naziv="DomainObject.Predmet.OstaliListNazivFormated_1">
      <item>Josip Šimić</item>
      <item>OTP banka Hrvatska dioničko društvo</item>
    </derivirana_varijabla>
  </DomainObject.Predmet.OstaliListNazivFormated>
  <DomainObject.Predmet.OstaliListNazivFormatedOIB>
    <izvorni_sadrzaj>
      <item>Josip Šimić, OIB 97537941956</item>
      <item>OTP banka Hrvatska dioničko društvo, OIB 52508873833</item>
    </izvorni_sadrzaj>
    <derivirana_varijabla naziv="DomainObject.Predmet.OstaliListNazivFormatedOIB_1">
      <item>Josip Šimić, OIB 97537941956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ALTRUIST j.d.o.o. za usluge</izvorni_sadrzaj>
    <derivirana_varijabla naziv="DomainObject.Predmet.ProtustrankaIDrugi_1">ALTRUIST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ALTRUIST j.d.o.o. za usluge, OIB 31510603156, Trg žrtava fašizma 11, 10290 Zaprešić</izvorni_sadrzaj>
    <derivirana_varijabla naziv="DomainObject.Predmet.ProtustrankaIDrugiAdressOIB_1">ALTRUIST j.d.o.o. za usluge, OIB 31510603156, Trg žrtava fašizma 11,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ALTRUIST j.d.o.o. za usluge</item>
      <item>Josip Šimić</item>
      <item>OTP banka Hrvatska dioničko društvo</item>
      <item>VJEROVNICI</item>
    </izvorni_sadrzaj>
    <derivirana_varijabla naziv="DomainObject.Predmet.SudioniciListNaziv_1">
      <item>FINA Regionalni centar Zagreb</item>
      <item>ALTRUIST j.d.o.o. za usluge</item>
      <item>Josip Šimić</item>
      <item>OTP banka Hrvatska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ALTRUIST j.d.o.o. za usluge, OIB 31510603156, Trg žrtava fašizma 11,10290 Zaprešić</item>
      <item>Josip Šimić, OIB 97537941956, Ilica 415,10000 Zagreb</item>
      <item>OTP banka Hrvatska dioničko društvo, OIB 52508873833, Ulica Domovinskog rata 3,23000 Zadar</item>
      <item>VJEROVNICI</item>
    </izvorni_sadrzaj>
    <derivirana_varijabla naziv="DomainObject.Predmet.SudioniciListAdressOIB_1">
      <item>FINA Regionalni centar Zagreb, OIB 85821130368, Trg svibanjskih žrtava 1995. br. 1,10000 Zagreb</item>
      <item>ALTRUIST j.d.o.o. za usluge, OIB 31510603156, Trg žrtava fašizma 11,10290 Zaprešić</item>
      <item>Josip Šimić, OIB 97537941956, Ilica 415,10000 Zagreb</item>
      <item>OTP banka Hrvatska dioničko društvo, OIB 52508873833, Ulica Domovinskog rata 3,23000 Zadar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31510603156</item>
      <item>, OIB 97537941956</item>
      <item>, OIB 52508873833</item>
      <item>, OIB null</item>
    </izvorni_sadrzaj>
    <derivirana_varijabla naziv="DomainObject.Predmet.SudioniciListNazivOIB_1">
      <item>, OIB 85821130368</item>
      <item>, OIB 31510603156</item>
      <item>, OIB 97537941956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1088</properties:Words>
  <properties:Characters>5974</properties:Characters>
  <properties:Lines>116</properties:Lines>
  <properties:Paragraphs>35</properties:Paragraphs>
  <properties:TotalTime>160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2018-09-05T07:19:00Z</cp:lastPrinted>
  <dcterms:modified xmlns:xsi="http://www.w3.org/2001/XMLSchema-instance" xsi:type="dcterms:W3CDTF">2018-09-05T07:19:00Z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