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80061" w14:paraId="3c80061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182095" w:rsidP="00182095" w:rsidR="00182095" w:rsidRPr="0018209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82095" w:rsidP="00182095" w:rsidR="00182095" w:rsidRPr="0018209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82095" w:rsidP="00182095" w:rsidR="00182095" w:rsidRPr="00182095">
      <w:pPr>
        <w:overflowPunct w:val="false"/>
        <w:autoSpaceDE w:val="false"/>
        <w:autoSpaceDN w:val="false"/>
        <w:adjustRightInd w:val="false"/>
        <w:spacing w:after="0"/>
        <w:ind w:firstLine="5387"/>
        <w:rPr>
          <w:rFonts w:cs="Times New Roman" w:eastAsia="Times New Roman"/>
          <w:noProof/>
          <w:szCs w:val="20"/>
          <w:lang w:eastAsia="hr-HR"/>
        </w:rPr>
      </w:pPr>
      <w:r w:rsidRPr="00182095">
        <w:rPr>
          <w:rFonts w:cs="Times New Roman" w:eastAsia="Times New Roman"/>
          <w:noProof/>
          <w:szCs w:val="20"/>
          <w:lang w:eastAsia="hr-HR"/>
        </w:rPr>
        <w:t xml:space="preserve">                5. St-1345/2016-4</w:t>
      </w:r>
    </w:p>
    <w:p w:rsidRDefault="00182095" w:rsidP="00182095" w:rsidR="00182095" w:rsidRPr="0018209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82095" w:rsidP="00182095" w:rsidR="00182095" w:rsidRPr="0018209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82095" w:rsidP="00182095" w:rsidR="00182095" w:rsidRPr="0018209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82095" w:rsidP="00182095" w:rsidR="00182095" w:rsidRPr="0018209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82095" w:rsidP="00182095" w:rsidR="00182095" w:rsidRPr="0018209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82095" w:rsidP="00182095" w:rsidR="00182095" w:rsidRPr="0018209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182095">
        <w:rPr>
          <w:rFonts w:cs="Times New Roman" w:eastAsia="Times New Roman"/>
          <w:noProof/>
          <w:szCs w:val="20"/>
          <w:lang w:eastAsia="hr-HR"/>
        </w:rPr>
        <w:t>U  I M E  R E P U B L I K E  H R V A T S K E</w:t>
      </w:r>
    </w:p>
    <w:p w:rsidRDefault="00182095" w:rsidP="00182095" w:rsidR="00182095" w:rsidRPr="0018209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182095" w:rsidP="00182095" w:rsidR="00182095" w:rsidRPr="0018209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182095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182095" w:rsidP="00182095" w:rsidR="00182095" w:rsidRPr="00182095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82095" w:rsidP="00182095" w:rsidR="00182095" w:rsidRPr="00182095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82095" w:rsidP="00182095" w:rsidR="00182095" w:rsidRPr="0018209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182095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182095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Bjelovar, Bjelovar, F. Supila 4, za otvaranje stečajnog postupka nad dužnikom AGROEKONOMIJA društvo s ograničenom odgovornošću za proizvodnju, </w:t>
      </w:r>
      <w:proofErr w:type="spellStart"/>
      <w:r w:rsidRPr="00182095">
        <w:rPr>
          <w:rFonts w:cs="Times New Roman" w:eastAsia="Times New Roman"/>
          <w:szCs w:val="20"/>
          <w:lang w:eastAsia="hr-HR"/>
        </w:rPr>
        <w:t>Sopjanska</w:t>
      </w:r>
      <w:proofErr w:type="spellEnd"/>
      <w:r w:rsidRPr="00182095">
        <w:rPr>
          <w:rFonts w:cs="Times New Roman" w:eastAsia="Times New Roman"/>
          <w:szCs w:val="20"/>
          <w:lang w:eastAsia="hr-HR"/>
        </w:rPr>
        <w:t xml:space="preserve"> Greda, </w:t>
      </w:r>
      <w:proofErr w:type="spellStart"/>
      <w:r w:rsidRPr="00182095">
        <w:rPr>
          <w:rFonts w:cs="Times New Roman" w:eastAsia="Times New Roman"/>
          <w:szCs w:val="20"/>
          <w:lang w:eastAsia="hr-HR"/>
        </w:rPr>
        <w:t>Sopjanska</w:t>
      </w:r>
      <w:proofErr w:type="spellEnd"/>
      <w:r w:rsidRPr="00182095">
        <w:rPr>
          <w:rFonts w:cs="Times New Roman" w:eastAsia="Times New Roman"/>
          <w:szCs w:val="20"/>
          <w:lang w:eastAsia="hr-HR"/>
        </w:rPr>
        <w:t xml:space="preserve"> Greda </w:t>
      </w:r>
      <w:proofErr w:type="spellStart"/>
      <w:r w:rsidRPr="00182095">
        <w:rPr>
          <w:rFonts w:cs="Times New Roman" w:eastAsia="Times New Roman"/>
          <w:szCs w:val="20"/>
          <w:lang w:eastAsia="hr-HR"/>
        </w:rPr>
        <w:t>bb</w:t>
      </w:r>
      <w:proofErr w:type="spellEnd"/>
      <w:r w:rsidRPr="00182095">
        <w:rPr>
          <w:rFonts w:cs="Times New Roman" w:eastAsia="Times New Roman"/>
          <w:szCs w:val="20"/>
          <w:lang w:eastAsia="hr-HR"/>
        </w:rPr>
        <w:t xml:space="preserve">, MBS: 010089100, OIB: 77661581378, 28. listopada </w:t>
      </w:r>
      <w:r w:rsidRPr="00182095">
        <w:rPr>
          <w:rFonts w:cs="Times New Roman" w:eastAsia="Times New Roman"/>
          <w:noProof/>
          <w:szCs w:val="20"/>
          <w:lang w:eastAsia="hr-HR"/>
        </w:rPr>
        <w:t xml:space="preserve">2016. </w:t>
      </w:r>
    </w:p>
    <w:p w:rsidRDefault="00182095" w:rsidP="00182095" w:rsidR="00182095" w:rsidRPr="0018209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82095" w:rsidP="00182095" w:rsidR="00182095" w:rsidRPr="0018209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82095" w:rsidP="00182095" w:rsidR="00182095" w:rsidRPr="0018209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182095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182095" w:rsidP="00182095" w:rsidR="00182095" w:rsidRPr="0018209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182095" w:rsidP="00182095" w:rsidR="00182095" w:rsidRPr="0018209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182095" w:rsidP="00182095" w:rsidR="00182095" w:rsidRPr="0018209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182095">
        <w:rPr>
          <w:rFonts w:cs="Times New Roman" w:eastAsia="Times New Roman"/>
          <w:noProof/>
          <w:szCs w:val="20"/>
          <w:lang w:eastAsia="hr-HR"/>
        </w:rPr>
        <w:t xml:space="preserve">Odbija se prijedlog za otvaranje stečajnog postupka nad dužnikom </w:t>
      </w:r>
      <w:r w:rsidRPr="00182095">
        <w:rPr>
          <w:rFonts w:cs="Times New Roman" w:eastAsia="Times New Roman"/>
          <w:szCs w:val="20"/>
          <w:lang w:eastAsia="hr-HR"/>
        </w:rPr>
        <w:t xml:space="preserve">AGROEKONOMIJA društvo s ograničenom odgovornošću za proizvodnju, </w:t>
      </w:r>
      <w:proofErr w:type="spellStart"/>
      <w:r w:rsidRPr="00182095">
        <w:rPr>
          <w:rFonts w:cs="Times New Roman" w:eastAsia="Times New Roman"/>
          <w:szCs w:val="20"/>
          <w:lang w:eastAsia="hr-HR"/>
        </w:rPr>
        <w:t>Sopjanska</w:t>
      </w:r>
      <w:proofErr w:type="spellEnd"/>
      <w:r w:rsidRPr="00182095">
        <w:rPr>
          <w:rFonts w:cs="Times New Roman" w:eastAsia="Times New Roman"/>
          <w:szCs w:val="20"/>
          <w:lang w:eastAsia="hr-HR"/>
        </w:rPr>
        <w:t xml:space="preserve"> Greda, </w:t>
      </w:r>
      <w:proofErr w:type="spellStart"/>
      <w:r w:rsidRPr="00182095">
        <w:rPr>
          <w:rFonts w:cs="Times New Roman" w:eastAsia="Times New Roman"/>
          <w:szCs w:val="20"/>
          <w:lang w:eastAsia="hr-HR"/>
        </w:rPr>
        <w:t>Sopjanska</w:t>
      </w:r>
      <w:proofErr w:type="spellEnd"/>
      <w:r w:rsidRPr="00182095">
        <w:rPr>
          <w:rFonts w:cs="Times New Roman" w:eastAsia="Times New Roman"/>
          <w:szCs w:val="20"/>
          <w:lang w:eastAsia="hr-HR"/>
        </w:rPr>
        <w:t xml:space="preserve"> Greda </w:t>
      </w:r>
      <w:proofErr w:type="spellStart"/>
      <w:r w:rsidRPr="00182095">
        <w:rPr>
          <w:rFonts w:cs="Times New Roman" w:eastAsia="Times New Roman"/>
          <w:szCs w:val="20"/>
          <w:lang w:eastAsia="hr-HR"/>
        </w:rPr>
        <w:t>bb</w:t>
      </w:r>
      <w:proofErr w:type="spellEnd"/>
      <w:r w:rsidRPr="00182095">
        <w:rPr>
          <w:rFonts w:cs="Times New Roman" w:eastAsia="Times New Roman"/>
          <w:szCs w:val="20"/>
          <w:lang w:eastAsia="hr-HR"/>
        </w:rPr>
        <w:t xml:space="preserve">.     </w:t>
      </w:r>
    </w:p>
    <w:p w:rsidRDefault="00182095" w:rsidP="00182095" w:rsidR="00182095" w:rsidRPr="0018209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182095" w:rsidP="00182095" w:rsidR="00182095" w:rsidRPr="0018209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182095" w:rsidP="00182095" w:rsidR="00182095" w:rsidRPr="0018209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182095">
        <w:rPr>
          <w:rFonts w:cs="Times New Roman" w:eastAsia="Times New Roman"/>
          <w:noProof/>
          <w:szCs w:val="20"/>
          <w:lang w:eastAsia="hr-HR"/>
        </w:rPr>
        <w:t>Obrazloženje</w:t>
      </w:r>
    </w:p>
    <w:p w:rsidRDefault="00182095" w:rsidP="00182095" w:rsidR="00182095" w:rsidRPr="0018209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82095" w:rsidP="00182095" w:rsidR="00182095" w:rsidRPr="0018209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82095" w:rsidP="00182095" w:rsidR="00182095" w:rsidRPr="0018209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82095">
        <w:rPr>
          <w:rFonts w:cs="Times New Roman" w:eastAsia="Times New Roman"/>
          <w:szCs w:val="20"/>
          <w:lang w:eastAsia="hr-HR"/>
        </w:rPr>
        <w:t xml:space="preserve">Po prijedlogu FINE za otvaranje stečajnog postupka nad dužnikom AGROEKONOMIJA d.o.o. </w:t>
      </w:r>
      <w:proofErr w:type="spellStart"/>
      <w:r w:rsidRPr="00182095">
        <w:rPr>
          <w:rFonts w:cs="Times New Roman" w:eastAsia="Times New Roman"/>
          <w:szCs w:val="20"/>
          <w:lang w:eastAsia="hr-HR"/>
        </w:rPr>
        <w:t>Sopjanska</w:t>
      </w:r>
      <w:proofErr w:type="spellEnd"/>
      <w:r w:rsidRPr="00182095">
        <w:rPr>
          <w:rFonts w:cs="Times New Roman" w:eastAsia="Times New Roman"/>
          <w:szCs w:val="20"/>
          <w:lang w:eastAsia="hr-HR"/>
        </w:rPr>
        <w:t xml:space="preserve"> Greda sud je rješenjem od 8. rujna 2016. pokrenuo postupak radi utvrđivanja uvjeta za otvaranje stečajnog postupka nad dužnikom.</w:t>
      </w:r>
    </w:p>
    <w:p w:rsidRDefault="00182095" w:rsidP="00182095" w:rsidR="00182095" w:rsidRPr="0018209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82095" w:rsidP="00182095" w:rsidR="00182095" w:rsidRPr="0018209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82095">
        <w:rPr>
          <w:rFonts w:cs="Times New Roman" w:eastAsia="Times New Roman"/>
          <w:szCs w:val="20"/>
          <w:lang w:eastAsia="hr-HR"/>
        </w:rPr>
        <w:t xml:space="preserve">Podneskom od 29. rujna 2016. zakonski zastupnik dužnika Renata Ćurić je navela da je račun dužnika deblokiran 22. rujna 2016., što se dokazuje potvrdom FINE od 26. rujna 2016. </w:t>
      </w:r>
    </w:p>
    <w:p w:rsidRDefault="00182095" w:rsidP="00182095" w:rsidR="00182095" w:rsidRPr="0018209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82095" w:rsidP="00182095" w:rsidR="00182095" w:rsidRPr="0018209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82095">
        <w:rPr>
          <w:rFonts w:cs="Times New Roman" w:eastAsia="Times New Roman"/>
          <w:szCs w:val="20"/>
          <w:lang w:eastAsia="hr-HR"/>
        </w:rPr>
        <w:lastRenderedPageBreak/>
        <w:t>Iz dostavljene potvrde FINE od 26. rujna 2016. proizlazi da je račun dužnika deblokiran 22. rujna 2016. i da nakon 21. rujna FINA nije zaprimila za dužnika niti jednu novu osnovu za plaćanje koju je trebalo izvršiti s računa dužnika.</w:t>
      </w:r>
    </w:p>
    <w:p w:rsidRDefault="00182095" w:rsidP="00182095" w:rsidR="00182095" w:rsidRPr="0018209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182095">
        <w:rPr>
          <w:rFonts w:cs="Times New Roman" w:eastAsia="Times New Roman"/>
          <w:szCs w:val="20"/>
          <w:lang w:eastAsia="hr-HR"/>
        </w:rPr>
        <w:t xml:space="preserve"> </w:t>
      </w:r>
    </w:p>
    <w:p w:rsidRDefault="00182095" w:rsidP="00182095" w:rsidR="00182095" w:rsidRPr="0018209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82095">
        <w:rPr>
          <w:rFonts w:cs="Times New Roman" w:eastAsia="Times New Roman"/>
          <w:szCs w:val="20"/>
          <w:lang w:eastAsia="hr-HR"/>
        </w:rPr>
        <w:t>Kako je dužnik nakon podnošenja prijedloga za pokretanje stečajnog postupka namirio sve tražbine koje je na temelju valjanih osnova za plaćanje trebalo naplatiti s njegovih računa te ne postoji stečajni razlog nesposobnosti za plaćanje iz čl.6. Stečajnog zakona (Narodne novine broj 71/15, dalje: SZ), sud je prijedlog za otvaranje stečajnog postupka odbio (čl.128. st.6. SZ-a).</w:t>
      </w:r>
    </w:p>
    <w:p w:rsidRDefault="00182095" w:rsidP="00182095" w:rsidR="00182095" w:rsidRPr="0018209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82095" w:rsidP="00182095" w:rsidR="00182095" w:rsidRPr="0018209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182095">
        <w:rPr>
          <w:rFonts w:cs="Times New Roman" w:eastAsia="Times New Roman"/>
          <w:szCs w:val="20"/>
          <w:lang w:eastAsia="hr-HR"/>
        </w:rPr>
        <w:t>U Bjelovaru, 28. listopada</w:t>
      </w:r>
      <w:r w:rsidRPr="00182095">
        <w:rPr>
          <w:rFonts w:cs="Times New Roman" w:eastAsia="Times New Roman"/>
          <w:noProof/>
          <w:szCs w:val="20"/>
          <w:lang w:eastAsia="hr-HR"/>
        </w:rPr>
        <w:t xml:space="preserve"> 2016.</w:t>
      </w:r>
    </w:p>
    <w:p w:rsidRDefault="00182095" w:rsidP="00182095" w:rsidR="00182095" w:rsidRPr="0018209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82095" w:rsidP="00182095" w:rsidR="00182095" w:rsidRPr="00182095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182095">
        <w:rPr>
          <w:rFonts w:cs="Times New Roman" w:eastAsia="Times New Roman"/>
          <w:szCs w:val="20"/>
          <w:lang w:eastAsia="hr-HR"/>
        </w:rPr>
        <w:t>STEČAJNI SUDAC</w:t>
      </w:r>
    </w:p>
    <w:p w:rsidRDefault="00182095" w:rsidP="00182095" w:rsidR="00182095" w:rsidRPr="0018209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82095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MARIJA PETRINA KUBICA </w:t>
      </w:r>
    </w:p>
    <w:p w:rsidRDefault="00182095" w:rsidP="00182095" w:rsidR="00182095" w:rsidRPr="0018209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82095" w:rsidP="00182095" w:rsidR="00182095" w:rsidRPr="0018209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82095" w:rsidP="00182095" w:rsidR="00182095" w:rsidRPr="0018209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82095" w:rsidP="00182095" w:rsidR="00182095" w:rsidRPr="0018209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82095">
        <w:rPr>
          <w:rFonts w:cs="Times New Roman" w:eastAsia="Times New Roman"/>
          <w:szCs w:val="20"/>
          <w:lang w:eastAsia="hr-HR"/>
        </w:rPr>
        <w:t xml:space="preserve">    </w:t>
      </w:r>
    </w:p>
    <w:p w:rsidRDefault="00182095" w:rsidP="00182095" w:rsidR="00182095" w:rsidRPr="0018209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82095" w:rsidP="00182095" w:rsidR="00182095" w:rsidRPr="0018209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82095" w:rsidP="00182095" w:rsidR="00182095" w:rsidRPr="0018209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82095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182095" w:rsidP="00182095" w:rsidR="00182095" w:rsidRPr="0018209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82095" w:rsidP="00182095" w:rsidR="00182095" w:rsidRPr="0018209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proofErr w:type="spellStart"/>
      <w:r w:rsidRPr="00182095">
        <w:rPr>
          <w:rFonts w:cs="Times New Roman" w:eastAsia="Times New Roman"/>
          <w:szCs w:val="20"/>
          <w:lang w:eastAsia="hr-HR"/>
        </w:rPr>
        <w:t>Rj</w:t>
      </w:r>
      <w:proofErr w:type="spellEnd"/>
      <w:r w:rsidRPr="00182095">
        <w:rPr>
          <w:rFonts w:cs="Times New Roman" w:eastAsia="Times New Roman"/>
          <w:szCs w:val="20"/>
          <w:lang w:eastAsia="hr-HR"/>
        </w:rPr>
        <w:t>.</w:t>
      </w:r>
    </w:p>
    <w:p w:rsidRDefault="00182095" w:rsidP="00182095" w:rsidR="00182095" w:rsidRPr="0018209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82095">
        <w:rPr>
          <w:rFonts w:cs="Times New Roman" w:eastAsia="Times New Roman"/>
          <w:szCs w:val="20"/>
          <w:lang w:eastAsia="hr-HR"/>
        </w:rPr>
        <w:t xml:space="preserve">1. DNA: FINI, putem sudskog dostavljača i e-oglasnom pločom               </w:t>
      </w:r>
    </w:p>
    <w:p w:rsidRDefault="00182095" w:rsidP="00182095" w:rsidR="00182095" w:rsidRPr="0018209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82095">
        <w:rPr>
          <w:rFonts w:cs="Times New Roman" w:eastAsia="Times New Roman"/>
          <w:szCs w:val="20"/>
          <w:lang w:eastAsia="hr-HR"/>
        </w:rPr>
        <w:t xml:space="preserve">               zakonskom zastupniku dužnika poštom i e-oglasnom pločom   </w:t>
      </w:r>
    </w:p>
    <w:p w:rsidRDefault="00182095" w:rsidP="00182095" w:rsidR="00182095" w:rsidRPr="0018209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82095">
        <w:rPr>
          <w:rFonts w:cs="Times New Roman" w:eastAsia="Times New Roman"/>
          <w:szCs w:val="20"/>
          <w:lang w:eastAsia="hr-HR"/>
        </w:rPr>
        <w:t xml:space="preserve">               e-oglasna ploča            </w:t>
      </w:r>
    </w:p>
    <w:p w:rsidRDefault="00182095" w:rsidP="00182095" w:rsidR="00182095" w:rsidRPr="0018209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82095">
        <w:rPr>
          <w:rFonts w:cs="Times New Roman" w:eastAsia="Times New Roman"/>
          <w:szCs w:val="20"/>
          <w:lang w:eastAsia="hr-HR"/>
        </w:rPr>
        <w:t xml:space="preserve">2. </w:t>
      </w:r>
      <w:proofErr w:type="spellStart"/>
      <w:r w:rsidRPr="00182095">
        <w:rPr>
          <w:rFonts w:cs="Times New Roman" w:eastAsia="Times New Roman"/>
          <w:szCs w:val="20"/>
          <w:lang w:eastAsia="hr-HR"/>
        </w:rPr>
        <w:t>Sc</w:t>
      </w:r>
      <w:proofErr w:type="spellEnd"/>
      <w:r w:rsidRPr="00182095">
        <w:rPr>
          <w:rFonts w:cs="Times New Roman" w:eastAsia="Times New Roman"/>
          <w:szCs w:val="20"/>
          <w:lang w:eastAsia="hr-HR"/>
        </w:rPr>
        <w:t xml:space="preserve"> pravomoćnost</w:t>
      </w:r>
    </w:p>
    <w:p w:rsidRDefault="00182095" w:rsidP="00182095" w:rsidR="00182095" w:rsidRPr="0018209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82095">
        <w:rPr>
          <w:rFonts w:cs="Times New Roman" w:eastAsia="Times New Roman"/>
          <w:szCs w:val="20"/>
          <w:lang w:eastAsia="hr-HR"/>
        </w:rPr>
        <w:t>Bj.28.10.2016.</w:t>
      </w:r>
    </w:p>
    <w:p w:rsidRDefault="00182095" w:rsidP="00182095" w:rsidR="00182095" w:rsidRPr="0018209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82095" w:rsidP="00182095" w:rsidR="00182095" w:rsidRPr="0018209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71688E" w:rsidP="00A21F0D" w:rsidR="0071688E">
      <w:pPr>
        <w:pStyle w:val="Poetniodjeljak"/>
      </w:pPr>
      <w:bookmarkStart w:name="_GoBack" w:id="0"/>
      <w:bookmarkEnd w:id="0"/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095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348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listopada 2016.</izvorni_sadrzaj>
    <derivirana_varijabla naziv="DomainObject.DatumDonosenjaOdluke_1">28.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St-1345/2016-4</izvorni_sadrzaj>
    <derivirana_varijabla naziv="DomainObject.Oznaka_1">St-1345/2016-4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1345</izvorni_sadrzaj>
    <derivirana_varijabla naziv="DomainObject.Predmet.Broj_1">1345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2016.</izvorni_sadrzaj>
    <derivirana_varijabla naziv="DomainObject.Predmet.DatumOsnivanja_1">23.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St-1345/2016</izvorni_sadrzaj>
    <derivirana_varijabla naziv="DomainObject.Predmet.OznakaBroj_1">St-1345/2016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AGROEKONOMIJA društvo s ograničenom odgovornošću za proizvodnju zastupanog po punomoćniku Renata Ćurić</izvorni_sadrzaj>
    <derivirana_varijabla naziv="DomainObject.Predmet.ProtustrankaFormated_1">  AGROEKONOMIJA društvo s ograničenom odgovornošću za proizvodnju zastupanog po punomoćniku Renata Ćurić</derivirana_varijabla>
  </DomainObject.Predmet.ProtustrankaFormated>
  <DomainObject.Predmet.ProtustrankaFormatedOIB>
    <izvorni_sadrzaj>  AGROEKONOMIJA društvo s ograničenom odgovornošću za proizvodnju, OIB 77661581378 zastupanog po punomoćniku Renata Ćurić</izvorni_sadrzaj>
    <derivirana_varijabla naziv="DomainObject.Predmet.ProtustrankaFormatedOIB_1">  AGROEKONOMIJA društvo s ograničenom odgovornošću za proizvodnju, OIB 77661581378 zastupanog po punomoćniku Renata Ćurić</derivirana_varijabla>
  </DomainObject.Predmet.ProtustrankaFormatedOIB>
  <DomainObject.Predmet.ProtustrankaFormatedWithAdress>
    <izvorni_sadrzaj> AGROEKONOMIJA društvo s ograničenom odgovornošću za proizvodnju, Sopjanska greda/bb, 33525 Sopjanska Greda zastupanog po punomoćniku Renata Ćurić</izvorni_sadrzaj>
    <derivirana_varijabla naziv="DomainObject.Predmet.ProtustrankaFormatedWithAdress_1"> AGROEKONOMIJA društvo s ograničenom odgovornošću za proizvodnju, Sopjanska greda/bb, 33525 Sopjanska Greda zastupanog po punomoćniku Renata Ćurić</derivirana_varijabla>
  </DomainObject.Predmet.ProtustrankaFormatedWithAdress>
  <DomainObject.Predmet.ProtustrankaFormatedWithAdressOIB>
    <izvorni_sadrzaj> AGROEKONOMIJA društvo s ograničenom odgovornošću za proizvodnju, OIB 77661581378, Sopjanska greda/bb, 33525 Sopjanska Greda zastupanog po punomoćniku Renata Ćurić</izvorni_sadrzaj>
    <derivirana_varijabla naziv="DomainObject.Predmet.ProtustrankaFormatedWithAdressOIB_1"> AGROEKONOMIJA društvo s ograničenom odgovornošću za proizvodnju, OIB 77661581378, Sopjanska greda/bb, 33525 Sopjanska Greda zastupanog po punomoćniku Renata Ćurić</derivirana_varijabla>
  </DomainObject.Predmet.ProtustrankaFormatedWithAdressOIB>
  <DomainObject.Predmet.ProtustrankaWithAdress>
    <izvorni_sadrzaj>AGROEKONOMIJA društvo s ograničenom odgovornošću za proizvodnju Sopjanska greda/bb, 33525 Sopjanska Greda</izvorni_sadrzaj>
    <derivirana_varijabla naziv="DomainObject.Predmet.ProtustrankaWithAdress_1">AGROEKONOMIJA društvo s ograničenom odgovornošću za proizvodnju Sopjanska greda/bb, 33525 Sopjanska Greda</derivirana_varijabla>
  </DomainObject.Predmet.ProtustrankaWithAdress>
  <DomainObject.Predmet.ProtustrankaWithAdressOIB>
    <izvorni_sadrzaj>AGROEKONOMIJA društvo s ograničenom odgovornošću za proizvodnju, OIB 77661581378, Sopjanska greda/bb, 33525 Sopjanska Greda</izvorni_sadrzaj>
    <derivirana_varijabla naziv="DomainObject.Predmet.ProtustrankaWithAdressOIB_1">AGROEKONOMIJA društvo s ograničenom odgovornošću za proizvodnju, OIB 77661581378, Sopjanska greda/bb, 33525 Sopjanska Greda</derivirana_varijabla>
  </DomainObject.Predmet.ProtustrankaWithAdressOIB>
  <DomainObject.Predmet.ProtustrankaNazivFormated>
    <izvorni_sadrzaj>AGROEKONOMIJA društvo s ograničenom odgovornošću za proizvodnju</izvorni_sadrzaj>
    <derivirana_varijabla naziv="DomainObject.Predmet.ProtustrankaNazivFormated_1">AGROEKONOMIJA društvo s ograničenom odgovornošću za proizvodnju</derivirana_varijabla>
  </DomainObject.Predmet.ProtustrankaNazivFormated>
  <DomainObject.Predmet.ProtustrankaNazivFormatedOIB>
    <izvorni_sadrzaj>AGROEKONOMIJA društvo s ograničenom odgovornošću za proizvodnju, OIB 77661581378</izvorni_sadrzaj>
    <derivirana_varijabla naziv="DomainObject.Predmet.ProtustrankaNazivFormatedOIB_1">AGROEKONOMIJA društvo s ograničenom odgovornošću za proizvodnju, OIB 77661581378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AGROEKONOMIJA društvo s ograničenom odgovornošću za proizvodnju zastupanog po punomoćniku Renata Ćurić</item>
    </izvorni_sadrzaj>
    <derivirana_varijabla naziv="DomainObject.Predmet.ProtuStrankaListFormated_1">
      <item>AGROEKONOMIJA društvo s ograničenom odgovornošću za proizvodnju zastupanog po punomoćniku Renata Ćurić</item>
    </derivirana_varijabla>
  </DomainObject.Predmet.ProtuStrankaListFormated>
  <DomainObject.Predmet.ProtuStrankaListFormatedOIB>
    <izvorni_sadrzaj>
      <item>AGROEKONOMIJA društvo s ograničenom odgovornošću za proizvodnju, OIB 77661581378 zastupanog po punomoćniku Renata Ćurić</item>
    </izvorni_sadrzaj>
    <derivirana_varijabla naziv="DomainObject.Predmet.ProtuStrankaListFormatedOIB_1">
      <item>AGROEKONOMIJA društvo s ograničenom odgovornošću za proizvodnju, OIB 77661581378 zastupanog po punomoćniku Renata Ćurić</item>
    </derivirana_varijabla>
  </DomainObject.Predmet.ProtuStrankaListFormatedOIB>
  <DomainObject.Predmet.ProtuStrankaListFormatedWithAdress>
    <izvorni_sadrzaj>
      <item>AGROEKONOMIJA društvo s ograničenom odgovornošću za proizvodnju, Sopjanska greda/bb, 33525 Sopjanska Greda zastupanog po punomoćniku Renata Ćurić</item>
    </izvorni_sadrzaj>
    <derivirana_varijabla naziv="DomainObject.Predmet.ProtuStrankaListFormatedWithAdress_1">
      <item>AGROEKONOMIJA društvo s ograničenom odgovornošću za proizvodnju, Sopjanska greda/bb, 33525 Sopjanska Greda zastupanog po punomoćniku Renata Ćurić</item>
    </derivirana_varijabla>
  </DomainObject.Predmet.ProtuStrankaListFormatedWithAdress>
  <DomainObject.Predmet.ProtuStrankaListFormatedWithAdressOIB>
    <izvorni_sadrzaj>
      <item>AGROEKONOMIJA društvo s ograničenom odgovornošću za proizvodnju, OIB 77661581378, Sopjanska greda/bb, 33525 Sopjanska Greda zastupanog po punomoćniku Renata Ćurić</item>
    </izvorni_sadrzaj>
    <derivirana_varijabla naziv="DomainObject.Predmet.ProtuStrankaListFormatedWithAdressOIB_1">
      <item>AGROEKONOMIJA društvo s ograničenom odgovornošću za proizvodnju, OIB 77661581378, Sopjanska greda/bb, 33525 Sopjanska Greda zastupanog po punomoćniku Renata Ćurić</item>
    </derivirana_varijabla>
  </DomainObject.Predmet.ProtuStrankaListFormatedWithAdressOIB>
  <DomainObject.Predmet.ProtuStrankaListNazivFormated>
    <izvorni_sadrzaj>
      <item>AGROEKONOMIJA društvo s ograničenom odgovornošću za proizvodnju</item>
    </izvorni_sadrzaj>
    <derivirana_varijabla naziv="DomainObject.Predmet.ProtuStrankaListNazivFormated_1">
      <item>AGROEKONOMIJA društvo s ograničenom odgovornošću za proizvodnju</item>
    </derivirana_varijabla>
  </DomainObject.Predmet.ProtuStrankaListNazivFormated>
  <DomainObject.Predmet.ProtuStrankaListNazivFormatedOIB>
    <izvorni_sadrzaj>
      <item>AGROEKONOMIJA društvo s ograničenom odgovornošću za proizvodnju, OIB 77661581378</item>
    </izvorni_sadrzaj>
    <derivirana_varijabla naziv="DomainObject.Predmet.ProtuStrankaListNazivFormatedOIB_1">
      <item>AGROEKONOMIJA društvo s ograničenom odgovornošću za proizvodnju, OIB 77661581378</item>
    </derivirana_varijabla>
  </DomainObject.Predmet.ProtuStrankaListNazivFormatedOIB>
  <DomainObject.Predmet.OstaliListFormated>
    <izvorni_sadrzaj>
      <item>Renata Ćurić punomoćnik sudionika u postupku AGROEKONOMIJA društvo s ograničenom odgovornošću za proizvodnju</item>
    </izvorni_sadrzaj>
    <derivirana_varijabla naziv="DomainObject.Predmet.OstaliListFormated_1">
      <item>Renata Ćurić punomoćnik sudionika u postupku AGROEKONOMIJA društvo s ograničenom odgovornošću za proizvodnju</item>
    </derivirana_varijabla>
  </DomainObject.Predmet.OstaliListFormated>
  <DomainObject.Predmet.OstaliListFormatedOIB>
    <izvorni_sadrzaj>
      <item>Renata Ćurić, OIB 75814699686 punomoćnik sudionika u postupku AGROEKONOMIJA društvo s ograničenom odgovornošću za proizvodnju</item>
    </izvorni_sadrzaj>
    <derivirana_varijabla naziv="DomainObject.Predmet.OstaliListFormatedOIB_1">
      <item>Renata Ćurić, OIB 75814699686 punomoćnik sudionika u postupku AGROEKONOMIJA društvo s ograničenom odgovornošću za proizvodnju</item>
    </derivirana_varijabla>
  </DomainObject.Predmet.OstaliListFormatedOIB>
  <DomainObject.Predmet.OstaliListFormatedWithAdress>
    <izvorni_sadrzaj>
      <item>Renata Ćurić, Mirna I 13, 33520 Slatina punomoćnik sudionika u postupku AGROEKONOMIJA društvo s ograničenom odgovornošću za proizvodnju</item>
    </izvorni_sadrzaj>
    <derivirana_varijabla naziv="DomainObject.Predmet.OstaliListFormatedWithAdress_1">
      <item>Renata Ćurić, Mirna I 13, 33520 Slatina punomoćnik sudionika u postupku AGROEKONOMIJA društvo s ograničenom odgovornošću za proizvodnju</item>
    </derivirana_varijabla>
  </DomainObject.Predmet.OstaliListFormatedWithAdress>
  <DomainObject.Predmet.OstaliListFormatedWithAdressOIB>
    <izvorni_sadrzaj>
      <item>Renata Ćurić, OIB 75814699686, Mirna I 13, 33520 Slatina punomoćnik sudionika u postupku AGROEKONOMIJA društvo s ograničenom odgovornošću za proizvodnju</item>
    </izvorni_sadrzaj>
    <derivirana_varijabla naziv="DomainObject.Predmet.OstaliListFormatedWithAdressOIB_1">
      <item>Renata Ćurić, OIB 75814699686, Mirna I 13, 33520 Slatina punomoćnik sudionika u postupku AGROEKONOMIJA društvo s ograničenom odgovornošću za proizvodnju</item>
    </derivirana_varijabla>
  </DomainObject.Predmet.OstaliListFormatedWithAdressOIB>
  <DomainObject.Predmet.OstaliListNazivFormated>
    <izvorni_sadrzaj>
      <item>Renata Ćurić</item>
    </izvorni_sadrzaj>
    <derivirana_varijabla naziv="DomainObject.Predmet.OstaliListNazivFormated_1">
      <item>Renata Ćurić</item>
    </derivirana_varijabla>
  </DomainObject.Predmet.OstaliListNazivFormated>
  <DomainObject.Predmet.OstaliListNazivFormatedOIB>
    <izvorni_sadrzaj>
      <item>Renata Ćurić, OIB 75814699686</item>
    </izvorni_sadrzaj>
    <derivirana_varijabla naziv="DomainObject.Predmet.OstaliListNazivFormatedOIB_1">
      <item>Renata Ćurić, OIB 75814699686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listopada 2016.</izvorni_sadrzaj>
    <derivirana_varijabla naziv="DomainObject.Datum_1">28. listopada 2016.</derivirana_varijabla>
  </DomainObject.Datum>
  <DomainObject.PoslovniBrojDokumenta>
    <izvorni_sadrzaj>St-1345/2016-4</izvorni_sadrzaj>
    <derivirana_varijabla naziv="DomainObject.PoslovniBrojDokumenta_1">St-1345/2016-4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AGROEKONOMIJA društvo s ograničenom odgovornošću za proizvodnju</izvorni_sadrzaj>
    <derivirana_varijabla naziv="DomainObject.Predmet.ProtustrankaIDrugi_1">AGROEKONOMIJA društvo s ograničenom odgovornošću za proizvodnju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AGROEKONOMIJA društvo s ograničenom odgovornošću za proizvodnju, OIB 77661581378, Sopjanska greda/bb, 33525 Sopjanska Greda</izvorni_sadrzaj>
    <derivirana_varijabla naziv="DomainObject.Predmet.ProtustrankaIDrugiAdressOIB_1">AGROEKONOMIJA društvo s ograničenom odgovornošću za proizvodnju, OIB 77661581378, Sopjanska greda/bb, 33525 Sopjanska Greda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AGROEKONOMIJA društvo s ograničenom odgovornošću za proizvodnju</item>
      <item>Renata Ćurić</item>
    </izvorni_sadrzaj>
    <derivirana_varijabla naziv="DomainObject.Predmet.SudioniciListNaziv_1">
      <item>FINA, RC ZAGREB, Podružnica Bjelovar</item>
      <item>AGROEKONOMIJA društvo s ograničenom odgovornošću za proizvodnju</item>
      <item>Renata Ćurić</item>
    </derivirana_varijabla>
  </DomainObject.Predmet.SudioniciListNaziv>
  <DomainObject.Predmet.SudioniciListAdressOIB>
    <izvorni_sadrzaj>
      <item>FINA, RC ZAGREB, Podružnica Bjelovar, OIB 85821130368, F. Supila 4,43000 Bjelovar</item>
      <item>AGROEKONOMIJA društvo s ograničenom odgovornošću za proizvodnju, OIB 77661581378, Sopjanska greda/bb,33525 Sopjanska Greda</item>
      <item>Renata Ćurić, OIB 75814699686, Mirna I 13,33520 Slatina</item>
    </izvorni_sadrzaj>
    <derivirana_varijabla naziv="DomainObject.Predmet.SudioniciListAdressOIB_1">
      <item>FINA, RC ZAGREB, Podružnica Bjelovar, OIB 85821130368, F. Supila 4,43000 Bjelovar</item>
      <item>AGROEKONOMIJA društvo s ograničenom odgovornošću za proizvodnju, OIB 77661581378, Sopjanska greda/bb,33525 Sopjanska Greda</item>
      <item>Renata Ćurić, OIB 75814699686, Mirna I 13,33520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C99191-3781-47E0-8DEB-CBE1DCD1D2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361</properties:Words>
  <properties:Characters>1920</properties:Characters>
  <properties:Lines>79</properties:Lines>
  <properties:Paragraphs>21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2016-10-28T12:00:00Z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St-1345/2016-4 / Odluka - Rješenje - odbačen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