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cf6d9" w14:paraId="8acf6d9"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A6230E">
        <w:t xml:space="preserve"> U KARLOVCU</w:t>
      </w:r>
      <w:r w:rsidR="00DE2695">
        <w:tab/>
      </w:r>
      <w:r w:rsidR="00E55186">
        <w:t xml:space="preserve">  </w:t>
      </w:r>
      <w:r w:rsidR="00E55186" w:rsidRPr="00435B5D">
        <w:t>4 St-</w:t>
      </w:r>
      <w:r w:rsidR="00A6230E">
        <w:t>1493/2018-75</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Trgovački sud u Zagrebu, Stalna Služba</w:t>
      </w:r>
      <w:r w:rsidR="00A6230E">
        <w:t xml:space="preserve"> u Karlovcu</w:t>
      </w:r>
      <w:r w:rsidR="00131287">
        <w:t xml:space="preserve">, po sucu Goranki Boljkovac, kao stečajnom sucu, </w:t>
      </w:r>
      <w:r w:rsidR="00A6230E" w:rsidRPr="00A6230E">
        <w:t>u stečajnom postupku na</w:t>
      </w:r>
      <w:r w:rsidR="002064EB">
        <w:t>d</w:t>
      </w:r>
      <w:r w:rsidR="00A6230E" w:rsidRPr="00A6230E">
        <w:t xml:space="preserve"> dužnikom INGRA-M.E. d.o.o., Zagreb, Humboldta Alexandera 4b, OIB 48123751191</w:t>
      </w:r>
      <w:r w:rsidRPr="00A52F03">
        <w:t>,</w:t>
      </w:r>
      <w:r>
        <w:t xml:space="preserve"> </w:t>
      </w:r>
      <w:r w:rsidR="00667114" w:rsidRPr="00692A21">
        <w:t xml:space="preserve">dana </w:t>
      </w:r>
      <w:r w:rsidR="00A6230E">
        <w:t>4. veljače</w:t>
      </w:r>
      <w:r w:rsidR="005B1A03">
        <w:t xml:space="preserve"> 2019.</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C07D94" w:rsidRPr="00A6230E">
        <w:t>INGRA-M.E. d.o.o., Zagreb, Humboldta Alexandera 4b, OIB 48123751191</w:t>
      </w:r>
      <w:r w:rsidRPr="00692A21">
        <w:t>.</w:t>
      </w:r>
      <w:r w:rsidR="005A56DF" w:rsidRPr="005A56DF">
        <w:t xml:space="preserve"> </w:t>
      </w:r>
      <w:r w:rsidR="005A56DF">
        <w:t>Ste</w:t>
      </w:r>
      <w:r w:rsidR="008C5EB2">
        <w:t xml:space="preserve">čajni postupak je otvoren dana </w:t>
      </w:r>
      <w:r w:rsidR="00C07D94">
        <w:t>4. veljače</w:t>
      </w:r>
      <w:r w:rsidR="00E946D7">
        <w:t xml:space="preserve"> 2019. u </w:t>
      </w:r>
      <w:r w:rsidR="00C07D94">
        <w:t>14,30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C07D94">
        <w:t>Goran Jedličko, Zagreb, Maksimirska 18, OIB 03491070415</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C07D94" w:rsidRPr="00A6230E">
        <w:t>INGRA-M.E. d.o.o., Zagreb, Humboldta Alexandera 4b, OIB 48123751191</w:t>
      </w:r>
      <w:r w:rsidR="008C5EB2">
        <w:t xml:space="preserve">, s danom </w:t>
      </w:r>
      <w:r w:rsidR="00C07D94">
        <w:t>4. veljače</w:t>
      </w:r>
      <w:r w:rsidR="00E946D7">
        <w:t xml:space="preserve"> 2019</w:t>
      </w:r>
      <w:r w:rsidR="001A178B">
        <w:t>.</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C07D94" w:rsidRPr="00A6230E">
        <w:t>INGRA-M.E. d.o.o., Zagreb, Humboldta Alexandera 4b, OIB 48123751191</w:t>
      </w:r>
      <w:r>
        <w:t>, će biti brisan iz sudskog registra ovog suda.</w:t>
      </w:r>
    </w:p>
    <w:p w:rsidRDefault="00BB534F" w:rsidP="00BB534F" w:rsidR="00BB534F">
      <w:pPr>
        <w:pStyle w:val="Odlomakpopisa"/>
      </w:pPr>
    </w:p>
    <w:p w:rsidRDefault="00514EDC" w:rsidP="00514EDC" w:rsidR="00514EDC">
      <w:pPr>
        <w:jc w:val="center"/>
      </w:pPr>
      <w:r w:rsidRPr="00E26DAE">
        <w:t>Obrazloženje</w:t>
      </w:r>
      <w:r w:rsidR="00E26DAE" w:rsidRPr="00E26DAE">
        <w:t xml:space="preserve"> </w:t>
      </w:r>
    </w:p>
    <w:p w:rsidRDefault="00BB534F" w:rsidP="00514EDC" w:rsidR="00BB534F" w:rsidRPr="00692A21"/>
    <w:p w:rsidRDefault="00C07D94" w:rsidP="00C07D94" w:rsidR="00C07D94">
      <w:pPr>
        <w:ind w:firstLine="708"/>
        <w:jc w:val="both"/>
      </w:pPr>
      <w:r>
        <w:t>Pravomoćnim rješenjem ovog suda posl.br. 4 St-6663/16 od 3. siječnja 2018. obustavljen je predstečajni postupak nad dužnikom INGRA-M.E. d.o.o., Zagreb, Humboldta Alexandera 4b, OIB 48123751191, te je riješeno da se nastavlja postupak nad dužnikom kao da je podnesen prijedlog za otvaranje stečajnoga postupka, a sve u skladu s odredbama čl. 60. st. 3., čl. 64. st. 1. toč. 9. i st. 2. Stečajnog zakona (Narodne novine broj 71/15, 104/17, dalje u tekstu: SZ-a).</w:t>
      </w:r>
    </w:p>
    <w:p w:rsidRDefault="00C07D94" w:rsidP="00C07D94" w:rsidR="00C07D94">
      <w:pPr>
        <w:ind w:firstLine="708"/>
        <w:jc w:val="both"/>
      </w:pPr>
    </w:p>
    <w:p w:rsidRDefault="00C07D94" w:rsidP="00C07D94" w:rsidR="00C07D94">
      <w:pPr>
        <w:ind w:firstLine="708"/>
        <w:jc w:val="both"/>
      </w:pPr>
      <w:r>
        <w:t>Rješenjem ovog suda posl.br. 4 St-1493/18 od 18. lipnja 2018. pokrenut je prethodni postupak radi utvrđivanja pretpostavki za otvaranje stečajnog postupka nad dužnikom INGRA-M.E. d.o.o., Zagreb, Humboldta Alexandera 4b, OIB 48123751191, te je ujedno zakazano ročište radi očitovanja o prijedlogu za otvaranje stečajnog postupka nad dužnikom za dan 20. rujna 2018.</w:t>
      </w:r>
    </w:p>
    <w:p w:rsidRDefault="00C07D94" w:rsidP="00C07D94" w:rsidR="00C07D94">
      <w:pPr>
        <w:ind w:firstLine="708"/>
        <w:jc w:val="both"/>
      </w:pPr>
    </w:p>
    <w:p w:rsidRDefault="00C07D94" w:rsidP="00C07D94" w:rsidR="00C07D94">
      <w:pPr>
        <w:ind w:firstLine="708"/>
        <w:jc w:val="both"/>
      </w:pPr>
      <w:r>
        <w:lastRenderedPageBreak/>
        <w:t>Na ročište radi očitovanja o prijedlogu za otvaranje stečajnoga postupka od 20. rujna 2018., nisu pristupili niti dužnik, niti zakonski zastupnik dužnika, pa je sud rješenjem posl.br. 4 St-1493/18 od 25. rujna 2018. imenovao privremenog stečajnog upravitelja Gorana Jedlička, kojem je naložio da u roku od 30 dana ispita mogu li se imovinom dužnika pokriti troškovi postupka, postoji li koji od stečajnih razloga, da li postoje uvjeti za vođenje stečajnog postupka ili postoje uvjeti za nastavak poslovanja dužnika te da o tome podnese pisano izvješće s mišljenjem. Ujedno je sud zakazao ročište radi rasprave o pretpostavkama za otvaranje stečajnog postupka nad dužnikom na koje ročište su pozvati dužnik, zakonski zastupnik dužnika te privremeni stečajni upravitelj.</w:t>
      </w:r>
    </w:p>
    <w:p w:rsidRDefault="00C07D94" w:rsidP="00C07D94" w:rsidR="00C07D94">
      <w:pPr>
        <w:ind w:firstLine="708"/>
        <w:jc w:val="both"/>
      </w:pPr>
    </w:p>
    <w:p w:rsidRDefault="00C07D94" w:rsidP="00C07D94" w:rsidR="00C07D94">
      <w:pPr>
        <w:ind w:firstLine="708"/>
        <w:jc w:val="both"/>
      </w:pPr>
      <w:r>
        <w:t xml:space="preserve">Na ročištu radi rasprave o pretpostavkama za otvaranje stečajnog postupka nad dužnikom od 3. prosinca 2018. privremeni stečajni upravitelj iznio je kao u pisanom izvješću od 6. studenog 2018., javno objavljenom na mrežnoj stranici e-Oglasna ploča suda dana 12. studenog 2018. Dakle, privremeni stečajni upravitelj u bitnome je istaknuo da je poslovanje dužnika obustavljeno te dužnik nema zaposlenih djelatnika. Nadalje navodi da iz potvrde FINA-e o blokadi računa i novčanih sredstava od 5. studenog 2018. proizlazi da neprekidna blokada na taj datum traje 175 dana i iznosi 472.555,56 kn. Privremeni stečajni upravitelj naveo je da je zatražio podatke od Gradskog ureda za katastar i geodetske poslove Grada Zagreba o tome da li je dužnik evidentiran ako posjednik nekretnina te da iz pribavljenog uvjerenja proizlazi da dužnik nije upisan u katastarski operat, a isto tako navodi da dužnik nije u zemljišnim knjigama upisan kao vlasnik nekretnina. Nadalje, iz pribavljene potvrde Stanice za tehnički pregled vozila proizlazi da dužnik nije evidentiran kao vlasnik vozila. </w:t>
      </w:r>
    </w:p>
    <w:p w:rsidRDefault="00C07D94" w:rsidP="00C07D94" w:rsidR="00C07D94">
      <w:pPr>
        <w:ind w:firstLine="708"/>
        <w:jc w:val="both"/>
      </w:pPr>
    </w:p>
    <w:p w:rsidRDefault="00C07D94" w:rsidP="00C07D94" w:rsidR="00C07D94">
      <w:pPr>
        <w:ind w:firstLine="708"/>
        <w:jc w:val="both"/>
      </w:pPr>
      <w:r>
        <w:t xml:space="preserve">Privremeni stečajni upravitelj nadalje je naveo da prema bilanci za period od 1.1.2018. do 18.10.2018. proizlazi da društvo nema dugotrajne materijalne imovine te da ima isključivo evidentiranu kratkotrajnu imovinu u vidu potraživanja prema društvu MG Servis d.o.o. u iznosu od 1.960.523,61 kn (glavnica + kamate). Privremeni stečajni upravitelj ističe da je društvo MG Servis d.o.o. protiv dužnika pokrenuo postupke radi naplate tražbine ukupne vrijednosti 4,2 milijuna kuna, a da je dužnik u svojoj bilanci pod obaveze prema dobavljačima zaveo od toga ukupno utuženog potraživanja iznos od 3,3 milijuna kuna, a preostali utuženi iznos dužnik nije proveo kao obvezu prema navedenom dobavljaču. Dakle, ističe da je u parnici koju je pokrenuo MG Servis d.o.o., koja se vodi kod Trgovačkog suda u Zagrebu pod brojem P-2574/15, u kojem MG Servis d.o.o. potražuje iznos od 2.132.003,95 kn, dužnik postavio protutužbeni zahtjev kojim potražuje iznos od 1.960.523,61 kn, a zbog kašnjenja u isporuci i izvođenju radova te naknade štete zbog neispunjenja obveze. Privremeni stečajni upravitelj navodi da je uspjeh dužnika s protutužbenim zahtjevom neizvjestan te smatra da tražbina utužena u tom predmetu protutužbenim zahtjevom ne predstavlja zasad unovčivu stečajnu masu, već se radi o eventualnoj budućoj imovini u slučaju uspjeha u tom postupku. </w:t>
      </w:r>
    </w:p>
    <w:p w:rsidRDefault="00C07D94" w:rsidP="00C07D94" w:rsidR="00C07D94">
      <w:pPr>
        <w:ind w:firstLine="708"/>
        <w:jc w:val="both"/>
      </w:pPr>
    </w:p>
    <w:p w:rsidRDefault="00C07D94" w:rsidP="00C07D94" w:rsidR="00C07D94">
      <w:pPr>
        <w:ind w:firstLine="708"/>
        <w:jc w:val="both"/>
      </w:pPr>
      <w:r>
        <w:t xml:space="preserve">Privremeni stečajni upravitelj istaknuo je da iz raspoložive dokumentacije proizlazi da dužnik nema imovinu koja bi činila stečajnu masu, izuzev novčanog potraživanja utuženog u predmetu P-2574/15, međutim, nije riječ o zasad unovčivoj stečajnoj masi. Slijedom navedenog, predlaže da sud postupi u smislu odredbe čl. 132. st. 1. Stečajnog zakona, odnosno da prvo pozove osobe koje imaju pravni interes da uplate predujam za pokriće troškova prethodnog i otvorenog stečajnog postupka, a koji troškovi se odnose na trošak nagrade privremenog stečajnog upravitelja u bruto iznosu od 3.000,00 kn, trošak nagrade stečajnom upravitelju u iznosu od 8.000,00 kn bruto, trošak knjigovodstva za razdoblje od šest mjeseci u iznosu od 3.000,00 kn bruto (500,00 kn x 6 mjeseci), razni materijalni troškovi u periodu od šest mjeseci u iznosu od 3.000,00 kn (trošak pristojbi, trošak promjene podataka </w:t>
      </w:r>
      <w:r>
        <w:lastRenderedPageBreak/>
        <w:t xml:space="preserve">u Državnom zavodu za statistiku, poštanski trošak, trošak telefoniranja, trošak kopiranja, prijevozni troškovi stečajnog upravitelja, trošak izrade štambilja, trošak otvaranja, vođenja i zatvaranja žiro računa, i sl.), trošak arhiviranja dužnikove dokumentacije u iznosu od 3.000,00 kn, dakle, ukupno predvidivi troškovi zasad iznose 20.000,00 kn. Ukoliko predujam ne bude uplaćen, privremeni stečajni upravitelj predlaže da sud donese rješenje o otvaranju i zaključenju stečajnog postupka. </w:t>
      </w:r>
    </w:p>
    <w:p w:rsidRDefault="00C07D94" w:rsidP="00C07D94" w:rsidR="00C07D94">
      <w:pPr>
        <w:ind w:firstLine="708"/>
        <w:jc w:val="both"/>
      </w:pPr>
    </w:p>
    <w:p w:rsidRDefault="00C07D94" w:rsidP="00C07D94" w:rsidR="00C07D94">
      <w:pPr>
        <w:ind w:firstLine="708"/>
        <w:jc w:val="both"/>
      </w:pPr>
      <w:r>
        <w:t xml:space="preserve">Na istom ročištu punomoćnica dužnika i zakonskog zastupnika dužnika navela je da je suglasna s otvaranjem stečajnog postupka nad dužnikom, jer ističe da je nedvojbeno da kod dužnika postoji stečajni razlog nesposobnosti za plaćanje. Nadalje je navela da prihvaća izvješće i navode privremenog stečajnog upravitelja u cijelosti, te je posebno istaknula da su podaci o imovini dužnika točni, dakle, navela je da dužnik nema u vlasništvu niti nekretnine, niti pokretnine, te da dužnik ima utuženo potraživanje prema društvu MG Servis d.o.o. u iznosu od cca 1.960.000,00 kn, time da je istaknula da je to društvo pak pokrenulo postupke protiv dužnika radi naplate potraživanja od ukupno 4,2 milijuna kuna. Slijedom navedenog, predložila je da sud donese rješenje o otvaranju i istovremenom zaključenju stečajnog postupka nad dužnikom. </w:t>
      </w:r>
    </w:p>
    <w:p w:rsidRDefault="00E946D7" w:rsidP="00E946D7" w:rsidR="00E946D7">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C07D94" w:rsidP="00063CEB" w:rsidR="006360F9">
      <w:pPr>
        <w:ind w:firstLine="708"/>
        <w:jc w:val="both"/>
      </w:pPr>
      <w:r w:rsidRPr="00C07D94">
        <w:t>Dakle, iz potvrde FINA-e o od 5. studenog 2018. i izvješća privremenog stečajnog upravitelja nedvojbeno proizlazi da je kod dužnika ostvaren stečajni razlog nesposobnosti za plaćanje sukladno odredbi čl. 6. st. 1., 2. i 4. SZ-a.</w:t>
      </w:r>
    </w:p>
    <w:p w:rsidRDefault="00C07D94" w:rsidP="00063CEB" w:rsidR="00C07D94"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667F2B">
        <w:t>1493/2018</w:t>
      </w:r>
      <w:r w:rsidRPr="00692A21">
        <w:t xml:space="preserve"> od </w:t>
      </w:r>
      <w:r w:rsidR="00667F2B">
        <w:t>12. prosinca</w:t>
      </w:r>
      <w:r w:rsidR="00A25F10">
        <w:t xml:space="preserve"> </w:t>
      </w:r>
      <w:r w:rsidR="006360F9">
        <w:t>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667F2B">
        <w:t>20.000,00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67F2B" w:rsidP="00D30745" w:rsidR="00667F2B">
      <w:pPr>
        <w:ind w:firstLine="708"/>
        <w:jc w:val="both"/>
      </w:pPr>
      <w:r w:rsidRPr="00667F2B">
        <w:t xml:space="preserve">Prema tome, iz dostupnih podataka u spisu proizlazi da dužnik zasad nema nikakve imovine koja bi činila stečajnu masu i koja bi bila dostatna za pokriće stečajnoga postupka. Naime, predvidivi troškovi stečajnog postupka za razdoblje šest mjeseci iznose ukupno 20.000,00 kn, a sukladno specifikaciji koju je sačinio privremeni stečajni upravitelj, a kako je to naveo sud ranije u obrazloženju ovog rješenja. </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 xml:space="preserve">utvrdi da imovina dužnika koja bi ušla u stečajnu masu nije dovoljna ni za namirenje </w:t>
      </w:r>
      <w:r w:rsidRPr="006B6292">
        <w:lastRenderedPageBreak/>
        <w:t>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667F2B">
        <w:t>4. veljače</w:t>
      </w:r>
      <w:r w:rsidR="00E946D7">
        <w:t xml:space="preserve"> 2019</w:t>
      </w:r>
      <w:r w:rsidRPr="00692A21">
        <w:t>. nije uplaćen predujam za pokriće troškova stečajnog postupka, na plaćanje kojeg su pozvani vjerovnici rješenje</w:t>
      </w:r>
      <w:r w:rsidR="00667114" w:rsidRPr="00692A21">
        <w:t>m</w:t>
      </w:r>
      <w:r w:rsidRPr="00692A21">
        <w:t xml:space="preserve"> od </w:t>
      </w:r>
      <w:r w:rsidR="00667F2B">
        <w:t>12. prosinca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67F2B">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667F2B">
        <w:t>12. prosinca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w:t>
      </w:r>
      <w:r w:rsidR="00667F2B">
        <w:t xml:space="preserve">Za stečajnog upravitelja imenovan je Goran Jedličko, a primjenom odredbe čl. 85. st. 2. SZ-a, obzirom da je isti prethodno rješenjem ovog suda posl.br. 4 St-1493/2018-60 od 25. rujna 2018. bio imenovan za privremenog stečajnog upravitelja. </w:t>
      </w:r>
    </w:p>
    <w:p w:rsidRDefault="00667F2B" w:rsidP="00C515B4" w:rsidR="00667F2B">
      <w:pPr>
        <w:ind w:firstLine="708"/>
        <w:jc w:val="both"/>
      </w:pPr>
    </w:p>
    <w:p w:rsidRDefault="00667114" w:rsidP="00D61214" w:rsidR="006360F9" w:rsidRPr="00692A21">
      <w:pPr>
        <w:jc w:val="center"/>
      </w:pPr>
      <w:r w:rsidRPr="00551293">
        <w:t xml:space="preserve">U Karlovcu, </w:t>
      </w:r>
      <w:r w:rsidR="00667F2B">
        <w:t>4. veljače</w:t>
      </w:r>
      <w:r w:rsidR="00E946D7">
        <w:t xml:space="preserve"> 2019</w:t>
      </w:r>
      <w:r w:rsidR="006360F9">
        <w:t>.</w:t>
      </w:r>
    </w:p>
    <w:p w:rsidRDefault="00774E68" w:rsidP="00774E68" w:rsidR="00514EDC" w:rsidRPr="00692A21">
      <w:pPr>
        <w:jc w:val="center"/>
      </w:pPr>
      <w:r w:rsidRPr="00692A21">
        <w:t xml:space="preserve">                                                                                        </w:t>
      </w:r>
      <w:r w:rsidR="00692A21">
        <w:t xml:space="preserve">          </w:t>
      </w:r>
      <w:r w:rsidR="0018739C">
        <w:t xml:space="preserve">       </w:t>
      </w:r>
      <w:r w:rsidR="00667114" w:rsidRPr="00692A21">
        <w:t>Sudac</w:t>
      </w:r>
      <w:r w:rsidR="00514EDC" w:rsidRPr="00692A21">
        <w:t>:</w:t>
      </w:r>
    </w:p>
    <w:p w:rsidRDefault="00667114" w:rsidP="002064EB" w:rsidR="0018739C">
      <w:pPr>
        <w:jc w:val="right"/>
      </w:pPr>
      <w:r w:rsidRPr="00692A21">
        <w:t>Goranka Boljkovac</w:t>
      </w:r>
    </w:p>
    <w:p w:rsidRDefault="002064EB" w:rsidP="002064EB" w:rsidR="002064EB">
      <w:pPr>
        <w:jc w:val="right"/>
      </w:pPr>
    </w:p>
    <w:p w:rsidRDefault="00BE3296" w:rsidP="0018739C" w:rsidR="00BE3296">
      <w:pPr>
        <w:tabs>
          <w:tab w:pos="6775" w:val="left"/>
        </w:tabs>
      </w:pPr>
    </w:p>
    <w:p w:rsidRDefault="00BE3296" w:rsidP="0018739C" w:rsidR="00BE3296">
      <w:pPr>
        <w:tabs>
          <w:tab w:pos="6775" w:val="left"/>
        </w:tabs>
      </w:pPr>
    </w:p>
    <w:p w:rsidRDefault="005E6E20" w:rsidP="0018739C" w:rsidR="005E6E20" w:rsidRPr="005E1DBC">
      <w:pPr>
        <w:tabs>
          <w:tab w:pos="6775" w:val="left"/>
        </w:tabs>
      </w:pPr>
      <w:r>
        <w:t>Uputa o pravnom lijeku</w:t>
      </w:r>
      <w:r w:rsidRPr="005E1DBC">
        <w:t>:</w:t>
      </w:r>
      <w:r w:rsidR="0018739C">
        <w:tab/>
        <w:t xml:space="preserve">     </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344858">
        <w:t xml:space="preserve">objave ovog </w:t>
      </w:r>
      <w:r w:rsidRPr="005E1DBC">
        <w:t>rješenja na mrežn</w:t>
      </w:r>
      <w:r w:rsidR="00344858">
        <w:t xml:space="preserve">oj </w:t>
      </w:r>
      <w:r w:rsidRPr="005E1DBC">
        <w:t>strani</w:t>
      </w:r>
      <w:r w:rsidR="00344858">
        <w:t>ci</w:t>
      </w:r>
      <w:r w:rsidRPr="005E1DBC">
        <w:t xml:space="preserve"> e-Oglasna ploča suda. </w:t>
      </w:r>
    </w:p>
    <w:p w:rsidRDefault="005E6E20" w:rsidP="0018739C" w:rsidR="0095321D">
      <w:pPr>
        <w:tabs>
          <w:tab w:pos="9000" w:val="left"/>
        </w:tabs>
        <w:jc w:val="both"/>
      </w:pPr>
      <w:r w:rsidRPr="005E1DBC">
        <w:t>Žalba se podnosi Visokom trgovačko</w:t>
      </w:r>
      <w:r w:rsidR="00344858">
        <w:t>m sudu Republike Hrvatske</w:t>
      </w:r>
      <w:r>
        <w:t>, putem ovog suda, u 3</w:t>
      </w:r>
      <w:r w:rsidRPr="005E1DBC">
        <w:t xml:space="preserve"> primjerka.</w:t>
      </w:r>
    </w:p>
    <w:sectPr w:rsidSect="0018739C" w:rsidR="0095321D">
      <w:headerReference w:type="even" r:id="rId10"/>
      <w:headerReference w:type="default" r:id="rId11"/>
      <w:pgSz w:h="16838" w:w="11906"/>
      <w:pgMar w:gutter="0" w:footer="708" w:header="708" w:left="1417" w:bottom="1560"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3697B">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C07D94">
      <w:t>1493/2018-75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5346D"/>
    <w:rsid w:val="00063CEB"/>
    <w:rsid w:val="0006410D"/>
    <w:rsid w:val="000778FF"/>
    <w:rsid w:val="00081DFC"/>
    <w:rsid w:val="00084935"/>
    <w:rsid w:val="000A07F0"/>
    <w:rsid w:val="000D6CD3"/>
    <w:rsid w:val="000D7557"/>
    <w:rsid w:val="000E2C71"/>
    <w:rsid w:val="000F2D91"/>
    <w:rsid w:val="00131287"/>
    <w:rsid w:val="00164B97"/>
    <w:rsid w:val="0017335B"/>
    <w:rsid w:val="00174993"/>
    <w:rsid w:val="0018739C"/>
    <w:rsid w:val="001A044D"/>
    <w:rsid w:val="001A178B"/>
    <w:rsid w:val="001A22F0"/>
    <w:rsid w:val="001A24B8"/>
    <w:rsid w:val="001D1E7B"/>
    <w:rsid w:val="001D564F"/>
    <w:rsid w:val="001D683D"/>
    <w:rsid w:val="001F26D6"/>
    <w:rsid w:val="001F4061"/>
    <w:rsid w:val="002064EB"/>
    <w:rsid w:val="00212940"/>
    <w:rsid w:val="00212943"/>
    <w:rsid w:val="00215DE4"/>
    <w:rsid w:val="002208E0"/>
    <w:rsid w:val="002216A0"/>
    <w:rsid w:val="00233CF9"/>
    <w:rsid w:val="002471AD"/>
    <w:rsid w:val="00251BF7"/>
    <w:rsid w:val="002566B7"/>
    <w:rsid w:val="00280A59"/>
    <w:rsid w:val="00293964"/>
    <w:rsid w:val="002944F5"/>
    <w:rsid w:val="00294F67"/>
    <w:rsid w:val="00297D7B"/>
    <w:rsid w:val="002B3798"/>
    <w:rsid w:val="002B5B9E"/>
    <w:rsid w:val="002C5A29"/>
    <w:rsid w:val="002D6432"/>
    <w:rsid w:val="002E494C"/>
    <w:rsid w:val="002F13E0"/>
    <w:rsid w:val="00305EEA"/>
    <w:rsid w:val="00307C60"/>
    <w:rsid w:val="00314A5F"/>
    <w:rsid w:val="00336E10"/>
    <w:rsid w:val="00344858"/>
    <w:rsid w:val="003462C2"/>
    <w:rsid w:val="00353583"/>
    <w:rsid w:val="00357BEE"/>
    <w:rsid w:val="00360E4D"/>
    <w:rsid w:val="003738B3"/>
    <w:rsid w:val="00374976"/>
    <w:rsid w:val="003905DD"/>
    <w:rsid w:val="003A4AA3"/>
    <w:rsid w:val="003A5067"/>
    <w:rsid w:val="003C2B21"/>
    <w:rsid w:val="003D79FD"/>
    <w:rsid w:val="003F2A03"/>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41781"/>
    <w:rsid w:val="00551293"/>
    <w:rsid w:val="00554276"/>
    <w:rsid w:val="00554546"/>
    <w:rsid w:val="005555FF"/>
    <w:rsid w:val="00593FDF"/>
    <w:rsid w:val="005A56DF"/>
    <w:rsid w:val="005B0B8B"/>
    <w:rsid w:val="005B1A03"/>
    <w:rsid w:val="005C0B29"/>
    <w:rsid w:val="005C0BF6"/>
    <w:rsid w:val="005D0EB4"/>
    <w:rsid w:val="005D1623"/>
    <w:rsid w:val="005D5F5F"/>
    <w:rsid w:val="005E67DB"/>
    <w:rsid w:val="005E6E20"/>
    <w:rsid w:val="005F5763"/>
    <w:rsid w:val="005F71CE"/>
    <w:rsid w:val="00602765"/>
    <w:rsid w:val="006360F9"/>
    <w:rsid w:val="00636556"/>
    <w:rsid w:val="00662058"/>
    <w:rsid w:val="00662CB6"/>
    <w:rsid w:val="00667114"/>
    <w:rsid w:val="00667F2B"/>
    <w:rsid w:val="006804BD"/>
    <w:rsid w:val="006861EF"/>
    <w:rsid w:val="00692A21"/>
    <w:rsid w:val="006B7EC5"/>
    <w:rsid w:val="006C293B"/>
    <w:rsid w:val="006C5D21"/>
    <w:rsid w:val="006C786C"/>
    <w:rsid w:val="006D6A17"/>
    <w:rsid w:val="006E176A"/>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B0EE0"/>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25F10"/>
    <w:rsid w:val="00A34FB5"/>
    <w:rsid w:val="00A42F27"/>
    <w:rsid w:val="00A44A0E"/>
    <w:rsid w:val="00A505C4"/>
    <w:rsid w:val="00A515F7"/>
    <w:rsid w:val="00A52F03"/>
    <w:rsid w:val="00A6230E"/>
    <w:rsid w:val="00A702DE"/>
    <w:rsid w:val="00A74268"/>
    <w:rsid w:val="00A8166A"/>
    <w:rsid w:val="00A86374"/>
    <w:rsid w:val="00AB70AD"/>
    <w:rsid w:val="00AD379D"/>
    <w:rsid w:val="00AD6DDA"/>
    <w:rsid w:val="00AF6F8E"/>
    <w:rsid w:val="00B42D68"/>
    <w:rsid w:val="00B5147B"/>
    <w:rsid w:val="00B57910"/>
    <w:rsid w:val="00B60C67"/>
    <w:rsid w:val="00B84DC9"/>
    <w:rsid w:val="00B85A0A"/>
    <w:rsid w:val="00B918B5"/>
    <w:rsid w:val="00B97F98"/>
    <w:rsid w:val="00BB534F"/>
    <w:rsid w:val="00BB58B5"/>
    <w:rsid w:val="00BB7E5E"/>
    <w:rsid w:val="00BC367B"/>
    <w:rsid w:val="00BE3296"/>
    <w:rsid w:val="00BE3C64"/>
    <w:rsid w:val="00BE680D"/>
    <w:rsid w:val="00C07D94"/>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A4840"/>
    <w:rsid w:val="00CB155B"/>
    <w:rsid w:val="00CB739D"/>
    <w:rsid w:val="00CE03D0"/>
    <w:rsid w:val="00CF05EC"/>
    <w:rsid w:val="00CF3A92"/>
    <w:rsid w:val="00D21CC7"/>
    <w:rsid w:val="00D24094"/>
    <w:rsid w:val="00D30745"/>
    <w:rsid w:val="00D3697B"/>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27EB"/>
    <w:rsid w:val="00E26DAE"/>
    <w:rsid w:val="00E55186"/>
    <w:rsid w:val="00E57778"/>
    <w:rsid w:val="00E6366C"/>
    <w:rsid w:val="00E71F9A"/>
    <w:rsid w:val="00E85299"/>
    <w:rsid w:val="00E946D7"/>
    <w:rsid w:val="00EA75D2"/>
    <w:rsid w:val="00EC75A6"/>
    <w:rsid w:val="00ED1D4E"/>
    <w:rsid w:val="00ED2662"/>
    <w:rsid w:val="00ED6D80"/>
    <w:rsid w:val="00EE61A0"/>
    <w:rsid w:val="00F10CB7"/>
    <w:rsid w:val="00F22E0A"/>
    <w:rsid w:val="00F275E4"/>
    <w:rsid w:val="00F35B84"/>
    <w:rsid w:val="00F36CB6"/>
    <w:rsid w:val="00F36D2D"/>
    <w:rsid w:val="00F40956"/>
    <w:rsid w:val="00F40B2A"/>
    <w:rsid w:val="00F44702"/>
    <w:rsid w:val="00F45029"/>
    <w:rsid w:val="00F533ED"/>
    <w:rsid w:val="00F60C93"/>
    <w:rsid w:val="00F64C00"/>
    <w:rsid w:val="00F7064E"/>
    <w:rsid w:val="00F72371"/>
    <w:rsid w:val="00F90303"/>
    <w:rsid w:val="00F9460F"/>
    <w:rsid w:val="00F956EE"/>
    <w:rsid w:val="00FA7594"/>
    <w:rsid w:val="00FB3694"/>
    <w:rsid w:val="00FB692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3697B"/>
    <w:rPr>
      <w:color w:val="808080"/>
      <w:bdr w:space="0" w:sz="0" w:color="auto" w:val="none"/>
      <w:shd w:fill="auto" w:color="auto" w:val="clear"/>
    </w:rPr>
  </w:style>
  <w:style w:customStyle="true" w:styleId="eSPISCCParagraphDefaultFont" w:type="character">
    <w:name w:val="eSPIS_CC_Paragraph Default Font"/>
    <w:basedOn w:val="Zadanifontodlomka"/>
    <w:rsid w:val="00D369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697B"/>
    <w:rPr>
      <w:bdr w:space="0" w:sz="0" w:color="auto" w:val="none"/>
      <w:shd w:fill="FFFFCC" w:color="auto" w:val="clear"/>
      <w:lang w:val="hr-HR"/>
    </w:rPr>
  </w:style>
  <w:style w:customStyle="true" w:styleId="PozadinaSvijetloCrvena" w:type="character">
    <w:name w:val="Pozadina_SvijetloCrvena"/>
    <w:basedOn w:val="eSPISCCParagraphDefaultFont"/>
    <w:rsid w:val="00D369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69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3697B"/>
    <w:rPr>
      <w:color w:val="808080"/>
      <w:bdr w:color="auto" w:space="0" w:sz="0" w:val="none"/>
      <w:shd w:color="auto" w:fill="auto" w:val="clear"/>
    </w:rPr>
  </w:style>
  <w:style w:customStyle="1" w:styleId="eSPISCCParagraphDefaultFont" w:type="character">
    <w:name w:val="eSPIS_CC_Paragraph Default Font"/>
    <w:basedOn w:val="Zadanifontodlomka"/>
    <w:rsid w:val="00D369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697B"/>
    <w:rPr>
      <w:bdr w:color="auto" w:space="0" w:sz="0" w:val="none"/>
      <w:shd w:color="auto" w:fill="FFFFCC" w:val="clear"/>
      <w:lang w:val="hr-HR"/>
    </w:rPr>
  </w:style>
  <w:style w:customStyle="1" w:styleId="PozadinaSvijetloCrvena" w:type="character">
    <w:name w:val="Pozadina_SvijetloCrvena"/>
    <w:basedOn w:val="eSPISCCParagraphDefaultFont"/>
    <w:rsid w:val="00D369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69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1493</izvorni_sadrzaj>
    <derivirana_varijabla naziv="DomainObject.Predmet.Broj_1">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2018.</izvorni_sadrzaj>
    <derivirana_varijabla naziv="DomainObject.Predmet.DatumOsnivanja_1">13.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St-1493/2018</izvorni_sadrzaj>
    <derivirana_varijabla naziv="DomainObject.Predmet.OznakaBroj_1">St-1493/2018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INGRA-M.E. d.o.o. zastupanog po punomoćniku Jelena Grbešić</izvorni_sadrzaj>
    <derivirana_varijabla naziv="DomainObject.Predmet.ProtustrankaFormated_1">  INGRA-M.E. d.o.o. zastupanog po punomoćniku Jelena Grbešić</derivirana_varijabla>
  </DomainObject.Predmet.ProtustrankaFormated>
  <DomainObject.Predmet.ProtustrankaFormatedOIB>
    <izvorni_sadrzaj>  INGRA-M.E. d.o.o., OIB 48123751191 zastupanog po punomoćniku Jelena Grbešić</izvorni_sadrzaj>
    <derivirana_varijabla naziv="DomainObject.Predmet.ProtustrankaFormatedOIB_1">  INGRA-M.E. d.o.o., OIB 48123751191 zastupanog po punomoćniku Jelena Grbešić</derivirana_varijabla>
  </DomainObject.Predmet.ProtustrankaFormatedOIB>
  <DomainObject.Predmet.ProtustrankaFormatedWithAdress>
    <izvorni_sadrzaj> INGRA-M.E. d.o.o., Humboldta Alexandera 4/b, 10000 Zagreb zastupanog po punomoćniku Jelena Grbešić</izvorni_sadrzaj>
    <derivirana_varijabla naziv="DomainObject.Predmet.ProtustrankaFormatedWithAdress_1"> INGRA-M.E. d.o.o., Humboldta Alexandera 4/b, 10000 Zagreb zastupanog po punomoćniku Jelena Grbešić</derivirana_varijabla>
  </DomainObject.Predmet.ProtustrankaFormatedWithAdress>
  <DomainObject.Predmet.ProtustrankaFormatedWithAdressOIB>
    <izvorni_sadrzaj> INGRA-M.E. d.o.o., OIB 48123751191, Humboldta Alexandera 4/b, 10000 Zagreb zastupanog po punomoćniku Jelena Grbešić</izvorni_sadrzaj>
    <derivirana_varijabla naziv="DomainObject.Predmet.ProtustrankaFormatedWithAdressOIB_1"> INGRA-M.E. d.o.o., OIB 48123751191, Humboldta Alexandera 4/b, 10000 Zagreb zastupanog po punomoćniku Jelena Grbešić</derivirana_varijabla>
  </DomainObject.Predmet.ProtustrankaFormatedWithAdressOIB>
  <DomainObject.Predmet.ProtustrankaWithAdress>
    <izvorni_sadrzaj>INGRA-M.E. d.o.o. Humboldta Alexandera 4/b, 10000 Zagreb</izvorni_sadrzaj>
    <derivirana_varijabla naziv="DomainObject.Predmet.ProtustrankaWithAdress_1">INGRA-M.E. d.o.o. Humboldta Alexandera 4/b, 10000 Zagreb</derivirana_varijabla>
  </DomainObject.Predmet.ProtustrankaWithAdress>
  <DomainObject.Predmet.ProtustrankaWithAdressOIB>
    <izvorni_sadrzaj>INGRA-M.E. d.o.o., OIB 48123751191, Humboldta Alexandera 4/b, 10000 Zagreb</izvorni_sadrzaj>
    <derivirana_varijabla naziv="DomainObject.Predmet.ProtustrankaWithAdressOIB_1">INGRA-M.E. d.o.o., OIB 48123751191, Humboldta Alexandera 4/b, 10000 Zagreb</derivirana_varijabla>
  </DomainObject.Predmet.ProtustrankaWithAdressOIB>
  <DomainObject.Predmet.ProtustrankaNazivFormated>
    <izvorni_sadrzaj>INGRA-M.E. d.o.o.</izvorni_sadrzaj>
    <derivirana_varijabla naziv="DomainObject.Predmet.ProtustrankaNazivFormated_1">INGRA-M.E. d.o.o.</derivirana_varijabla>
  </DomainObject.Predmet.ProtustrankaNazivFormated>
  <DomainObject.Predmet.ProtustrankaNazivFormatedOIB>
    <izvorni_sadrzaj>INGRA-M.E. d.o.o., OIB 48123751191</izvorni_sadrzaj>
    <derivirana_varijabla naziv="DomainObject.Predmet.ProtustrankaNazivFormatedOIB_1">INGRA-M.E. d.o.o., OIB 48123751191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INGRA-M.E. d.o.o.</izvorni_sadrzaj>
    <derivirana_varijabla naziv="DomainObject.Predmet.StrankaFormated_1">  INGRA-M.E. d.o.o.</derivirana_varijabla>
  </DomainObject.Predmet.StrankaFormated>
  <DomainObject.Predmet.StrankaFormatedOIB>
    <izvorni_sadrzaj>  INGRA-M.E. d.o.o., OIB 48123751191</izvorni_sadrzaj>
    <derivirana_varijabla naziv="DomainObject.Predmet.StrankaFormatedOIB_1">  INGRA-M.E. d.o.o., OIB 48123751191</derivirana_varijabla>
  </DomainObject.Predmet.StrankaFormatedOIB>
  <DomainObject.Predmet.StrankaFormatedWithAdress>
    <izvorni_sadrzaj> INGRA-M.E. d.o.o., Humboldta Alexandera 4/b, 10000 Zagreb</izvorni_sadrzaj>
    <derivirana_varijabla naziv="DomainObject.Predmet.StrankaFormatedWithAdress_1"> INGRA-M.E. d.o.o., Humboldta Alexandera 4/b, 10000 Zagreb</derivirana_varijabla>
  </DomainObject.Predmet.StrankaFormatedWithAdress>
  <DomainObject.Predmet.StrankaFormatedWithAdressOIB>
    <izvorni_sadrzaj> INGRA-M.E. d.o.o., OIB 48123751191, Humboldta Alexandera 4/b, 10000 Zagreb</izvorni_sadrzaj>
    <derivirana_varijabla naziv="DomainObject.Predmet.StrankaFormatedWithAdressOIB_1"> INGRA-M.E. d.o.o., OIB 48123751191, Humboldta Alexandera 4/b, 10000 Zagreb</derivirana_varijabla>
  </DomainObject.Predmet.StrankaFormatedWithAdressOIB>
  <DomainObject.Predmet.StrankaWithAdress>
    <izvorni_sadrzaj>INGRA-M.E. d.o.o. Humboldta Alexandera 4/b,10000 Zagreb</izvorni_sadrzaj>
    <derivirana_varijabla naziv="DomainObject.Predmet.StrankaWithAdress_1">INGRA-M.E. d.o.o. Humboldta Alexandera 4/b,10000 Zagreb</derivirana_varijabla>
  </DomainObject.Predmet.StrankaWithAdress>
  <DomainObject.Predmet.StrankaWithAdressOIB>
    <izvorni_sadrzaj>INGRA-M.E. d.o.o., OIB 48123751191, Humboldta Alexandera 4/b,10000 Zagreb</izvorni_sadrzaj>
    <derivirana_varijabla naziv="DomainObject.Predmet.StrankaWithAdressOIB_1">INGRA-M.E. d.o.o., OIB 48123751191, Humboldta Alexandera 4/b,10000 Zagreb</derivirana_varijabla>
  </DomainObject.Predmet.StrankaWithAdressOIB>
  <DomainObject.Predmet.StrankaNazivFormated>
    <izvorni_sadrzaj>INGRA-M.E. d.o.o.</izvorni_sadrzaj>
    <derivirana_varijabla naziv="DomainObject.Predmet.StrankaNazivFormated_1">INGRA-M.E. d.o.o.</derivirana_varijabla>
  </DomainObject.Predmet.StrankaNazivFormated>
  <DomainObject.Predmet.StrankaNazivFormatedOIB>
    <izvorni_sadrzaj>INGRA-M.E. d.o.o., OIB 48123751191</izvorni_sadrzaj>
    <derivirana_varijabla naziv="DomainObject.Predmet.StrankaNazivFormatedOIB_1">INGRA-M.E. d.o.o., OIB 48123751191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INGRA-M.E. d.o.o.</item>
    </izvorni_sadrzaj>
    <derivirana_varijabla naziv="DomainObject.Predmet.StrankaListFormated_1">
      <item>INGRA-M.E. d.o.o.</item>
    </derivirana_varijabla>
  </DomainObject.Predmet.StrankaListFormated>
  <DomainObject.Predmet.StrankaListFormatedOIB>
    <izvorni_sadrzaj>
      <item>INGRA-M.E. d.o.o., OIB 48123751191</item>
    </izvorni_sadrzaj>
    <derivirana_varijabla naziv="DomainObject.Predmet.StrankaListFormatedOIB_1">
      <item>INGRA-M.E. d.o.o., OIB 48123751191</item>
    </derivirana_varijabla>
  </DomainObject.Predmet.StrankaListFormatedOIB>
  <DomainObject.Predmet.StrankaListFormatedWithAdress>
    <izvorni_sadrzaj>
      <item>INGRA-M.E. d.o.o., Humboldta Alexandera 4/b, 10000 Zagreb</item>
    </izvorni_sadrzaj>
    <derivirana_varijabla naziv="DomainObject.Predmet.StrankaListFormatedWithAdress_1">
      <item>INGRA-M.E. d.o.o., Humboldta Alexandera 4/b, 10000 Zagreb</item>
    </derivirana_varijabla>
  </DomainObject.Predmet.StrankaListFormatedWithAdress>
  <DomainObject.Predmet.StrankaListFormatedWithAdressOIB>
    <izvorni_sadrzaj>
      <item>INGRA-M.E. d.o.o., OIB 48123751191, Humboldta Alexandera 4/b, 10000 Zagreb</item>
    </izvorni_sadrzaj>
    <derivirana_varijabla naziv="DomainObject.Predmet.StrankaListFormatedWithAdressOIB_1">
      <item>INGRA-M.E. d.o.o., OIB 48123751191, Humboldta Alexandera 4/b, 10000 Zagreb</item>
    </derivirana_varijabla>
  </DomainObject.Predmet.StrankaListFormatedWithAdressOIB>
  <DomainObject.Predmet.StrankaListNazivFormated>
    <izvorni_sadrzaj>
      <item>INGRA-M.E. d.o.o.</item>
    </izvorni_sadrzaj>
    <derivirana_varijabla naziv="DomainObject.Predmet.StrankaListNazivFormated_1">
      <item>INGRA-M.E. d.o.o.</item>
    </derivirana_varijabla>
  </DomainObject.Predmet.StrankaListNazivFormated>
  <DomainObject.Predmet.StrankaListNazivFormatedOIB>
    <izvorni_sadrzaj>
      <item>INGRA-M.E. d.o.o., OIB 48123751191</item>
    </izvorni_sadrzaj>
    <derivirana_varijabla naziv="DomainObject.Predmet.StrankaListNazivFormatedOIB_1">
      <item>INGRA-M.E. d.o.o., OIB 48123751191</item>
    </derivirana_varijabla>
  </DomainObject.Predmet.StrankaListNazivFormatedOIB>
  <DomainObject.Predmet.ProtuStrankaListFormated>
    <izvorni_sadrzaj>
      <item>INGRA-M.E. d.o.o. zastupanog po punomoćniku Jelena Grbešić</item>
    </izvorni_sadrzaj>
    <derivirana_varijabla naziv="DomainObject.Predmet.ProtuStrankaListFormated_1">
      <item>INGRA-M.E. d.o.o. zastupanog po punomoćniku Jelena Grbešić</item>
    </derivirana_varijabla>
  </DomainObject.Predmet.ProtuStrankaListFormated>
  <DomainObject.Predmet.ProtuStrankaListFormatedOIB>
    <izvorni_sadrzaj>
      <item>INGRA-M.E. d.o.o., OIB 48123751191 zastupanog po punomoćniku Jelena Grbešić</item>
    </izvorni_sadrzaj>
    <derivirana_varijabla naziv="DomainObject.Predmet.ProtuStrankaListFormatedOIB_1">
      <item>INGRA-M.E. d.o.o., OIB 48123751191 zastupanog po punomoćniku Jelena Grbešić</item>
    </derivirana_varijabla>
  </DomainObject.Predmet.ProtuStrankaListFormatedOIB>
  <DomainObject.Predmet.ProtuStrankaListFormatedWithAdress>
    <izvorni_sadrzaj>
      <item>INGRA-M.E. d.o.o., Humboldta Alexandera 4/b, 10000 Zagreb zastupanog po punomoćniku Jelena Grbešić</item>
    </izvorni_sadrzaj>
    <derivirana_varijabla naziv="DomainObject.Predmet.ProtuStrankaListFormatedWithAdress_1">
      <item>INGRA-M.E. d.o.o., Humboldta Alexandera 4/b, 10000 Zagreb zastupanog po punomoćniku Jelena Grbešić</item>
    </derivirana_varijabla>
  </DomainObject.Predmet.ProtuStrankaListFormatedWithAdress>
  <DomainObject.Predmet.ProtuStrankaListFormatedWithAdressOIB>
    <izvorni_sadrzaj>
      <item>INGRA-M.E. d.o.o., OIB 48123751191, Humboldta Alexandera 4/b, 10000 Zagreb zastupanog po punomoćniku Jelena Grbešić</item>
    </izvorni_sadrzaj>
    <derivirana_varijabla naziv="DomainObject.Predmet.ProtuStrankaListFormatedWithAdressOIB_1">
      <item>INGRA-M.E. d.o.o., OIB 48123751191, Humboldta Alexandera 4/b, 10000 Zagreb zastupanog po punomoćniku Jelena Grbešić</item>
    </derivirana_varijabla>
  </DomainObject.Predmet.ProtuStrankaListFormatedWithAdressOIB>
  <DomainObject.Predmet.ProtuStrankaListNazivFormated>
    <izvorni_sadrzaj>
      <item>INGRA-M.E. d.o.o.</item>
    </izvorni_sadrzaj>
    <derivirana_varijabla naziv="DomainObject.Predmet.ProtuStrankaListNazivFormated_1">
      <item>INGRA-M.E. d.o.o.</item>
    </derivirana_varijabla>
  </DomainObject.Predmet.ProtuStrankaListNazivFormated>
  <DomainObject.Predmet.ProtuStrankaListNazivFormatedOIB>
    <izvorni_sadrzaj>
      <item>INGRA-M.E. d.o.o., OIB 48123751191</item>
    </izvorni_sadrzaj>
    <derivirana_varijabla naziv="DomainObject.Predmet.ProtuStrankaListNazivFormatedOIB_1">
      <item>INGRA-M.E. d.o.o., OIB 48123751191</item>
    </derivirana_varijabla>
  </DomainObject.Predmet.ProtuStrankaListNazivFormatedOIB>
  <DomainObject.Predmet.OstaliListFormated>
    <izvorni_sadrzaj>
      <item>Igor Oppenheim</item>
      <item>Jelena Grbešić punomoćnik sudionika u postupku INGRA-M.E. d.o.o.</item>
    </izvorni_sadrzaj>
    <derivirana_varijabla naziv="DomainObject.Predmet.OstaliListFormated_1">
      <item>Igor Oppenheim</item>
      <item>Jelena Grbešić punomoćnik sudionika u postupku INGRA-M.E. d.o.o.</item>
    </derivirana_varijabla>
  </DomainObject.Predmet.OstaliListFormated>
  <DomainObject.Predmet.OstaliListFormatedOIB>
    <izvorni_sadrzaj>
      <item>Igor Oppenheim, OIB 98088847646</item>
      <item>Jelena Grbešić punomoćnik sudionika u postupku INGRA-M.E. d.o.o.</item>
    </izvorni_sadrzaj>
    <derivirana_varijabla naziv="DomainObject.Predmet.OstaliListFormatedOIB_1">
      <item>Igor Oppenheim, OIB 98088847646</item>
      <item>Jelena Grbešić punomoćnik sudionika u postupku INGRA-M.E. d.o.o.</item>
    </derivirana_varijabla>
  </DomainObject.Predmet.OstaliListFormatedOIB>
  <DomainObject.Predmet.OstaliListFormatedWithAdress>
    <izvorni_sadrzaj>
      <item>Igor Oppenheim, Ulica Lavoslava Ružičke 3, 10000 Zagreb</item>
      <item>Jelena Grbešić, Vlade Gotovca 1, 10000 Zagreb punomoćnik sudionika u postupku INGRA-M.E. d.o.o.</item>
    </izvorni_sadrzaj>
    <derivirana_varijabla naziv="DomainObject.Predmet.OstaliListFormatedWithAdress_1">
      <item>Igor Oppenheim, Ulica Lavoslava Ružičke 3, 10000 Zagreb</item>
      <item>Jelena Grbešić, Vlade Gotovca 1, 10000 Zagreb punomoćnik sudionika u postupku INGRA-M.E. d.o.o.</item>
    </derivirana_varijabla>
  </DomainObject.Predmet.OstaliListFormatedWithAdress>
  <DomainObject.Predmet.OstaliListFormatedWithAdressOIB>
    <izvorni_sadrzaj>
      <item>Igor Oppenheim, OIB 98088847646, Ulica Lavoslava Ružičke 3, 10000 Zagreb</item>
      <item>Jelena Grbešić, Vlade Gotovca 1, 10000 Zagreb punomoćnik sudionika u postupku INGRA-M.E. d.o.o.</item>
    </izvorni_sadrzaj>
    <derivirana_varijabla naziv="DomainObject.Predmet.OstaliListFormatedWithAdressOIB_1">
      <item>Igor Oppenheim, OIB 98088847646, Ulica Lavoslava Ružičke 3, 10000 Zagreb</item>
      <item>Jelena Grbešić, Vlade Gotovca 1, 10000 Zagreb punomoćnik sudionika u postupku INGRA-M.E. d.o.o.</item>
    </derivirana_varijabla>
  </DomainObject.Predmet.OstaliListFormatedWithAdressOIB>
  <DomainObject.Predmet.OstaliListNazivFormated>
    <izvorni_sadrzaj>
      <item>Igor Oppenheim</item>
      <item>Jelena Grbešić</item>
    </izvorni_sadrzaj>
    <derivirana_varijabla naziv="DomainObject.Predmet.OstaliListNazivFormated_1">
      <item>Igor Oppenheim</item>
      <item>Jelena Grbešić</item>
    </derivirana_varijabla>
  </DomainObject.Predmet.OstaliListNazivFormated>
  <DomainObject.Predmet.OstaliListNazivFormatedOIB>
    <izvorni_sadrzaj>
      <item>Igor Oppenheim, OIB 98088847646</item>
      <item>Jelena Grbešić</item>
    </izvorni_sadrzaj>
    <derivirana_varijabla naziv="DomainObject.Predmet.OstaliListNazivFormatedOIB_1">
      <item>Igor Oppenheim, OIB 98088847646</item>
      <item>Jelena Grbešić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
    <derivirana_varijabla naziv="DomainObject.PoslovniBrojDokumenta_1"/>
  </DomainObject.PoslovniBrojDokumenta>
  <DomainObject.Predmet.StrankaIDrugi>
    <izvorni_sadrzaj>INGRA-M.E. d.o.o.</izvorni_sadrzaj>
    <derivirana_varijabla naziv="DomainObject.Predmet.StrankaIDrugi_1">INGRA-M.E. d.o.o.</derivirana_varijabla>
  </DomainObject.Predmet.StrankaIDrugi>
  <DomainObject.Predmet.ProtustrankaIDrugi>
    <izvorni_sadrzaj>INGRA-M.E. d.o.o.</izvorni_sadrzaj>
    <derivirana_varijabla naziv="DomainObject.Predmet.ProtustrankaIDrugi_1">INGRA-M.E. d.o.o.</derivirana_varijabla>
  </DomainObject.Predmet.ProtustrankaIDrugi>
  <DomainObject.Predmet.StrankaIDrugiAdressOIB>
    <izvorni_sadrzaj>INGRA-M.E. d.o.o., OIB 48123751191, Humboldta Alexandera 4/b, 10000 Zagreb</izvorni_sadrzaj>
    <derivirana_varijabla naziv="DomainObject.Predmet.StrankaIDrugiAdressOIB_1">INGRA-M.E. d.o.o., OIB 48123751191, Humboldta Alexandera 4/b, 10000 Zagreb</derivirana_varijabla>
  </DomainObject.Predmet.StrankaIDrugiAdressOIB>
  <DomainObject.Predmet.ProtustrankaIDrugiAdressOIB>
    <izvorni_sadrzaj>INGRA-M.E. d.o.o., OIB 48123751191, Humboldta Alexandera 4/b, 10000 Zagreb</izvorni_sadrzaj>
    <derivirana_varijabla naziv="DomainObject.Predmet.ProtustrankaIDrugiAdressOIB_1">INGRA-M.E. d.o.o., OIB 48123751191, Humboldta Alexandera 4/b,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INGRA-M.E. d.o.o.</item>
      <item>INGRA-M.E. d.o.o.</item>
      <item>Igor Oppenheim</item>
      <item>Jelena Grbešić</item>
    </izvorni_sadrzaj>
    <derivirana_varijabla naziv="DomainObject.Predmet.SudioniciListNaziv_1">
      <item>INGRA-M.E. d.o.o.</item>
      <item>INGRA-M.E. d.o.o.</item>
      <item>Igor Oppenheim</item>
      <item>Jelena Grbešić</item>
    </derivirana_varijabla>
  </DomainObject.Predmet.SudioniciListNaziv>
  <DomainObject.Predmet.SudioniciListAdressOIB>
    <izvorni_sadrzaj>
      <item>INGRA-M.E. d.o.o., OIB 48123751191, Humboldta Alexandera 4/b,10000 Zagreb</item>
      <item>INGRA-M.E. d.o.o., OIB 48123751191, Humboldta Alexandera 4/b,10000 Zagreb</item>
      <item>Igor Oppenheim, OIB 98088847646, Ulica Lavoslava Ružičke 3,10000 Zagreb</item>
      <item>Jelena Grbešić, Vlade Gotovca 1,10000 Zagreb</item>
    </izvorni_sadrzaj>
    <derivirana_varijabla naziv="DomainObject.Predmet.SudioniciListAdressOIB_1">
      <item>INGRA-M.E. d.o.o., OIB 48123751191, Humboldta Alexandera 4/b,10000 Zagreb</item>
      <item>INGRA-M.E. d.o.o., OIB 48123751191, Humboldta Alexandera 4/b,10000 Zagreb</item>
      <item>Igor Oppenheim, OIB 98088847646, Ulica Lavoslava Ružičke 3,10000 Zagreb</item>
      <item>Jelena Grbešić, Vlade Gotovca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48123751191</item>
      <item>, OIB 48123751191</item>
      <item>, OIB 98088847646</item>
      <item>, OIB null</item>
    </izvorni_sadrzaj>
    <derivirana_varijabla naziv="DomainObject.Predmet.SudioniciListNazivOIB_1">
      <item>, OIB 48123751191</item>
      <item>, OIB 48123751191</item>
      <item>, OIB 98088847646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Martićeva 67/IV (pretinac - pošta Branimirova PP-233) , 10000 Zagreb</item>
    </izvorni_sadrzaj>
    <derivirana_varijabla naziv="DomainObject.Predmet.StecajniUpraviteljiListAddressOIB_1">
      <item>Goran Jedličko, OIB 03491070415, Martićeva 67/IV (pretinac - pošta Branimirova PP-233) ,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prosinca 2018.</izvorni_sadrzaj>
    <derivirana_varijabla naziv="DomainObject.Predmet.DatumZadnjeOdrzaneSudskeRadnje_1">3. prosinca 2018.</derivirana_varijabla>
  </DomainObject.Predmet.DatumZadnjeOdrzaneSudskeRadnje>
  <DomainObject.PredzadnjaOdlukaIzPredmeta.DatumDonosenjaOdluke>
    <izvorni_sadrzaj>15. studenog 2018.</izvorni_sadrzaj>
    <derivirana_varijabla naziv="DomainObject.PredzadnjaOdlukaIzPredmeta.DatumDonosenjaOdluke_1">15. studenog 2018.</derivirana_varijabla>
  </DomainObject.PredzadnjaOdlukaIzPredmeta.DatumDonosenjaOdluke>
  <DomainObject.PredzadnjaOdlukaIzPredmeta.Oznaka>
    <izvorni_sadrzaj>St-1493/2018-69</izvorni_sadrzaj>
    <derivirana_varijabla naziv="DomainObject.PredzadnjaOdlukaIzPredmeta.Oznaka_1">St-1493/2018-69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1810</properties:Words>
  <properties:Characters>10210</properties:Characters>
  <properties:Lines>183</properties:Lines>
  <properties:Paragraphs>34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2019-02-04T12:45:00Z</dcterms:created>
  <dc:creator>Korisnik</dc:creator>
  <cp:lastModifiedBy>Renata Klokočki</cp:lastModifiedBy>
  <cp:lastPrinted>2019-02-04T12:52:00Z</cp:lastPrinted>
  <dcterms:modified xmlns:xsi="http://www.w3.org/2001/XMLSchema-instance" xsi:type="dcterms:W3CDTF">2019-02-04T12:55:00Z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-INGA M.E..docx)</vt:lpwstr>
  </prop:property>
  <prop:property name="CC_coloring" pid="4" fmtid="{D5CDD505-2E9C-101B-9397-08002B2CF9AE}">
    <vt:bool>false</vt:bool>
  </prop:property>
  <prop:property name="BrojStranica" pid="5" fmtid="{D5CDD505-2E9C-101B-9397-08002B2CF9AE}">
    <vt:i4>4</vt:i4>
  </prop:property>
</prop:Properties>
</file>