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223d053" w14:paraId="223d05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821730">
        <w:t>1</w:t>
      </w:r>
      <w:r w:rsidR="00E8057E">
        <w:t>4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E8057E">
        <w:t>FRAGMENTUM d.o.o. za proizvodnju, trgovinu i usluge</w:t>
      </w:r>
      <w:r w:rsidR="007E0DEB">
        <w:t>,</w:t>
      </w:r>
      <w:r w:rsidR="002B40D7">
        <w:t xml:space="preserve"> </w:t>
      </w:r>
      <w:r>
        <w:t xml:space="preserve">MBS: </w:t>
      </w:r>
      <w:r w:rsidR="00E8057E">
        <w:t>030133022</w:t>
      </w:r>
      <w:r>
        <w:t xml:space="preserve">, OIB: </w:t>
      </w:r>
      <w:r w:rsidR="00E8057E">
        <w:t>25319717954</w:t>
      </w:r>
      <w:r w:rsidR="00B05FE1">
        <w:t>,</w:t>
      </w:r>
      <w:r>
        <w:t xml:space="preserve"> </w:t>
      </w:r>
      <w:r w:rsidR="00E8057E">
        <w:t>Cerić, Kralja Tomislava 48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2D430D">
        <w:t>7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E8057E">
        <w:t>FRAGMENTUM d.o.o. za proizvodnju, trgovinu i usluge, MBS: 030133022, OIB: 25319717954, Cerić, Kralja Tomislava 48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0C182B">
        <w:t>10</w:t>
      </w:r>
      <w:r w:rsidR="00DF5046">
        <w:t>.</w:t>
      </w:r>
      <w:r w:rsidR="000C182B">
        <w:t>800</w:t>
      </w:r>
      <w:r w:rsidR="00DF5046">
        <w:t>,</w:t>
      </w:r>
      <w:r w:rsidR="000C182B">
        <w:t>02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0C182B">
        <w:t xml:space="preserve">Robert </w:t>
      </w:r>
      <w:proofErr w:type="spellStart"/>
      <w:r w:rsidR="000C182B">
        <w:t>Turudić</w:t>
      </w:r>
      <w:proofErr w:type="spellEnd"/>
      <w:r w:rsidR="001C29A0">
        <w:t xml:space="preserve">, </w:t>
      </w:r>
      <w:r w:rsidR="00FD4C38">
        <w:t>OIB:</w:t>
      </w:r>
      <w:r w:rsidR="000C182B">
        <w:t>44269481807</w:t>
      </w:r>
      <w:r w:rsidR="00755864">
        <w:t xml:space="preserve">, </w:t>
      </w:r>
      <w:r w:rsidR="000C182B">
        <w:t>Cerić, Kralja Tomislava 48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1730">
        <w:t>111</w:t>
      </w:r>
      <w:r w:rsidR="000C182B">
        <w:t>4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D430D">
        <w:t>7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D430D">
        <w:t>29</w:t>
      </w:r>
      <w:r w:rsidR="00361DEF">
        <w:t>/</w:t>
      </w:r>
      <w:r w:rsidR="002D430D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D2F" w:rsidP="00D95CE2" w:rsidR="00B33D2F">
      <w:r>
        <w:separator/>
      </w:r>
    </w:p>
  </w:endnote>
  <w:endnote w:id="0" w:type="continuationSeparator">
    <w:p w:rsidRDefault="00B33D2F" w:rsidP="00D95CE2" w:rsidR="00B3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D2F" w:rsidP="00D95CE2" w:rsidR="00B33D2F">
      <w:r>
        <w:separator/>
      </w:r>
    </w:p>
  </w:footnote>
  <w:footnote w:id="0" w:type="continuationSeparator">
    <w:p w:rsidRDefault="00B33D2F" w:rsidP="00D95CE2" w:rsidR="00B33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C182B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2D430D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D5AE4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33A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33D2F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5ED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DF5046"/>
    <w:rsid w:val="00E42342"/>
    <w:rsid w:val="00E63D95"/>
    <w:rsid w:val="00E65B69"/>
    <w:rsid w:val="00E8057E"/>
    <w:rsid w:val="00E86157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70C6"/>
    <w:rsid w:val="00F57A94"/>
    <w:rsid w:val="00F6107B"/>
    <w:rsid w:val="00F7030E"/>
    <w:rsid w:val="00F8027B"/>
    <w:rsid w:val="00F907AE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St-1114/2018</izvorni_sadrzaj>
    <derivirana_varijabla naziv="DomainObject.Predmet.OznakaBroj_1">St-1114/2018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FRAGMENTUM d.o.o. za proizvodnju, trgovinu i usluge</izvorni_sadrzaj>
    <derivirana_varijabla naziv="DomainObject.Predmet.ProtustrankaFormated_1">  FRAGMENTUM d.o.o. za proizvodnju, trgovinu i usluge</derivirana_varijabla>
  </DomainObject.Predmet.ProtustrankaFormated>
  <DomainObject.Predmet.ProtustrankaFormatedOIB>
    <izvorni_sadrzaj>  FRAGMENTUM d.o.o. za proizvodnju, trgovinu i usluge, OIB 25319717954</izvorni_sadrzaj>
    <derivirana_varijabla naziv="DomainObject.Predmet.ProtustrankaFormatedOIB_1">  FRAGMENTUM d.o.o. za proizvodnju, trgovinu i usluge, OIB 25319717954</derivirana_varijabla>
  </DomainObject.Predmet.ProtustrankaFormatedOIB>
  <DomainObject.Predmet.ProtustrankaFormatedWithAdress>
    <izvorni_sadrzaj> FRAGMENTUM d.o.o. za proizvodnju, trgovinu i usluge, Kralja Tomislava 48, 32221 Cerić</izvorni_sadrzaj>
    <derivirana_varijabla naziv="DomainObject.Predmet.ProtustrankaFormatedWithAdress_1"> FRAGMENTUM d.o.o. za proizvodnju, trgovinu i usluge, Kralja Tomislava 48, 32221 Cerić</derivirana_varijabla>
  </DomainObject.Predmet.ProtustrankaFormatedWithAdress>
  <DomainObject.Predmet.ProtustrankaFormatedWithAdressOIB>
    <izvorni_sadrzaj> FRAGMENTUM d.o.o. za proizvodnju, trgovinu i usluge, OIB 25319717954, Kralja Tomislava 48, 32221 Cerić</izvorni_sadrzaj>
    <derivirana_varijabla naziv="DomainObject.Predmet.ProtustrankaFormatedWithAdressOIB_1"> FRAGMENTUM d.o.o. za proizvodnju, trgovinu i usluge, OIB 25319717954, Kralja Tomislava 48, 32221 Cerić</derivirana_varijabla>
  </DomainObject.Predmet.ProtustrankaFormatedWithAdressOIB>
  <DomainObject.Predmet.ProtustrankaWithAdress>
    <izvorni_sadrzaj>FRAGMENTUM d.o.o. za proizvodnju, trgovinu i usluge Kralja Tomislava 48, 32221 Cerić</izvorni_sadrzaj>
    <derivirana_varijabla naziv="DomainObject.Predmet.ProtustrankaWithAdress_1">FRAGMENTUM d.o.o. za proizvodnju, trgovinu i usluge Kralja Tomislava 48, 32221 Cerić</derivirana_varijabla>
  </DomainObject.Predmet.ProtustrankaWithAdress>
  <DomainObject.Predmet.ProtustrankaWithAdressOIB>
    <izvorni_sadrzaj>FRAGMENTUM d.o.o. za proizvodnju, trgovinu i usluge, OIB 25319717954, Kralja Tomislava 48, 32221 Cerić</izvorni_sadrzaj>
    <derivirana_varijabla naziv="DomainObject.Predmet.ProtustrankaWithAdressOIB_1">FRAGMENTUM d.o.o. za proizvodnju, trgovinu i usluge, OIB 25319717954, Kralja Tomislava 48, 32221 Cerić</derivirana_varijabla>
  </DomainObject.Predmet.ProtustrankaWithAdressOIB>
  <DomainObject.Predmet.ProtustrankaNazivFormated>
    <izvorni_sadrzaj>FRAGMENTUM d.o.o. za proizvodnju, trgovinu i usluge</izvorni_sadrzaj>
    <derivirana_varijabla naziv="DomainObject.Predmet.ProtustrankaNazivFormated_1">FRAGMENTUM d.o.o. za proizvodnju, trgovinu i usluge</derivirana_varijabla>
  </DomainObject.Predmet.ProtustrankaNazivFormated>
  <DomainObject.Predmet.ProtustrankaNazivFormatedOIB>
    <izvorni_sadrzaj>FRAGMENTUM d.o.o. za proizvodnju, trgovinu i usluge, OIB 25319717954</izvorni_sadrzaj>
    <derivirana_varijabla naziv="DomainObject.Predmet.ProtustrankaNazivFormatedOIB_1">FRAGMENTUM d.o.o. za proizvodnju, trgovinu i usluge, OIB 25319717954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FRAGMENTUM d.o.o. za proizvodnju, trgovinu i usluge</item>
    </izvorni_sadrzaj>
    <derivirana_varijabla naziv="DomainObject.Predmet.ProtuStrankaListFormated_1">
      <item>FRAGMENTUM d.o.o. za proizvodnju, trgovinu i usluge</item>
    </derivirana_varijabla>
  </DomainObject.Predmet.ProtuStrankaListFormated>
  <DomainObject.Predmet.ProtuStrankaListFormatedOIB>
    <izvorni_sadrzaj>
      <item>FRAGMENTUM d.o.o. za proizvodnju, trgovinu i usluge, OIB 25319717954</item>
    </izvorni_sadrzaj>
    <derivirana_varijabla naziv="DomainObject.Predmet.ProtuStrankaListFormatedOIB_1">
      <item>FRAGMENTUM d.o.o. za proizvodnju, trgovinu i usluge, OIB 25319717954</item>
    </derivirana_varijabla>
  </DomainObject.Predmet.ProtuStrankaListFormatedOIB>
  <DomainObject.Predmet.ProtuStrankaListFormatedWithAdress>
    <izvorni_sadrzaj>
      <item>FRAGMENTUM d.o.o. za proizvodnju, trgovinu i usluge, Kralja Tomislava 48, 32221 Cerić</item>
    </izvorni_sadrzaj>
    <derivirana_varijabla naziv="DomainObject.Predmet.ProtuStrankaListFormatedWithAdress_1">
      <item>FRAGMENTUM d.o.o. za proizvodnju, trgovinu i usluge, Kralja Tomislava 48, 32221 Cerić</item>
    </derivirana_varijabla>
  </DomainObject.Predmet.ProtuStrankaListFormatedWithAdress>
  <DomainObject.Predmet.ProtuStrankaListFormatedWithAdressOIB>
    <izvorni_sadrzaj>
      <item>FRAGMENTUM d.o.o. za proizvodnju, trgovinu i usluge, OIB 25319717954, Kralja Tomislava 48, 32221 Cerić</item>
    </izvorni_sadrzaj>
    <derivirana_varijabla naziv="DomainObject.Predmet.ProtuStrankaListFormatedWithAdressOIB_1">
      <item>FRAGMENTUM d.o.o. za proizvodnju, trgovinu i usluge, OIB 25319717954, Kralja Tomislava 48, 32221 Cerić</item>
    </derivirana_varijabla>
  </DomainObject.Predmet.ProtuStrankaListFormatedWithAdressOIB>
  <DomainObject.Predmet.ProtuStrankaListNazivFormated>
    <izvorni_sadrzaj>
      <item>FRAGMENTUM d.o.o. za proizvodnju, trgovinu i usluge</item>
    </izvorni_sadrzaj>
    <derivirana_varijabla naziv="DomainObject.Predmet.ProtuStrankaListNazivFormated_1">
      <item>FRAGMENTUM d.o.o. za proizvodnju, trgovinu i usluge</item>
    </derivirana_varijabla>
  </DomainObject.Predmet.ProtuStrankaListNazivFormated>
  <DomainObject.Predmet.ProtuStrankaListNazivFormatedOIB>
    <izvorni_sadrzaj>
      <item>FRAGMENTUM d.o.o. za proizvodnju, trgovinu i usluge, OIB 25319717954</item>
    </izvorni_sadrzaj>
    <derivirana_varijabla naziv="DomainObject.Predmet.ProtuStrankaListNazivFormatedOIB_1">
      <item>FRAGMENTUM d.o.o. za proizvodnju, trgovinu i usluge, OIB 25319717954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FRAGMENTUM d.o.o. za proizvodnju, trgovinu i usluge</izvorni_sadrzaj>
    <derivirana_varijabla naziv="DomainObject.Predmet.ProtustrankaIDrugi_1">FRAGMENTUM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FRAGMENTUM d.o.o. za proizvodnju, trgovinu i usluge, OIB 25319717954, Kralja Tomislava 48, 32221 Cerić</izvorni_sadrzaj>
    <derivirana_varijabla naziv="DomainObject.Predmet.ProtustrankaIDrugiAdressOIB_1">FRAGMENTUM d.o.o. za proizvodnju, trgovinu i usluge, OIB 25319717954,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FRAGMENTUM d.o.o. za proizvodnju, trgovinu i usluge</item>
    </izvorni_sadrzaj>
    <derivirana_varijabla naziv="DomainObject.Predmet.SudioniciListNaziv_1">
      <item>FINA RC OSIJEK</item>
      <item>FRAGMENTUM d.o.o. za proizvodnju, trgovinu i usluge</item>
    </derivirana_varijabla>
  </DomainObject.Predmet.SudioniciListNaziv>
  <DomainObject.Predmet.SudioniciListAdressOIB>
    <izvorni_sadrzaj>
      <item>FINA RC OSIJEK, OIB 85821130368</item>
      <item>FRAGMENTUM d.o.o. za proizvodnju, trgovinu i usluge, OIB 25319717954, Kralja Tomislava 48,32221 Cerić</item>
    </izvorni_sadrzaj>
    <derivirana_varijabla naziv="DomainObject.Predmet.SudioniciListAdressOIB_1">
      <item>FINA RC OSIJEK, OIB 85821130368</item>
      <item>FRAGMENTUM d.o.o. za proizvodnju, trgovinu i usluge, OIB 25319717954, Kralja Tomislava 48,32221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25319717954</item>
    </izvorni_sadrzaj>
    <derivirana_varijabla naziv="DomainObject.Predmet.SudioniciListNazivOIB_1">
      <item>, OIB 85821130368</item>
      <item>, OIB 25319717954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4E96A-03B5-4E87-A690-BD4EE0BB6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2183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2018-09-07T12:08:00Z</dcterms:created>
  <dc:creator>Snježana Andrijanić</dc:creator>
  <cp:lastModifiedBy>Renata Horvat</cp:lastModifiedBy>
  <cp:lastPrinted>2018-09-07T11:54:00Z</cp:lastPrinted>
  <dcterms:modified xmlns:xsi="http://www.w3.org/2001/XMLSchema-instance" xsi:type="dcterms:W3CDTF">2018-09-07T12:12:00Z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(FRAGMENTUM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