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2b36" w14:paraId="4112b36" w:rsidRDefault="007867AE" w:rsidP="007867AE" w:rsidR="007867AE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67AE" w:rsidP="007867AE" w:rsidR="007867AE">
      <w:pPr>
        <w:rPr>
          <w:b/>
        </w:rPr>
      </w:pPr>
      <w:r>
        <w:rPr>
          <w:b/>
        </w:rPr>
        <w:t>REPUBLIKA HRVATSKA</w:t>
      </w:r>
    </w:p>
    <w:p w:rsidRDefault="007867AE" w:rsidP="007867AE" w:rsidR="007867AE">
      <w:pPr>
        <w:rPr>
          <w:b/>
        </w:rPr>
      </w:pPr>
      <w:r>
        <w:rPr>
          <w:b/>
        </w:rPr>
        <w:t>TRGOVAČKI SUD U OSIJEKU</w:t>
      </w:r>
    </w:p>
    <w:p w:rsidRDefault="007867AE" w:rsidP="007867AE" w:rsidR="007867AE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867AE" w:rsidP="007867AE" w:rsidR="007867AE">
      <w:pPr>
        <w:rPr>
          <w:b/>
        </w:rPr>
      </w:pPr>
      <w:r>
        <w:rPr>
          <w:b/>
        </w:rPr>
        <w:t>Trg pobjede 13</w:t>
      </w:r>
    </w:p>
    <w:p w:rsidRDefault="007867AE" w:rsidP="007867AE" w:rsidR="007867AE">
      <w:pPr>
        <w:rPr>
          <w:b/>
        </w:rPr>
      </w:pPr>
      <w:r>
        <w:rPr>
          <w:b/>
        </w:rPr>
        <w:t>Slavonski Brod</w:t>
      </w:r>
    </w:p>
    <w:p w:rsidRDefault="00BA1189" w:rsidP="007867AE" w:rsidR="007867AE">
      <w:pPr>
        <w:jc w:val="center"/>
        <w:rPr>
          <w:b/>
        </w:rPr>
      </w:pPr>
      <w:r>
        <w:rPr>
          <w:b/>
        </w:rPr>
        <w:t xml:space="preserve">U  I M E  </w:t>
      </w:r>
      <w:r w:rsidR="007867AE">
        <w:rPr>
          <w:b/>
        </w:rPr>
        <w:t>R E P U B L I K</w:t>
      </w:r>
      <w:r>
        <w:rPr>
          <w:b/>
        </w:rPr>
        <w:t xml:space="preserve"> E</w:t>
      </w:r>
      <w:r w:rsidR="007867AE">
        <w:rPr>
          <w:b/>
        </w:rPr>
        <w:t xml:space="preserve">  H R V A T S K </w:t>
      </w:r>
      <w:r>
        <w:rPr>
          <w:b/>
        </w:rPr>
        <w:t>E</w:t>
      </w:r>
    </w:p>
    <w:p w:rsidRDefault="007867AE" w:rsidP="007867AE" w:rsidR="007867AE">
      <w:pPr>
        <w:jc w:val="center"/>
        <w:rPr>
          <w:b/>
        </w:rPr>
      </w:pPr>
    </w:p>
    <w:p w:rsidRDefault="007867AE" w:rsidP="007867AE" w:rsidR="007867AE">
      <w:pPr>
        <w:jc w:val="center"/>
        <w:rPr>
          <w:b/>
        </w:rPr>
      </w:pPr>
      <w:r>
        <w:rPr>
          <w:b/>
        </w:rPr>
        <w:t>R J E Š E N J E</w:t>
      </w:r>
    </w:p>
    <w:p w:rsidRDefault="007867AE" w:rsidP="007867AE" w:rsidR="007867AE"/>
    <w:p w:rsidRDefault="007867AE" w:rsidP="007867AE" w:rsidR="007867AE">
      <w:pPr>
        <w:ind w:firstLine="1440"/>
        <w:jc w:val="both"/>
      </w:pPr>
      <w:r>
        <w:t xml:space="preserve">TRGOVAČKI SUD U OSIJEKU, STALNA SLUŽBA U SLAVONSKOM BRODU, po stečajnoj sutkinji Mirni Vujčić, postupajući po prijedlogu  predlagatelja FINANCIJSKE AGENCIJE, Regionalnog centra Zagreb, Podružnice Zagreb za otvaranje stečajnog postupka nad stečajnim dužnikom </w:t>
      </w:r>
      <w:r w:rsidR="004A5BC2">
        <w:t xml:space="preserve">LAKONT j.d.o.o. za trgovinu i usluge, skraćena tvrtka: LAKONT j.d.o.o., Zagreb, </w:t>
      </w:r>
      <w:proofErr w:type="spellStart"/>
      <w:r w:rsidR="004A5BC2">
        <w:t>Čakanovec</w:t>
      </w:r>
      <w:proofErr w:type="spellEnd"/>
      <w:r w:rsidR="004A5BC2">
        <w:t xml:space="preserve"> 10, OIB 01419284601</w:t>
      </w:r>
      <w:r>
        <w:t xml:space="preserve">, nakon održanog ročišta dana </w:t>
      </w:r>
      <w:r w:rsidR="004A5BC2">
        <w:t>22. ožujka</w:t>
      </w:r>
      <w:r w:rsidR="003273F1">
        <w:t xml:space="preserve"> 2018. </w:t>
      </w:r>
      <w:r>
        <w:t xml:space="preserve">godine radi rasprave o pretpostavkama za otvaranje stečajnog postupka i očitovanja o prijedlogu za otvaranje stečajnog postupka,  dana </w:t>
      </w:r>
      <w:r w:rsidR="009A2730">
        <w:t>07. lipnja</w:t>
      </w:r>
      <w:r w:rsidR="004807EB">
        <w:t xml:space="preserve"> 2018</w:t>
      </w:r>
      <w:r>
        <w:t xml:space="preserve">. godine </w:t>
      </w:r>
    </w:p>
    <w:p w:rsidRDefault="007867AE" w:rsidP="007867AE" w:rsidR="007867AE"/>
    <w:p w:rsidRDefault="007867AE" w:rsidP="007867AE" w:rsidR="004E4437">
      <w:pPr>
        <w:jc w:val="center"/>
      </w:pPr>
      <w:r>
        <w:t>r i j e š i o     j e</w:t>
      </w:r>
    </w:p>
    <w:p w:rsidRDefault="004E4437" w:rsidP="007867AE" w:rsidR="004E4437">
      <w:pPr>
        <w:jc w:val="center"/>
      </w:pPr>
    </w:p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I.  Otvara se stečajni postupak nad stečajnim dužnikom </w:t>
      </w:r>
      <w:r w:rsidR="000330A7">
        <w:t xml:space="preserve">LAKONT j.d.o.o. za trgovinu i usluge, skraćena tvrtka: LAKONT j.d.o.o., Zagreb, </w:t>
      </w:r>
      <w:proofErr w:type="spellStart"/>
      <w:r w:rsidR="000330A7">
        <w:t>Čakanovec</w:t>
      </w:r>
      <w:proofErr w:type="spellEnd"/>
      <w:r w:rsidR="000330A7">
        <w:t xml:space="preserve"> 10, OIB 01419284601</w:t>
      </w:r>
      <w:r w:rsidRPr="004E4437">
        <w:t>.</w:t>
      </w:r>
    </w:p>
    <w:p w:rsidRDefault="004E4437" w:rsidP="004E4437" w:rsidR="004E4437" w:rsidRPr="004E4437"/>
    <w:p w:rsidRDefault="004E4437" w:rsidP="00EE3F4E" w:rsidR="00EE3F4E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II. Za stečajnog upravitelja imenuje se </w:t>
      </w:r>
      <w:r w:rsidR="00EE3F4E">
        <w:t xml:space="preserve">Sanja </w:t>
      </w:r>
      <w:proofErr w:type="spellStart"/>
      <w:r w:rsidR="00EE3F4E">
        <w:t>Mišević</w:t>
      </w:r>
      <w:proofErr w:type="spellEnd"/>
      <w:r w:rsidR="00EE3F4E">
        <w:t xml:space="preserve"> iz Osijeka, L.</w:t>
      </w:r>
      <w:r w:rsidR="00781602">
        <w:t xml:space="preserve"> </w:t>
      </w:r>
      <w:proofErr w:type="spellStart"/>
      <w:r w:rsidR="00EE3F4E">
        <w:t>Jagera</w:t>
      </w:r>
      <w:proofErr w:type="spellEnd"/>
      <w:r w:rsidR="00EE3F4E">
        <w:t xml:space="preserve"> 24, OIB 17448143522.</w:t>
      </w:r>
    </w:p>
    <w:p w:rsidRDefault="004E4437" w:rsidP="00EE3F4E" w:rsidR="004E4437" w:rsidRPr="004E4437">
      <w:pPr>
        <w:jc w:val="both"/>
      </w:pPr>
      <w:r w:rsidRPr="004E4437">
        <w:t xml:space="preserve">  </w:t>
      </w:r>
    </w:p>
    <w:p w:rsidRDefault="004E4437" w:rsidP="000E4C57" w:rsidR="004E4437" w:rsidRPr="004E4437">
      <w:pPr>
        <w:jc w:val="both"/>
      </w:pPr>
      <w:r w:rsidRPr="004E4437">
        <w:t xml:space="preserve">  </w:t>
      </w:r>
      <w:r w:rsidRPr="004E4437">
        <w:tab/>
      </w:r>
      <w:r w:rsidRPr="004E4437">
        <w:tab/>
        <w:t xml:space="preserve">III. Zaključuje se stečajni postupak </w:t>
      </w:r>
      <w:r w:rsidR="004F1337">
        <w:t xml:space="preserve">nad stečajnim dužnikom </w:t>
      </w:r>
      <w:r w:rsidR="000330A7">
        <w:t xml:space="preserve">LAKONT j.d.o.o. za trgovinu i usluge, skraćena tvrtka: LAKONT j.d.o.o., Zagreb, </w:t>
      </w:r>
      <w:proofErr w:type="spellStart"/>
      <w:r w:rsidR="000330A7">
        <w:t>Čakanovec</w:t>
      </w:r>
      <w:proofErr w:type="spellEnd"/>
      <w:r w:rsidR="000330A7">
        <w:t xml:space="preserve"> 10, OIB 01419284601</w:t>
      </w:r>
      <w:r w:rsidRPr="004E4437">
        <w:t>, jer stečajna masa nije dostatna ni za namirenje troškova stečajnog postupka.</w:t>
      </w:r>
    </w:p>
    <w:p w:rsidRDefault="004E4437" w:rsidP="004E4437" w:rsidR="004E4437" w:rsidRPr="004E4437"/>
    <w:p w:rsidRDefault="004E4437" w:rsidP="000E4C57" w:rsidR="004E4437" w:rsidRPr="004E4437">
      <w:pPr>
        <w:jc w:val="both"/>
      </w:pPr>
      <w:r w:rsidRPr="004E4437">
        <w:t xml:space="preserve">                         IV. Po pravomoćnosti ovog rješenja navedeni stečajni dužnik brisat će se iz sudskog registra.</w:t>
      </w:r>
    </w:p>
    <w:p w:rsidRDefault="004E4437" w:rsidP="00EF730F" w:rsidR="004E4437" w:rsidRPr="004E4437">
      <w:pPr>
        <w:jc w:val="center"/>
      </w:pPr>
      <w:r w:rsidRPr="004E4437">
        <w:t>Obrazloženje</w:t>
      </w:r>
    </w:p>
    <w:p w:rsidRDefault="004E4437" w:rsidP="004E4437" w:rsidR="004E4437" w:rsidRPr="004E4437"/>
    <w:p w:rsidRDefault="00EF730F" w:rsidP="00077B12" w:rsidR="00077B12">
      <w:pPr>
        <w:jc w:val="both"/>
      </w:pPr>
      <w:r>
        <w:t xml:space="preserve"> </w:t>
      </w:r>
      <w:r>
        <w:tab/>
      </w:r>
      <w:r>
        <w:tab/>
      </w:r>
      <w:r w:rsidR="004E4437" w:rsidRPr="004E4437">
        <w:t xml:space="preserve">Na temelju prijedloga Financijske agencije, Regionalnog centra </w:t>
      </w:r>
      <w:r>
        <w:t>Zagreb</w:t>
      </w:r>
      <w:r w:rsidR="004E4437" w:rsidRPr="004E4437">
        <w:t xml:space="preserve"> Podružnice </w:t>
      </w:r>
      <w:r>
        <w:t>Zagreb</w:t>
      </w:r>
      <w:r w:rsidR="004E4437" w:rsidRPr="004E4437">
        <w:t>, podnesenog na temelju odredbe čl. 110. st. 1. Stečajnog zakona (dalje: SZ, NN 71/15),</w:t>
      </w:r>
      <w:r w:rsidR="001B2646">
        <w:t xml:space="preserve"> a nakon što je predmet rješenjem </w:t>
      </w:r>
      <w:proofErr w:type="spellStart"/>
      <w:r w:rsidR="001B2646">
        <w:t>posl</w:t>
      </w:r>
      <w:proofErr w:type="spellEnd"/>
      <w:r w:rsidR="001B2646">
        <w:t>. br. 31-Su-525/2017-10</w:t>
      </w:r>
      <w:r w:rsidR="004E4437" w:rsidRPr="004E4437">
        <w:t xml:space="preserve">  </w:t>
      </w:r>
      <w:r w:rsidR="001B2646">
        <w:t xml:space="preserve">od 26. lipnja 2017. godine delegiran ovom predmetu na postupanje, </w:t>
      </w:r>
      <w:r w:rsidR="00993FE4">
        <w:t>zakazano je</w:t>
      </w:r>
      <w:r w:rsidR="004E4437" w:rsidRPr="004E4437">
        <w:t xml:space="preserve"> ročišt</w:t>
      </w:r>
      <w:r w:rsidR="00993FE4">
        <w:t>e</w:t>
      </w:r>
      <w:r w:rsidR="004E4437" w:rsidRPr="004E4437">
        <w:t xml:space="preserve"> radi rasprave o pretpostavkama za otvaranje stečajnog postupka i očitovanja o prijedlogu za otvaranje stečajnog postupka  nad stečajnim dužnikom </w:t>
      </w:r>
      <w:r w:rsidR="000330A7">
        <w:t xml:space="preserve">LAKONT j.d.o.o. za trgovinu i usluge, skraćena tvrtka: LAKONT j.d.o.o., Zagreb, </w:t>
      </w:r>
      <w:proofErr w:type="spellStart"/>
      <w:r w:rsidR="000330A7">
        <w:t>Čakanovec</w:t>
      </w:r>
      <w:proofErr w:type="spellEnd"/>
      <w:r w:rsidR="000330A7">
        <w:t xml:space="preserve"> 10, OIB 01419284601</w:t>
      </w:r>
      <w:r w:rsidR="00555865">
        <w:t>,</w:t>
      </w:r>
      <w:r w:rsidR="00D3365A">
        <w:t xml:space="preserve"> na koje</w:t>
      </w:r>
      <w:r w:rsidR="004E4437" w:rsidRPr="004E4437">
        <w:t xml:space="preserve"> nije pristupio član uprave dužnika, pa je rješenjem poslovni broj St-</w:t>
      </w:r>
      <w:r w:rsidR="00627161">
        <w:t>1157/2017-12</w:t>
      </w:r>
      <w:r w:rsidR="004E4437" w:rsidRPr="004E4437">
        <w:t xml:space="preserve"> od </w:t>
      </w:r>
      <w:r w:rsidR="00993FE4">
        <w:t xml:space="preserve">15. </w:t>
      </w:r>
      <w:r w:rsidR="00627161">
        <w:t>veljače</w:t>
      </w:r>
      <w:r w:rsidR="004E4437" w:rsidRPr="004E4437">
        <w:t xml:space="preserve"> 201</w:t>
      </w:r>
      <w:r w:rsidR="003E305C">
        <w:t>8</w:t>
      </w:r>
      <w:r w:rsidR="00D67311">
        <w:t>. godine imenovan</w:t>
      </w:r>
      <w:r w:rsidR="00627161">
        <w:t>a</w:t>
      </w:r>
      <w:r w:rsidR="004E4437" w:rsidRPr="004E4437">
        <w:t xml:space="preserve"> privremen</w:t>
      </w:r>
      <w:r w:rsidR="00627161">
        <w:t>a stečajna</w:t>
      </w:r>
      <w:r w:rsidR="00D67311">
        <w:t xml:space="preserve"> upravitelj</w:t>
      </w:r>
      <w:r w:rsidR="00627161">
        <w:t>ica</w:t>
      </w:r>
      <w:r w:rsidR="004E4437" w:rsidRPr="004E4437">
        <w:t xml:space="preserve"> </w:t>
      </w:r>
      <w:r w:rsidR="00627161">
        <w:t xml:space="preserve">Sanja </w:t>
      </w:r>
      <w:proofErr w:type="spellStart"/>
      <w:r w:rsidR="00627161">
        <w:t>Mišević</w:t>
      </w:r>
      <w:proofErr w:type="spellEnd"/>
      <w:r w:rsidR="004E4437" w:rsidRPr="004E4437">
        <w:t xml:space="preserve"> iz Osijeka s dužnostima i ovlastima ispitati mogu li se imovinom dužnika namiriti troškovi stečajnog postupka</w:t>
      </w:r>
      <w:r w:rsidR="00993FE4">
        <w:t>,</w:t>
      </w:r>
      <w:r w:rsidR="004E4437" w:rsidRPr="004E4437">
        <w:t xml:space="preserve"> te postoji li na strani stečajnog dužnika </w:t>
      </w:r>
      <w:r w:rsidR="00077B12">
        <w:t>stečajni razlozi</w:t>
      </w:r>
      <w:r w:rsidR="004E4437" w:rsidRPr="004E4437">
        <w:t xml:space="preserve"> prezaduženosti</w:t>
      </w:r>
      <w:r w:rsidR="003711BD">
        <w:t>.</w:t>
      </w:r>
    </w:p>
    <w:p w:rsidRDefault="00C27773" w:rsidP="00C27773" w:rsidR="00C27773" w:rsidRPr="00C27773">
      <w:pPr>
        <w:ind w:firstLine="1440"/>
        <w:jc w:val="both"/>
      </w:pPr>
      <w:r w:rsidRPr="00C27773">
        <w:lastRenderedPageBreak/>
        <w:t>Tijekom postupka po službenoj dužnosti pribavljeno je posljednje javno objavljeno financijsko izvješće – bilanca dužnika za 2016.</w:t>
      </w:r>
      <w:r w:rsidRPr="00C27773">
        <w:rPr>
          <w:b/>
        </w:rPr>
        <w:t xml:space="preserve"> </w:t>
      </w:r>
      <w:r w:rsidRPr="00C27773">
        <w:t>godinu,   podaci o vlasništvu nekretnina i motornih vozila dužnika, izvršen je uvid u Očevidnik redoslijeda osnova za plaćanje FINA-e, te u sve isprave priložene spisu.</w:t>
      </w:r>
    </w:p>
    <w:p w:rsidRDefault="00C27773" w:rsidP="00C27773" w:rsidR="00C27773" w:rsidRPr="00C27773">
      <w:pPr>
        <w:ind w:firstLine="1440"/>
        <w:jc w:val="both"/>
      </w:pPr>
      <w:r w:rsidRPr="00C27773">
        <w:t xml:space="preserve">Iz prijedloga za otvaranje stečajnog postupka Financijske agencije ( dalje  FINA ) proizlazi da je dužnik na dan 03. svibnja 2017. godine u Očevidniku redoslijeda osnova za plaćanje ima evidentirane neizvršene osnove za plaćanje u neprekinutom razdoblju od 120 dana u ukupnom iznosu od 19.431,20 Kn, te da ima jednu zaposlenu osobu. Na isti način se FINA očitovala i u dopisu od 21. veljače 2018. godine. </w:t>
      </w:r>
    </w:p>
    <w:p w:rsidRDefault="00C27773" w:rsidP="00C27773" w:rsidR="00C27773" w:rsidRPr="00C27773">
      <w:pPr>
        <w:ind w:firstLine="1440"/>
        <w:jc w:val="both"/>
      </w:pPr>
      <w:r w:rsidRPr="00C27773">
        <w:t>Uvidom u Očevidniku redoslijeda osnova za plaćanje FINA-e utvrđeno je da na dan 15. veljače 2018. godine neizvršene osnove za plaćanje  dužnika iznose 29.418,71 Kn, a na dan odlučivanja tj. na dan 22. ožujka 2</w:t>
      </w:r>
      <w:r w:rsidR="00031D0F">
        <w:t>018. godine iznose 29.568,97 Kn, a na dan odlučivanja o prijedlogu tj. na dan 07. l</w:t>
      </w:r>
      <w:r w:rsidR="00973106">
        <w:t>ipnja 2018. godine iznose 29.903,92</w:t>
      </w:r>
      <w:r w:rsidR="00031D0F">
        <w:t xml:space="preserve"> Kn. </w:t>
      </w:r>
    </w:p>
    <w:p w:rsidRDefault="00C27773" w:rsidP="00C27773" w:rsidR="00C27773" w:rsidRPr="00C27773">
      <w:pPr>
        <w:jc w:val="both"/>
      </w:pPr>
      <w:r w:rsidRPr="00C27773">
        <w:tab/>
        <w:t xml:space="preserve"> </w:t>
      </w:r>
      <w:r w:rsidRPr="00C27773">
        <w:tab/>
        <w:t xml:space="preserve">Uvidom u potvrdu Općinskog građanskog suda u Zagrebu od 31. siječnja 2018. godine utvrđeno je da dužnik nije vlasnik nekretnina na području nadležnosti toga suda za zemljišno-knjižne uloške koji se vode u digitalnom obliku i knjigu položenih ugovora, a uvidom u uvjerenje Centra za vozila Hrvatske d.d. od 01. veljače 2018. godine da na taj dan nije evidentiran kao vlasnik vozila. </w:t>
      </w:r>
    </w:p>
    <w:p w:rsidRDefault="00C27773" w:rsidP="00C27773" w:rsidR="00C27773" w:rsidRPr="00C27773">
      <w:pPr>
        <w:jc w:val="both"/>
      </w:pPr>
      <w:r w:rsidRPr="00C27773">
        <w:t xml:space="preserve"> </w:t>
      </w:r>
      <w:r w:rsidRPr="00C27773">
        <w:tab/>
      </w:r>
      <w:r w:rsidRPr="00C27773">
        <w:tab/>
        <w:t>Na temelju Izvješća i saslušanjem privremene stečajn</w:t>
      </w:r>
      <w:r w:rsidR="00375E41">
        <w:t>e upraviteljice utvrđeno je da su</w:t>
      </w:r>
      <w:r w:rsidRPr="00C27773">
        <w:t xml:space="preserve"> na strani stečajnog dužnika ostvaren</w:t>
      </w:r>
      <w:r w:rsidR="00375E41">
        <w:t>i stečajni razlozi</w:t>
      </w:r>
      <w:r w:rsidRPr="00C27773">
        <w:t xml:space="preserve"> nesposobnosti za plaćanje i prezaduženosti jer su dužnikove obveze veće od njegove imovine, da dužnik nije vlasnik nekretnina niti pokretne imovine, te da je u bilanci iskazivao tražbine u iznosu od 75.159,00 Kn , ali da ne postoji vjerodostojna dokumentacija za naplatu ovih tražbina, te da je član uprave dao ovjerenu izjavu da dužnik nema imovine, a to proizlazi i iz ovjerene izjave člana upr</w:t>
      </w:r>
      <w:r w:rsidR="000B686E">
        <w:t xml:space="preserve">ave </w:t>
      </w:r>
      <w:r w:rsidR="00E15748">
        <w:t xml:space="preserve">dužnika </w:t>
      </w:r>
      <w:r w:rsidR="000B686E">
        <w:t xml:space="preserve"> priložene spisu.</w:t>
      </w:r>
    </w:p>
    <w:p w:rsidRDefault="00E90F3B" w:rsidP="00F06176" w:rsidR="00A52B70">
      <w:pPr>
        <w:jc w:val="both"/>
      </w:pPr>
      <w:r>
        <w:tab/>
      </w:r>
      <w:r>
        <w:tab/>
      </w:r>
      <w:r w:rsidR="00077B12" w:rsidRPr="00077B12">
        <w:t xml:space="preserve">Stoga je utvrđeno da je stečajni dužnik u trenutku odlučivanja  </w:t>
      </w:r>
      <w:r w:rsidR="00D21D17">
        <w:t xml:space="preserve">o prijedlogu za otvaranje stečajnog postupka </w:t>
      </w:r>
      <w:r w:rsidR="00077B12" w:rsidRPr="00077B12">
        <w:t>nesposoban za plaćanje</w:t>
      </w:r>
      <w:r w:rsidR="00A36830">
        <w:t xml:space="preserve"> i prezadužen</w:t>
      </w:r>
      <w:r w:rsidR="00FE1B5E">
        <w:t xml:space="preserve">, te da su </w:t>
      </w:r>
      <w:r w:rsidR="00077B12" w:rsidRPr="00077B12">
        <w:t>ostvaren</w:t>
      </w:r>
      <w:r w:rsidR="00FE1B5E">
        <w:t>i</w:t>
      </w:r>
      <w:r w:rsidR="00DF3DC7">
        <w:t xml:space="preserve"> stečajni razlozi</w:t>
      </w:r>
      <w:r w:rsidR="00077B12" w:rsidRPr="00077B12">
        <w:t xml:space="preserve"> koje propisuje odredba čl. 5. SZ-a. </w:t>
      </w:r>
      <w:r w:rsidR="004E4437" w:rsidRPr="004E4437">
        <w:t xml:space="preserve"> </w:t>
      </w:r>
      <w:r w:rsidR="004E4437" w:rsidRPr="004E4437">
        <w:tab/>
        <w:t xml:space="preserve"> </w:t>
      </w:r>
      <w:r w:rsidR="004E4437" w:rsidRPr="004E4437">
        <w:tab/>
        <w:t xml:space="preserve"> </w:t>
      </w:r>
      <w:r w:rsidR="004E4437" w:rsidRPr="004E4437">
        <w:tab/>
      </w:r>
    </w:p>
    <w:p w:rsidRDefault="00A52B70" w:rsidP="00077B12" w:rsidR="004E4437" w:rsidRPr="004E4437">
      <w:pPr>
        <w:jc w:val="both"/>
      </w:pPr>
      <w:r>
        <w:t xml:space="preserve"> </w:t>
      </w:r>
      <w:r>
        <w:tab/>
      </w:r>
      <w:r>
        <w:tab/>
      </w:r>
      <w:r w:rsidR="004E4437" w:rsidRPr="004E4437">
        <w:t>S obzirom da je na temelju I</w:t>
      </w:r>
      <w:r w:rsidR="00D331FF">
        <w:t>zvješća i očitovanja privremene</w:t>
      </w:r>
      <w:r w:rsidR="00113E26">
        <w:t xml:space="preserve"> steča</w:t>
      </w:r>
      <w:r w:rsidR="00250714">
        <w:t>jn</w:t>
      </w:r>
      <w:r w:rsidR="00D331FF">
        <w:t>e upraviteljice</w:t>
      </w:r>
      <w:r w:rsidR="004E4437" w:rsidRPr="004E4437">
        <w:t xml:space="preserve"> utvrđeno da stečajni dužnik u trenutku odlučivanja o prijedlogu nema imovine koja bi bila dostatna za namirenje troškova stečajnog postupka to su sukladno odredbi čl. </w:t>
      </w:r>
    </w:p>
    <w:p w:rsidRDefault="004E4437" w:rsidP="00077B12" w:rsidR="00713E79">
      <w:pPr>
        <w:jc w:val="both"/>
      </w:pPr>
      <w:r w:rsidRPr="004E4437">
        <w:t>132. Stečajnog zakona rješenjem posl.br. 7/St-</w:t>
      </w:r>
      <w:r w:rsidR="00DC765C">
        <w:t>1157</w:t>
      </w:r>
      <w:r w:rsidRPr="004E4437">
        <w:t>/2017-</w:t>
      </w:r>
      <w:r w:rsidR="00DC765C">
        <w:t>17</w:t>
      </w:r>
      <w:r w:rsidRPr="004E4437">
        <w:t xml:space="preserve"> od </w:t>
      </w:r>
      <w:r w:rsidR="00DC765C">
        <w:t xml:space="preserve">22. ožujka </w:t>
      </w:r>
      <w:r w:rsidR="001A5A80">
        <w:t>2018</w:t>
      </w:r>
      <w:r w:rsidRPr="004E4437">
        <w:t>.</w:t>
      </w:r>
      <w:r w:rsidR="00D55F26">
        <w:t xml:space="preserve"> </w:t>
      </w:r>
      <w:r w:rsidRPr="004E4437">
        <w:t>godine pozvane osobe koje imaju pravni interes za provedbom stečajnog postupka da u roku od 15 dana uplate predujam za namirenje troškova prethodnog i otvorenog stečajnog postupka, jer je prije otvaranja stečajnog postupka utvrđeno da imovina dužnika koja bi ušla u stečajnu masu</w:t>
      </w:r>
      <w:r w:rsidR="00DC765C">
        <w:t xml:space="preserve"> </w:t>
      </w:r>
      <w:r w:rsidRPr="004E4437">
        <w:t xml:space="preserve">nije dovoljna za namirenje troškova tog postupka odnosno da je neznatne vrijednosti, a rješenje je javno objavljeno na mrežnoj stranici e-Oglasna ploča sudova dana </w:t>
      </w:r>
      <w:r w:rsidR="00DC765C">
        <w:t>22. ožujka</w:t>
      </w:r>
      <w:r w:rsidRPr="004E4437">
        <w:t xml:space="preserve"> 2018.</w:t>
      </w:r>
      <w:r w:rsidR="003A278D">
        <w:t xml:space="preserve"> godine. U</w:t>
      </w:r>
      <w:r w:rsidRPr="004E4437">
        <w:t xml:space="preserve"> ostavljenom roku nitko od vjerovnika odnosno osoba koje imaju pravni interes za provedbom stečajnog postupka nije uplatio predujam za namirenje troškova postupka u iznosu od </w:t>
      </w:r>
      <w:r w:rsidR="00F61798">
        <w:t>28.500,00</w:t>
      </w:r>
      <w:r w:rsidRPr="004E4437">
        <w:t xml:space="preserve"> Kn</w:t>
      </w:r>
      <w:r w:rsidR="00944132">
        <w:t xml:space="preserve"> sukladno predmetnom rješenju</w:t>
      </w:r>
      <w:r w:rsidR="00F04887">
        <w:t xml:space="preserve">, </w:t>
      </w:r>
      <w:r w:rsidRPr="004E4437">
        <w:t xml:space="preserve">što je utvrđeno provjerom u računovodstvu suda. </w:t>
      </w:r>
    </w:p>
    <w:p w:rsidRDefault="00713E79" w:rsidP="00077B12" w:rsidR="004E4437" w:rsidRPr="004E4437">
      <w:pPr>
        <w:jc w:val="both"/>
      </w:pPr>
      <w:r>
        <w:t xml:space="preserve"> </w:t>
      </w:r>
      <w:r>
        <w:tab/>
      </w:r>
      <w:r>
        <w:tab/>
      </w:r>
      <w:r w:rsidR="00672FC9">
        <w:t>Kako je, dakle, utvrđeno da su</w:t>
      </w:r>
      <w:r w:rsidR="004E4437" w:rsidRPr="004E4437">
        <w:t xml:space="preserve"> na strani stečajnog dužnika ostvaren</w:t>
      </w:r>
      <w:r w:rsidR="00672FC9">
        <w:t xml:space="preserve">i stečajni razlozi nesposobnosti </w:t>
      </w:r>
      <w:r w:rsidR="004E4437" w:rsidRPr="004E4437">
        <w:t>za plaćanje</w:t>
      </w:r>
      <w:r w:rsidR="00672FC9">
        <w:t xml:space="preserve"> i prezaduženosti</w:t>
      </w:r>
      <w:r w:rsidR="004E4437" w:rsidRPr="004E4437">
        <w:t xml:space="preserve"> propisan</w:t>
      </w:r>
      <w:r w:rsidR="00672FC9">
        <w:t>i</w:t>
      </w:r>
      <w:r w:rsidR="004E4437" w:rsidRPr="004E4437">
        <w:t xml:space="preserve"> odredbom čl. 5. SZ-a, ali da imovina stečajnog dužnika u trenutku odlučivanja o prijedlogu nije dostatna za namirenje troškova stečajnog postupka, to je na temelju odredbe čl. 132. st. 2.  SZ-a valjalo donijeti odluku o otvaranju i zaključenju stečajnog postupka nad stečajnim dužnikom.</w:t>
      </w:r>
    </w:p>
    <w:p w:rsidRDefault="004E4437" w:rsidP="00077B12" w:rsidR="00973106">
      <w:pPr>
        <w:jc w:val="both"/>
      </w:pPr>
      <w:r w:rsidRPr="004E4437">
        <w:t xml:space="preserve">                        </w:t>
      </w:r>
      <w:r w:rsidR="00644554">
        <w:t>Izbor i imenovanje stečajne</w:t>
      </w:r>
      <w:r w:rsidRPr="004E4437">
        <w:t xml:space="preserve"> upravitelj</w:t>
      </w:r>
      <w:r w:rsidR="00644554">
        <w:t>ice</w:t>
      </w:r>
      <w:r w:rsidRPr="004E4437">
        <w:t xml:space="preserve"> </w:t>
      </w:r>
      <w:r w:rsidR="00644554">
        <w:t xml:space="preserve">Sanje </w:t>
      </w:r>
      <w:proofErr w:type="spellStart"/>
      <w:r w:rsidR="00644554">
        <w:t>Mišević</w:t>
      </w:r>
      <w:proofErr w:type="spellEnd"/>
      <w:r w:rsidRPr="004E4437">
        <w:t xml:space="preserve"> iz Osijeka izvršen je sukladno odredbama čl. 84.,  85 st.2 i čl.132 st. 2 SZ-a, j</w:t>
      </w:r>
      <w:r w:rsidR="0001353C">
        <w:t xml:space="preserve">er je tijekom postupka imenovan </w:t>
      </w:r>
    </w:p>
    <w:p w:rsidRDefault="00973106" w:rsidP="00077B12" w:rsidR="00973106">
      <w:pPr>
        <w:jc w:val="both"/>
      </w:pPr>
    </w:p>
    <w:p w:rsidRDefault="0001353C" w:rsidP="00077B12" w:rsidR="004E4437" w:rsidRPr="004E4437">
      <w:pPr>
        <w:jc w:val="both"/>
      </w:pPr>
      <w:r>
        <w:lastRenderedPageBreak/>
        <w:t>privremen</w:t>
      </w:r>
      <w:r w:rsidR="00DE2425">
        <w:t>o</w:t>
      </w:r>
      <w:r>
        <w:t>m</w:t>
      </w:r>
      <w:r w:rsidR="004E4437" w:rsidRPr="004E4437">
        <w:t xml:space="preserve"> stečajn</w:t>
      </w:r>
      <w:r w:rsidR="00DE2425">
        <w:t>o</w:t>
      </w:r>
      <w:r w:rsidR="004E4437" w:rsidRPr="004E4437">
        <w:t>m upravitelj</w:t>
      </w:r>
      <w:r w:rsidR="00DE2425">
        <w:t>ico</w:t>
      </w:r>
      <w:r w:rsidR="004E4437" w:rsidRPr="004E4437">
        <w:t>m, pa</w:t>
      </w:r>
      <w:r w:rsidR="00DE2425">
        <w:t xml:space="preserve"> ju</w:t>
      </w:r>
      <w:r w:rsidR="004E4437" w:rsidRPr="004E4437">
        <w:t xml:space="preserve"> je nastavno to</w:t>
      </w:r>
      <w:r w:rsidR="009D437B">
        <w:t>me trebalo i imenovati stečajnom upraviteljico</w:t>
      </w:r>
      <w:r>
        <w:t xml:space="preserve">m. </w:t>
      </w:r>
    </w:p>
    <w:p w:rsidRDefault="004E4437" w:rsidP="004E4437" w:rsidR="004E4437" w:rsidRPr="004E4437">
      <w:r w:rsidRPr="004E4437">
        <w:t xml:space="preserve"> </w:t>
      </w:r>
      <w:r w:rsidRPr="004E4437">
        <w:tab/>
      </w:r>
      <w:r w:rsidRPr="004E4437">
        <w:tab/>
      </w:r>
    </w:p>
    <w:p w:rsidRDefault="00973106" w:rsidP="00973106" w:rsidR="004E4437" w:rsidRPr="004E4437">
      <w:r>
        <w:t xml:space="preserve"> </w:t>
      </w:r>
      <w:r>
        <w:tab/>
      </w:r>
      <w:r>
        <w:tab/>
      </w:r>
      <w:r w:rsidR="004E4437" w:rsidRPr="004E4437">
        <w:t xml:space="preserve">U Slavonskom Brodu, </w:t>
      </w:r>
      <w:r w:rsidR="000330A7">
        <w:t>07. lipnja</w:t>
      </w:r>
      <w:r w:rsidR="004E4437" w:rsidRPr="004E4437">
        <w:t xml:space="preserve"> 2018. godine</w:t>
      </w:r>
    </w:p>
    <w:p w:rsidRDefault="004E4437" w:rsidP="004E4437" w:rsidR="004E4437" w:rsidRPr="004E4437"/>
    <w:p w:rsidRDefault="004E4437" w:rsidP="004E4437" w:rsidR="004E4437" w:rsidRPr="004E4437">
      <w:r w:rsidRPr="004E4437">
        <w:t xml:space="preserve">                                                                                                          Stečajna sutkinja</w:t>
      </w:r>
    </w:p>
    <w:p w:rsidRDefault="004E4437" w:rsidP="00AA5154" w:rsidR="00A22956" w:rsidRPr="004E4437">
      <w:r w:rsidRPr="004E4437">
        <w:t xml:space="preserve">                                                                           </w:t>
      </w:r>
      <w:r w:rsidR="008655A4">
        <w:t xml:space="preserve">                               </w:t>
      </w:r>
      <w:r w:rsidR="00511D91">
        <w:t xml:space="preserve"> </w:t>
      </w:r>
      <w:r w:rsidRPr="004E4437">
        <w:t>Mirna Vujčić</w:t>
      </w:r>
    </w:p>
    <w:p w:rsidRDefault="004E4437" w:rsidP="00511D91" w:rsidR="004E4437" w:rsidRPr="004E4437">
      <w:r w:rsidRPr="004E4437">
        <w:t xml:space="preserve"> </w:t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  <w:r w:rsidRPr="004E4437">
        <w:tab/>
      </w:r>
    </w:p>
    <w:p w:rsidRDefault="004E4437" w:rsidP="004E4437" w:rsidR="004E4437" w:rsidRPr="004E4437"/>
    <w:p w:rsidRDefault="004E4437" w:rsidP="004E4437" w:rsidR="004E4437" w:rsidRPr="00F52DD8">
      <w:pPr>
        <w:rPr>
          <w:b/>
          <w:sz w:val="20"/>
          <w:szCs w:val="20"/>
        </w:rPr>
      </w:pPr>
      <w:r w:rsidRPr="00F52DD8">
        <w:rPr>
          <w:b/>
          <w:sz w:val="20"/>
          <w:szCs w:val="20"/>
        </w:rPr>
        <w:t xml:space="preserve">NAPUTAK O PRAVNOM LIJEKU  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Protiv ovog rješenja dopuštena je žalba u roku od osam dana od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isteka osmog dana od dana objave rješenja na mrežnoj stranici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e-Oglasna ploča sudova. Žalba se podnosi Visokom trgovačkom </w:t>
      </w:r>
    </w:p>
    <w:p w:rsidRDefault="004E4437" w:rsidP="004E4437" w:rsidR="004E4437" w:rsidRPr="00F52DD8">
      <w:pPr>
        <w:rPr>
          <w:sz w:val="20"/>
          <w:szCs w:val="20"/>
        </w:rPr>
      </w:pPr>
      <w:r w:rsidRPr="00F52DD8">
        <w:rPr>
          <w:sz w:val="20"/>
          <w:szCs w:val="20"/>
        </w:rPr>
        <w:t xml:space="preserve">sudu Republike Hrvatske Zagreb putem ovoga suda u tri primjerka. </w:t>
      </w:r>
    </w:p>
    <w:p w:rsidRDefault="004E4437" w:rsidP="004E4437" w:rsidR="004E4437" w:rsidRPr="004E4437"/>
    <w:p w:rsidRDefault="004E4437" w:rsidP="004E4437" w:rsidR="004E4437" w:rsidRPr="004E4437"/>
    <w:p w:rsidRDefault="004E4437" w:rsidP="004E4437" w:rsidR="004E4437" w:rsidRPr="004E4437">
      <w:r w:rsidRPr="004E4437">
        <w:t xml:space="preserve">  </w:t>
      </w:r>
    </w:p>
    <w:p w:rsidRDefault="004E4437" w:rsidP="004E4437" w:rsidR="004E4437" w:rsidRPr="004E4437">
      <w:r w:rsidRPr="004E4437">
        <w:t>DNA:</w:t>
      </w:r>
    </w:p>
    <w:p w:rsidRDefault="004E4437" w:rsidP="004E4437" w:rsidR="004E4437" w:rsidRPr="004E4437">
      <w:r w:rsidRPr="004E4437">
        <w:t>1.Rješenje objaviti na mrežnoj stranici e-Oglasna ploča sudova</w:t>
      </w:r>
    </w:p>
    <w:p w:rsidRDefault="004E4437" w:rsidP="004E4437" w:rsidR="004E4437" w:rsidRPr="004E4437">
      <w:r w:rsidRPr="004E4437">
        <w:t xml:space="preserve">2. Rješenje dostaviti </w:t>
      </w:r>
    </w:p>
    <w:p w:rsidRDefault="008139B3" w:rsidP="004E4437" w:rsidR="004E4437" w:rsidRPr="004E4437">
      <w:r>
        <w:t>- stečajno</w:t>
      </w:r>
      <w:r w:rsidR="00167E82">
        <w:t>j</w:t>
      </w:r>
      <w:r w:rsidR="004E4437" w:rsidRPr="004E4437">
        <w:t xml:space="preserve"> upravitelj</w:t>
      </w:r>
      <w:r w:rsidR="00167E82">
        <w:t>ici</w:t>
      </w:r>
    </w:p>
    <w:p w:rsidRDefault="004E4437" w:rsidP="004E4437" w:rsidR="004E4437" w:rsidRPr="004E4437">
      <w:r w:rsidRPr="004E4437">
        <w:t xml:space="preserve">- FINI Regionalni centar </w:t>
      </w:r>
      <w:r w:rsidR="006565A0">
        <w:t>Zagreb</w:t>
      </w:r>
      <w:r w:rsidRPr="004E4437">
        <w:t xml:space="preserve"> odmah i po pravomoćnosti</w:t>
      </w:r>
    </w:p>
    <w:p w:rsidRDefault="004E4437" w:rsidP="004E4437" w:rsidR="004E4437" w:rsidRPr="004E4437">
      <w:r w:rsidRPr="004E4437">
        <w:t xml:space="preserve">- ŽDO Građansko-upravni odjel Slavonski Brod </w:t>
      </w:r>
    </w:p>
    <w:p w:rsidRDefault="004E4437" w:rsidP="004E4437" w:rsidR="004E4437" w:rsidRPr="004E4437">
      <w:r w:rsidRPr="004E4437">
        <w:t xml:space="preserve">- Poreznoj upravi , Ispostavi </w:t>
      </w:r>
      <w:r w:rsidR="00394D84">
        <w:t>Zagreb</w:t>
      </w:r>
      <w:r w:rsidRPr="004E4437">
        <w:t xml:space="preserve"> po pravomoćnosti</w:t>
      </w:r>
    </w:p>
    <w:p w:rsidRDefault="004E4437" w:rsidP="004E4437" w:rsidR="004E4437" w:rsidRPr="004E4437">
      <w:r w:rsidRPr="004E4437">
        <w:t>- sudskom registru odmah i po pravomoćnosti u elektronskom obliku</w:t>
      </w:r>
    </w:p>
    <w:p w:rsidRDefault="004E4437" w:rsidP="004E4437" w:rsidR="004E4437">
      <w:r w:rsidRPr="004E4437">
        <w:t xml:space="preserve">- HZZO i HZMO </w:t>
      </w:r>
      <w:proofErr w:type="spellStart"/>
      <w:r w:rsidR="00394D84">
        <w:t>Zgb</w:t>
      </w:r>
      <w:proofErr w:type="spellEnd"/>
      <w:r w:rsidR="00394D84">
        <w:t xml:space="preserve"> </w:t>
      </w:r>
      <w:r w:rsidRPr="004E4437">
        <w:t>po pravomoćnosti</w:t>
      </w:r>
    </w:p>
    <w:p w:rsidRDefault="004E4437" w:rsidP="004E4437" w:rsidR="004E4437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AC1" w:rsidP="000656CE" w:rsidR="007B2AC1">
      <w:r>
        <w:separator/>
      </w:r>
    </w:p>
  </w:endnote>
  <w:endnote w:id="0" w:type="continuationSeparator">
    <w:p w:rsidRDefault="007B2AC1" w:rsidP="000656CE" w:rsidR="007B2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AC1" w:rsidP="000656CE" w:rsidR="007B2AC1">
      <w:r>
        <w:separator/>
      </w:r>
    </w:p>
  </w:footnote>
  <w:footnote w:id="0" w:type="continuationSeparator">
    <w:p w:rsidRDefault="007B2AC1" w:rsidP="000656CE" w:rsidR="007B2A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BC2" w:rsidP="000656CE" w:rsidR="000656CE">
    <w:pPr>
      <w:pStyle w:val="Zaglavlje"/>
      <w:jc w:val="right"/>
    </w:pPr>
    <w:r>
      <w:rPr>
        <w:b/>
      </w:rPr>
      <w:t>Broj: 7/St-1157</w:t>
    </w:r>
    <w:r w:rsidR="002D5097">
      <w:rPr>
        <w:b/>
      </w:rPr>
      <w:t>/2017-</w:t>
    </w:r>
    <w:r w:rsidR="00AA0369">
      <w:rPr>
        <w:b/>
      </w:rPr>
      <w:t>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34B"/>
    <w:rsid w:val="0001353C"/>
    <w:rsid w:val="00020593"/>
    <w:rsid w:val="00031D0F"/>
    <w:rsid w:val="000330A7"/>
    <w:rsid w:val="000656CE"/>
    <w:rsid w:val="00077B12"/>
    <w:rsid w:val="000B686E"/>
    <w:rsid w:val="000E4C57"/>
    <w:rsid w:val="00113E26"/>
    <w:rsid w:val="001508A3"/>
    <w:rsid w:val="00167E82"/>
    <w:rsid w:val="00170F91"/>
    <w:rsid w:val="001A5A80"/>
    <w:rsid w:val="001B2646"/>
    <w:rsid w:val="001C7559"/>
    <w:rsid w:val="00250714"/>
    <w:rsid w:val="0025510A"/>
    <w:rsid w:val="002B7DF7"/>
    <w:rsid w:val="002D5097"/>
    <w:rsid w:val="00312D44"/>
    <w:rsid w:val="003273F1"/>
    <w:rsid w:val="00333294"/>
    <w:rsid w:val="003711BD"/>
    <w:rsid w:val="00375293"/>
    <w:rsid w:val="00375E41"/>
    <w:rsid w:val="003920E9"/>
    <w:rsid w:val="003921FD"/>
    <w:rsid w:val="00394D84"/>
    <w:rsid w:val="0039664B"/>
    <w:rsid w:val="003A278D"/>
    <w:rsid w:val="003D08B9"/>
    <w:rsid w:val="003D0990"/>
    <w:rsid w:val="003E305C"/>
    <w:rsid w:val="003E5A32"/>
    <w:rsid w:val="00417628"/>
    <w:rsid w:val="00417D06"/>
    <w:rsid w:val="004457E3"/>
    <w:rsid w:val="004807EB"/>
    <w:rsid w:val="00490454"/>
    <w:rsid w:val="0049787D"/>
    <w:rsid w:val="004A5BC2"/>
    <w:rsid w:val="004E01B6"/>
    <w:rsid w:val="004E4437"/>
    <w:rsid w:val="004F1337"/>
    <w:rsid w:val="00511D91"/>
    <w:rsid w:val="005522C8"/>
    <w:rsid w:val="00555865"/>
    <w:rsid w:val="005A3E16"/>
    <w:rsid w:val="00603D63"/>
    <w:rsid w:val="00627161"/>
    <w:rsid w:val="00644554"/>
    <w:rsid w:val="006565A0"/>
    <w:rsid w:val="00672FC9"/>
    <w:rsid w:val="00673FB9"/>
    <w:rsid w:val="0067422A"/>
    <w:rsid w:val="00713E79"/>
    <w:rsid w:val="00731A2A"/>
    <w:rsid w:val="00754C1B"/>
    <w:rsid w:val="00761C9B"/>
    <w:rsid w:val="00781602"/>
    <w:rsid w:val="007867AE"/>
    <w:rsid w:val="00786889"/>
    <w:rsid w:val="007907F4"/>
    <w:rsid w:val="00794DC5"/>
    <w:rsid w:val="007B2AC1"/>
    <w:rsid w:val="007C5510"/>
    <w:rsid w:val="007F77AD"/>
    <w:rsid w:val="008139B3"/>
    <w:rsid w:val="008216E0"/>
    <w:rsid w:val="00854997"/>
    <w:rsid w:val="00862366"/>
    <w:rsid w:val="008655A4"/>
    <w:rsid w:val="008A6B01"/>
    <w:rsid w:val="00915833"/>
    <w:rsid w:val="00944132"/>
    <w:rsid w:val="00954056"/>
    <w:rsid w:val="00963A48"/>
    <w:rsid w:val="009665AE"/>
    <w:rsid w:val="00973106"/>
    <w:rsid w:val="00987193"/>
    <w:rsid w:val="00993FE4"/>
    <w:rsid w:val="009A2730"/>
    <w:rsid w:val="009B4355"/>
    <w:rsid w:val="009D437B"/>
    <w:rsid w:val="009E7B0D"/>
    <w:rsid w:val="00A044A9"/>
    <w:rsid w:val="00A22956"/>
    <w:rsid w:val="00A36830"/>
    <w:rsid w:val="00A52B70"/>
    <w:rsid w:val="00AA0369"/>
    <w:rsid w:val="00AA5154"/>
    <w:rsid w:val="00B302AF"/>
    <w:rsid w:val="00B8463F"/>
    <w:rsid w:val="00BA1189"/>
    <w:rsid w:val="00BE5AD0"/>
    <w:rsid w:val="00BF035C"/>
    <w:rsid w:val="00C27773"/>
    <w:rsid w:val="00C3574F"/>
    <w:rsid w:val="00C3633E"/>
    <w:rsid w:val="00C41F87"/>
    <w:rsid w:val="00CB2B46"/>
    <w:rsid w:val="00CB534B"/>
    <w:rsid w:val="00CE24CA"/>
    <w:rsid w:val="00CE75E4"/>
    <w:rsid w:val="00D219F0"/>
    <w:rsid w:val="00D21D17"/>
    <w:rsid w:val="00D331FF"/>
    <w:rsid w:val="00D3365A"/>
    <w:rsid w:val="00D46E93"/>
    <w:rsid w:val="00D55F26"/>
    <w:rsid w:val="00D67311"/>
    <w:rsid w:val="00DB052E"/>
    <w:rsid w:val="00DC63C0"/>
    <w:rsid w:val="00DC765C"/>
    <w:rsid w:val="00DD1A2B"/>
    <w:rsid w:val="00DE2425"/>
    <w:rsid w:val="00DF3DC7"/>
    <w:rsid w:val="00E11363"/>
    <w:rsid w:val="00E15748"/>
    <w:rsid w:val="00E15A5B"/>
    <w:rsid w:val="00E50DC6"/>
    <w:rsid w:val="00E86BAF"/>
    <w:rsid w:val="00E90F3B"/>
    <w:rsid w:val="00EA1435"/>
    <w:rsid w:val="00EE0475"/>
    <w:rsid w:val="00EE3F4E"/>
    <w:rsid w:val="00EF730F"/>
    <w:rsid w:val="00F04887"/>
    <w:rsid w:val="00F06176"/>
    <w:rsid w:val="00F16B02"/>
    <w:rsid w:val="00F5024D"/>
    <w:rsid w:val="00F52DD8"/>
    <w:rsid w:val="00F61798"/>
    <w:rsid w:val="00F76F7F"/>
    <w:rsid w:val="00F82689"/>
    <w:rsid w:val="00FE1B5E"/>
    <w:rsid w:val="00FF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7A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7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7A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56C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56C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6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6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66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66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66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7A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67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7A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56C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56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56C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66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6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66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66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66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15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62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99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LAKONT j.d.o.o. za trgovinu i usluge</item>
      <item>FINA Regionalni centar Zagreb</item>
      <item>Sanja Mišević</item>
    </izvorni_sadrzaj>
    <derivirana_varijabla naziv="DomainObject.Predmet.SudioniciListNaziv_1">
      <item>LAKONT j.d.o.o. za trgovinu i usluge</item>
      <item>FINA Regionalni centar Zagreb</item>
      <item>Sanja Mišević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  <item>Sanja Mišević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  <item>, OIB null</item>
    </izvorni_sadrzaj>
    <derivirana_varijabla naziv="DomainObject.Predmet.SudioniciListNazivOIB_1">
      <item>, OIB 01419284601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AF470-B270-423D-A42D-83D56FF42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1058</properties:Words>
  <properties:Characters>5935</properties:Characters>
  <properties:Lines>122</properties:Lines>
  <properties:Paragraphs>43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2018-06-07T10:55:00Z</dcterms:created>
  <dc:creator>wsadmin</dc:creator>
  <cp:lastModifiedBy>wsadmin</cp:lastModifiedBy>
  <cp:lastPrinted>2018-06-07T11:55:00Z</cp:lastPrinted>
  <dcterms:modified xmlns:xsi="http://www.w3.org/2001/XMLSchema-instance" xsi:type="dcterms:W3CDTF">2018-06-07T12:00:00Z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(St-1157-2017-07.06.2018. LAKONT.docx)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