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6fcc" w14:paraId="56c6fcc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4C4F49">
        <w:rPr>
          <w:b/>
        </w:rPr>
        <w:t xml:space="preserve">                </w:t>
      </w:r>
      <w:r w:rsidR="00334DC6">
        <w:rPr>
          <w:b/>
        </w:rPr>
        <w:t xml:space="preserve"> 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1C79C9">
      <w:pPr>
        <w:rPr>
          <w:b/>
        </w:rPr>
      </w:pPr>
      <w:r>
        <w:rPr>
          <w:b/>
        </w:rPr>
        <w:t>Slavonski Brod</w:t>
      </w:r>
    </w:p>
    <w:p w:rsidRDefault="00FF5397" w:rsidP="00FF5397" w:rsidR="00CC75ED">
      <w:r>
        <w:tab/>
      </w:r>
      <w:r>
        <w:tab/>
      </w:r>
      <w:r>
        <w:tab/>
      </w:r>
      <w:r>
        <w:tab/>
      </w:r>
      <w:r>
        <w:tab/>
      </w:r>
    </w:p>
    <w:p w:rsidRDefault="00CD56B6" w:rsidP="00FF5397" w:rsidR="00CD56B6"/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FF539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FF5397" w:rsidP="00FF5397" w:rsidR="00FF5397">
      <w:pPr>
        <w:jc w:val="both"/>
      </w:pPr>
    </w:p>
    <w:p w:rsidRDefault="00FF5397" w:rsidP="00CC75ED" w:rsidR="00CC75ED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2E79FB">
        <w:t>dužnik</w:t>
      </w:r>
      <w:r w:rsidR="001112F6">
        <w:t>om</w:t>
      </w:r>
      <w:r w:rsidR="002E79FB" w:rsidRPr="002E79FB">
        <w:t xml:space="preserve"> </w:t>
      </w:r>
      <w:r w:rsidR="00734B0E" w:rsidRPr="00734B0E">
        <w:t>VIA TOURS putnička agencija društvo s ograničenom odgovornošću, skraćena tvrtka: VIA TOURS d.o.o., Zabok ( Grad Zabok ), Matije Gupca 97, OIB 45600104808</w:t>
      </w:r>
      <w:r w:rsidR="00C44096" w:rsidRPr="00FA6A11">
        <w:t>,</w:t>
      </w:r>
      <w:r w:rsidR="00C44096" w:rsidRPr="00C44096">
        <w:rPr>
          <w:b/>
        </w:rPr>
        <w:t xml:space="preserve"> </w:t>
      </w:r>
      <w:r>
        <w:t>nakon o</w:t>
      </w:r>
      <w:r w:rsidR="00C44096">
        <w:t>držanog ispitnog ročišta da</w:t>
      </w:r>
      <w:r w:rsidR="004D2BE8">
        <w:t xml:space="preserve">na </w:t>
      </w:r>
      <w:r w:rsidR="00B46541">
        <w:t>06. lipnja</w:t>
      </w:r>
      <w:r w:rsidR="002E79FB">
        <w:t xml:space="preserve"> 201</w:t>
      </w:r>
      <w:r w:rsidR="00B46541">
        <w:t>8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B46541">
        <w:t>08</w:t>
      </w:r>
      <w:r w:rsidR="001112F6">
        <w:t>.</w:t>
      </w:r>
      <w:r w:rsidR="00AB1BAD">
        <w:t xml:space="preserve"> </w:t>
      </w:r>
      <w:r w:rsidR="00B46541">
        <w:t>lipnja</w:t>
      </w:r>
      <w:r w:rsidR="00FB009E">
        <w:t xml:space="preserve"> 201</w:t>
      </w:r>
      <w:r w:rsidR="00B46541">
        <w:t>8</w:t>
      </w:r>
      <w:r>
        <w:t xml:space="preserve">. </w:t>
      </w:r>
      <w:r w:rsidR="00BD5342">
        <w:t>g</w:t>
      </w:r>
      <w:r>
        <w:t>odine</w:t>
      </w:r>
    </w:p>
    <w:p w:rsidRDefault="004C4F49" w:rsidP="00CC75ED" w:rsidR="004C4F49">
      <w:pPr>
        <w:jc w:val="both"/>
      </w:pP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4F1773" w:rsidP="00A944CC" w:rsidR="004F1773">
      <w:pPr>
        <w:jc w:val="both"/>
        <w:rPr>
          <w:b/>
        </w:rPr>
      </w:pPr>
    </w:p>
    <w:p w:rsidRDefault="00A944CC" w:rsidP="00E54518" w:rsidR="0006366B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A944CC">
        <w:rPr>
          <w:b/>
        </w:rPr>
        <w:t>I.</w:t>
      </w:r>
      <w:r>
        <w:t xml:space="preserve"> </w:t>
      </w:r>
      <w:r w:rsidR="00E54518" w:rsidRPr="00E54518">
        <w:rPr>
          <w:b/>
        </w:rPr>
        <w:t>a)</w:t>
      </w:r>
      <w:r w:rsidR="00E54518"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 w:rsidR="007D6839">
        <w:t>su</w:t>
      </w:r>
      <w:r w:rsidR="00E54518">
        <w:t xml:space="preserve"> tražbine stečajnih </w:t>
      </w:r>
      <w:r w:rsidR="007D6839">
        <w:t xml:space="preserve">vjerovnika </w:t>
      </w:r>
      <w:r w:rsidR="00E54518">
        <w:t xml:space="preserve">prvog višeg isplatnog reda u iznosima kako slijedi: </w:t>
      </w:r>
    </w:p>
    <w:p w:rsidRDefault="00FF5397" w:rsidP="00FF5397" w:rsidR="00FF5397">
      <w:pPr>
        <w:rPr>
          <w:b/>
        </w:rPr>
      </w:pPr>
    </w:p>
    <w:p w:rsidRDefault="006A5EEE" w:rsidP="006A5EEE" w:rsidR="00AD47B8">
      <w:pPr>
        <w:rPr>
          <w:szCs w:val="22"/>
        </w:rPr>
      </w:pPr>
      <w:r>
        <w:rPr>
          <w:szCs w:val="22"/>
        </w:rPr>
        <w:t>1.</w:t>
      </w:r>
      <w:r w:rsidR="00F80FE7">
        <w:rPr>
          <w:szCs w:val="22"/>
        </w:rPr>
        <w:t xml:space="preserve"> R</w:t>
      </w:r>
      <w:r w:rsidR="00AD47B8">
        <w:rPr>
          <w:szCs w:val="22"/>
        </w:rPr>
        <w:t xml:space="preserve">epublika </w:t>
      </w:r>
      <w:r w:rsidR="00F80FE7">
        <w:rPr>
          <w:szCs w:val="22"/>
        </w:rPr>
        <w:t>H</w:t>
      </w:r>
      <w:r w:rsidR="00AD47B8">
        <w:rPr>
          <w:szCs w:val="22"/>
        </w:rPr>
        <w:t>rvatska</w:t>
      </w:r>
      <w:r w:rsidR="00F80FE7">
        <w:rPr>
          <w:szCs w:val="22"/>
        </w:rPr>
        <w:t xml:space="preserve"> M</w:t>
      </w:r>
      <w:r w:rsidR="00AD47B8">
        <w:rPr>
          <w:szCs w:val="22"/>
        </w:rPr>
        <w:t>inistarstvo financija</w:t>
      </w:r>
    </w:p>
    <w:p w:rsidRDefault="00F80FE7" w:rsidP="006A5EEE" w:rsidR="00F80FE7" w:rsidRPr="006A5EEE">
      <w:pPr>
        <w:rPr>
          <w:szCs w:val="22"/>
        </w:rPr>
      </w:pPr>
      <w:r>
        <w:rPr>
          <w:szCs w:val="22"/>
        </w:rPr>
        <w:t>Porezna uprava</w:t>
      </w:r>
      <w:r w:rsidR="006A5EEE" w:rsidRPr="006A5EEE">
        <w:rPr>
          <w:szCs w:val="22"/>
        </w:rPr>
        <w:t>,</w:t>
      </w:r>
      <w:r w:rsidR="00AD47B8">
        <w:rPr>
          <w:szCs w:val="22"/>
        </w:rPr>
        <w:t xml:space="preserve"> </w:t>
      </w:r>
      <w:r>
        <w:rPr>
          <w:szCs w:val="22"/>
        </w:rPr>
        <w:t xml:space="preserve">Područni ured Krapina </w:t>
      </w:r>
    </w:p>
    <w:p w:rsidRDefault="00F80FE7" w:rsidP="006A5EEE" w:rsidR="006A5EEE" w:rsidRPr="006A5EEE">
      <w:pPr>
        <w:rPr>
          <w:szCs w:val="22"/>
        </w:rPr>
      </w:pPr>
      <w:r>
        <w:rPr>
          <w:szCs w:val="22"/>
        </w:rPr>
        <w:t>Zagreb</w:t>
      </w:r>
      <w:r w:rsidR="006A5EEE" w:rsidRPr="006A5EEE">
        <w:rPr>
          <w:szCs w:val="22"/>
        </w:rPr>
        <w:t>,</w:t>
      </w:r>
      <w:r>
        <w:rPr>
          <w:szCs w:val="22"/>
        </w:rPr>
        <w:t xml:space="preserve"> Katančićeva 5/A </w:t>
      </w:r>
      <w:r w:rsidR="006A5EEE" w:rsidRPr="006A5EEE">
        <w:rPr>
          <w:szCs w:val="22"/>
        </w:rPr>
        <w:t xml:space="preserve">                                      </w:t>
      </w:r>
      <w:r w:rsidR="00CB24DB">
        <w:rPr>
          <w:szCs w:val="22"/>
        </w:rPr>
        <w:t xml:space="preserve">      </w:t>
      </w:r>
      <w:r w:rsidR="006A5EEE" w:rsidRPr="006A5EEE">
        <w:rPr>
          <w:szCs w:val="22"/>
        </w:rPr>
        <w:t xml:space="preserve">    </w:t>
      </w:r>
      <w:r w:rsidR="006A5EEE">
        <w:rPr>
          <w:szCs w:val="22"/>
        </w:rPr>
        <w:t xml:space="preserve">  </w:t>
      </w:r>
      <w:r w:rsidR="004B4C66">
        <w:rPr>
          <w:szCs w:val="22"/>
        </w:rPr>
        <w:t xml:space="preserve">    </w:t>
      </w:r>
      <w:r w:rsidR="006A5EEE">
        <w:rPr>
          <w:szCs w:val="22"/>
        </w:rPr>
        <w:t xml:space="preserve"> </w:t>
      </w:r>
      <w:r w:rsidR="006A5EEE" w:rsidRPr="006A5EEE">
        <w:rPr>
          <w:szCs w:val="22"/>
        </w:rPr>
        <w:t xml:space="preserve"> </w:t>
      </w:r>
      <w:r w:rsidR="00BC2457" w:rsidRPr="006A5EEE">
        <w:rPr>
          <w:szCs w:val="22"/>
        </w:rPr>
        <w:t xml:space="preserve">u iznosu od     </w:t>
      </w:r>
      <w:r>
        <w:rPr>
          <w:szCs w:val="22"/>
        </w:rPr>
        <w:t>27.295,13</w:t>
      </w:r>
      <w:r w:rsidR="006A5EEE" w:rsidRPr="006A5EEE">
        <w:rPr>
          <w:szCs w:val="22"/>
        </w:rPr>
        <w:t xml:space="preserve"> Kn</w:t>
      </w:r>
    </w:p>
    <w:p w:rsidRDefault="00C50622" w:rsidP="004C4F49" w:rsidR="004C4F49">
      <w:pPr>
        <w:rPr>
          <w:szCs w:val="22"/>
        </w:rPr>
      </w:pPr>
      <w:r>
        <w:rPr>
          <w:szCs w:val="22"/>
        </w:rPr>
        <w:t>OIB 18683136487</w:t>
      </w:r>
      <w:r w:rsidR="00BC2457" w:rsidRPr="006A5EEE">
        <w:rPr>
          <w:szCs w:val="22"/>
        </w:rPr>
        <w:t xml:space="preserve">                               </w:t>
      </w:r>
      <w:r w:rsidR="004C4F49">
        <w:rPr>
          <w:szCs w:val="22"/>
        </w:rPr>
        <w:t xml:space="preserve">   </w:t>
      </w:r>
      <w:r w:rsidR="004B4C66">
        <w:rPr>
          <w:szCs w:val="22"/>
        </w:rPr>
        <w:t xml:space="preserve">                        </w:t>
      </w:r>
      <w:r w:rsidR="00213E5E">
        <w:rPr>
          <w:szCs w:val="22"/>
        </w:rPr>
        <w:t xml:space="preserve">                      </w:t>
      </w:r>
      <w:r w:rsidR="005B3829">
        <w:rPr>
          <w:szCs w:val="22"/>
        </w:rPr>
        <w:t xml:space="preserve">                                                              </w:t>
      </w:r>
      <w:r w:rsidR="00213E5E">
        <w:rPr>
          <w:szCs w:val="22"/>
        </w:rPr>
        <w:t xml:space="preserve"> </w:t>
      </w:r>
    </w:p>
    <w:p w:rsidRDefault="004565ED" w:rsidP="00671ABE" w:rsidR="00CF4B5F" w:rsidRPr="00671ABE">
      <w:pPr>
        <w:rPr>
          <w:szCs w:val="22"/>
        </w:rPr>
      </w:pPr>
      <w:r w:rsidRPr="00671ABE">
        <w:rPr>
          <w:szCs w:val="22"/>
        </w:rPr>
        <w:t xml:space="preserve"> </w:t>
      </w:r>
      <w:r w:rsidR="0006366B" w:rsidRPr="00671ABE">
        <w:rPr>
          <w:szCs w:val="22"/>
        </w:rPr>
        <w:tab/>
      </w:r>
      <w:r w:rsidR="0006366B" w:rsidRPr="00671ABE">
        <w:rPr>
          <w:szCs w:val="22"/>
        </w:rPr>
        <w:tab/>
        <w:t xml:space="preserve">  </w:t>
      </w:r>
      <w:r w:rsidR="008860B1" w:rsidRPr="00671ABE">
        <w:rPr>
          <w:szCs w:val="22"/>
        </w:rPr>
        <w:t xml:space="preserve">  </w:t>
      </w:r>
      <w:r w:rsidR="0006366B" w:rsidRPr="00671ABE">
        <w:rPr>
          <w:szCs w:val="22"/>
        </w:rPr>
        <w:t xml:space="preserve">      </w:t>
      </w:r>
    </w:p>
    <w:p w:rsidRDefault="005B3829" w:rsidP="004D2BE8" w:rsidR="00CD56B6">
      <w:pPr>
        <w:tabs>
          <w:tab w:pos="5910" w:val="left"/>
        </w:tabs>
      </w:pPr>
      <w:r>
        <w:t xml:space="preserve">                                                                                              </w:t>
      </w:r>
    </w:p>
    <w:p w:rsidRDefault="00FF5397" w:rsidP="00671ABE" w:rsidR="00CC75ED">
      <w:pPr>
        <w:jc w:val="both"/>
        <w:rPr>
          <w:b/>
        </w:rPr>
      </w:pPr>
      <w:r w:rsidRPr="001A695E">
        <w:rPr>
          <w:b/>
        </w:rPr>
        <w:t>UKUPNO:</w:t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>
        <w:tab/>
      </w:r>
      <w:r w:rsidR="00671ABE">
        <w:t xml:space="preserve">         </w:t>
      </w:r>
      <w:r w:rsidR="008B2D9E">
        <w:t xml:space="preserve">    </w:t>
      </w:r>
      <w:r w:rsidR="00671ABE">
        <w:t xml:space="preserve">u </w:t>
      </w:r>
      <w:r w:rsidR="00BC2457">
        <w:t xml:space="preserve">iznosu         </w:t>
      </w:r>
      <w:r w:rsidR="00C50622" w:rsidRPr="00C50622">
        <w:rPr>
          <w:b/>
          <w:szCs w:val="22"/>
        </w:rPr>
        <w:t>27.295,13</w:t>
      </w:r>
      <w:r w:rsidR="00C50622" w:rsidRPr="00C50622">
        <w:rPr>
          <w:szCs w:val="22"/>
        </w:rPr>
        <w:t xml:space="preserve"> </w:t>
      </w:r>
      <w:r w:rsidR="00671ABE">
        <w:rPr>
          <w:b/>
        </w:rPr>
        <w:t>Kn</w:t>
      </w:r>
      <w:r w:rsidR="002E1104">
        <w:rPr>
          <w:b/>
        </w:rPr>
        <w:t xml:space="preserve">              </w:t>
      </w:r>
    </w:p>
    <w:p w:rsidRDefault="00E54518" w:rsidP="00B34AC0" w:rsidR="00E54518">
      <w:pPr>
        <w:rPr>
          <w:b/>
        </w:rPr>
      </w:pPr>
    </w:p>
    <w:p w:rsidRDefault="002A7851" w:rsidP="00B34AC0" w:rsidR="002A7851">
      <w:pPr>
        <w:rPr>
          <w:b/>
        </w:rPr>
      </w:pPr>
    </w:p>
    <w:p w:rsidRDefault="00E54518" w:rsidP="00E54518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b</w:t>
      </w:r>
      <w:r w:rsidRPr="00E54518">
        <w:rPr>
          <w:b/>
        </w:rPr>
        <w:t>)</w:t>
      </w:r>
      <w:r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>
        <w:t>s</w:t>
      </w:r>
      <w:r w:rsidR="007D6839">
        <w:t>u</w:t>
      </w:r>
      <w:r>
        <w:t xml:space="preserve"> tražbine stečajnih</w:t>
      </w:r>
      <w:r w:rsidR="007D6839">
        <w:t xml:space="preserve"> vjerovnika</w:t>
      </w:r>
      <w:r>
        <w:t xml:space="preserve"> drugog višeg isplatnog reda u iznosima kako slijedi: </w:t>
      </w:r>
    </w:p>
    <w:p w:rsidRDefault="00273309" w:rsidP="00273309" w:rsidR="00273309" w:rsidRPr="00273309">
      <w:pPr>
        <w:pStyle w:val="Bezproreda1"/>
        <w:framePr w:y="443" w:x="1891" w:vAnchor="text" w:hAnchor="page" w:wrap="around" w:hSpace="180"/>
        <w:spacing w:lineRule="auto" w:line="276"/>
        <w:rPr>
          <w:szCs w:val="24"/>
        </w:rPr>
      </w:pPr>
      <w:r w:rsidRPr="00273309">
        <w:rPr>
          <w:szCs w:val="24"/>
        </w:rPr>
        <w:t xml:space="preserve">1. HRVATSKE VODE pravna osoba </w:t>
      </w:r>
    </w:p>
    <w:p w:rsidRDefault="00273309" w:rsidP="00273309" w:rsidR="00273309" w:rsidRPr="00273309">
      <w:pPr>
        <w:pStyle w:val="Bezproreda1"/>
        <w:framePr w:y="443" w:x="1891" w:vAnchor="text" w:hAnchor="page" w:wrap="around" w:hSpace="180"/>
        <w:spacing w:lineRule="auto" w:line="276"/>
        <w:rPr>
          <w:szCs w:val="24"/>
        </w:rPr>
      </w:pPr>
      <w:r w:rsidRPr="00273309">
        <w:rPr>
          <w:szCs w:val="24"/>
        </w:rPr>
        <w:t>za upravljanje vodama</w:t>
      </w:r>
    </w:p>
    <w:p w:rsidRDefault="00273309" w:rsidP="00273309" w:rsidR="00273309" w:rsidRPr="00273309">
      <w:pPr>
        <w:framePr w:y="443" w:x="1891" w:vAnchor="text" w:hAnchor="page" w:wrap="around" w:hSpace="180"/>
        <w:spacing w:lineRule="auto" w:line="276"/>
      </w:pPr>
      <w:r w:rsidRPr="00273309">
        <w:t xml:space="preserve">Zagreb, Ulica grada Vukovara </w:t>
      </w:r>
    </w:p>
    <w:p w:rsidRDefault="00203A23" w:rsidP="00203A23" w:rsidR="00203A23" w:rsidRPr="00273309">
      <w:pPr>
        <w:rPr>
          <w:b/>
        </w:rPr>
      </w:pPr>
    </w:p>
    <w:p w:rsidRDefault="00273309" w:rsidP="00DD71BB" w:rsidR="00595CB9" w:rsidRPr="002A7851">
      <w:pPr>
        <w:jc w:val="both"/>
        <w:rPr>
          <w:szCs w:val="22"/>
        </w:rPr>
      </w:pPr>
      <w:r>
        <w:t xml:space="preserve"> </w:t>
      </w:r>
      <w:r w:rsidR="00DD71BB" w:rsidRPr="00273309">
        <w:t>OIB 28921383001</w:t>
      </w:r>
      <w:r w:rsidR="00671ABE" w:rsidRPr="00273309">
        <w:t xml:space="preserve">                   </w:t>
      </w:r>
      <w:r w:rsidR="005B3829" w:rsidRPr="00273309">
        <w:t xml:space="preserve"> </w:t>
      </w:r>
      <w:r w:rsidR="00977854" w:rsidRPr="00273309">
        <w:t xml:space="preserve">                    </w:t>
      </w:r>
      <w:r w:rsidR="00DD71BB" w:rsidRPr="00273309">
        <w:t xml:space="preserve">                    </w:t>
      </w:r>
      <w:r w:rsidR="002A7851" w:rsidRPr="00273309">
        <w:t xml:space="preserve"> </w:t>
      </w:r>
      <w:r w:rsidR="008B2D9E">
        <w:t xml:space="preserve"> </w:t>
      </w:r>
      <w:r w:rsidR="006E798F">
        <w:t xml:space="preserve">   </w:t>
      </w:r>
      <w:r w:rsidR="00671ABE" w:rsidRPr="00671ABE">
        <w:rPr>
          <w:szCs w:val="22"/>
        </w:rPr>
        <w:t>u iznosu od</w:t>
      </w:r>
      <w:r w:rsidR="006E798F">
        <w:rPr>
          <w:szCs w:val="22"/>
        </w:rPr>
        <w:t xml:space="preserve">     </w:t>
      </w:r>
      <w:r w:rsidR="00671ABE" w:rsidRPr="00671ABE">
        <w:rPr>
          <w:szCs w:val="22"/>
        </w:rPr>
        <w:t xml:space="preserve">       </w:t>
      </w:r>
      <w:r w:rsidR="00DD71BB" w:rsidRPr="00DD71BB">
        <w:t>509,80 Kn</w:t>
      </w:r>
      <w:r w:rsidR="00DD71BB" w:rsidRPr="00671ABE">
        <w:rPr>
          <w:szCs w:val="22"/>
        </w:rPr>
        <w:t xml:space="preserve"> </w:t>
      </w:r>
      <w:r w:rsidR="00671ABE">
        <w:rPr>
          <w:szCs w:val="22"/>
        </w:rPr>
        <w:t xml:space="preserve">   </w:t>
      </w:r>
      <w:r w:rsidR="0006366B">
        <w:rPr>
          <w:szCs w:val="22"/>
        </w:rPr>
        <w:t xml:space="preserve"> </w:t>
      </w:r>
    </w:p>
    <w:p w:rsidRDefault="007314A7" w:rsidP="00855A99" w:rsidR="007314A7" w:rsidRPr="00855A99">
      <w:pPr>
        <w:pStyle w:val="Bezproreda1"/>
        <w:rPr>
          <w:b/>
        </w:rPr>
      </w:pPr>
      <w:r>
        <w:t xml:space="preserve">                                                                                                      </w:t>
      </w:r>
    </w:p>
    <w:p w:rsidRDefault="00617119" w:rsidP="00DD71BB" w:rsidR="00DD71BB" w:rsidRPr="005D501E">
      <w:pPr>
        <w:pStyle w:val="Bezproreda1"/>
        <w:framePr w:y="153" w:xAlign="center" w:vAnchor="text" w:hAnchor="margin" w:wrap="around" w:hSpace="180"/>
        <w:spacing w:lineRule="auto" w:line="276"/>
        <w:rPr>
          <w:szCs w:val="24"/>
        </w:rPr>
      </w:pPr>
      <w:r>
        <w:lastRenderedPageBreak/>
        <w:t>2.</w:t>
      </w:r>
      <w:r w:rsidR="00DD71BB" w:rsidRPr="00DD71BB">
        <w:rPr>
          <w:sz w:val="22"/>
        </w:rPr>
        <w:t xml:space="preserve"> </w:t>
      </w:r>
      <w:r w:rsidR="00DD71BB" w:rsidRPr="005D501E">
        <w:rPr>
          <w:szCs w:val="24"/>
        </w:rPr>
        <w:t>GRAD ZABOK</w:t>
      </w:r>
    </w:p>
    <w:p w:rsidRDefault="00DD71BB" w:rsidP="00DD71BB" w:rsidR="00DD71BB" w:rsidRPr="00DD71BB">
      <w:pPr>
        <w:framePr w:y="153" w:xAlign="center" w:vAnchor="text" w:hAnchor="margin" w:wrap="around" w:hSpace="180"/>
        <w:spacing w:lineRule="auto" w:line="276"/>
      </w:pPr>
      <w:r w:rsidRPr="00DD71BB">
        <w:t xml:space="preserve">Zivtov trg 10, Zabok, </w:t>
      </w:r>
    </w:p>
    <w:p w:rsidRDefault="00DD71BB" w:rsidP="005B3829" w:rsidR="00977854">
      <w:pPr>
        <w:jc w:val="both"/>
        <w:rPr>
          <w:szCs w:val="22"/>
        </w:rPr>
      </w:pPr>
      <w:r w:rsidRPr="005D501E">
        <w:t xml:space="preserve">OIB 39265120858             </w:t>
      </w:r>
      <w:r w:rsidR="00977854" w:rsidRPr="005D501E">
        <w:t xml:space="preserve">                                        </w:t>
      </w:r>
      <w:r w:rsidR="00CC5415" w:rsidRPr="005D501E">
        <w:t xml:space="preserve">    </w:t>
      </w:r>
      <w:r w:rsidR="005D501E">
        <w:t xml:space="preserve">     </w:t>
      </w:r>
      <w:r w:rsidR="006E798F">
        <w:t xml:space="preserve">  </w:t>
      </w:r>
      <w:r w:rsidR="002A7851" w:rsidRPr="005D501E">
        <w:t xml:space="preserve">  </w:t>
      </w:r>
      <w:r w:rsidR="008B2D9E">
        <w:rPr>
          <w:szCs w:val="22"/>
        </w:rPr>
        <w:t xml:space="preserve">u iznosu od   </w:t>
      </w:r>
      <w:r w:rsidR="006E798F">
        <w:rPr>
          <w:szCs w:val="22"/>
        </w:rPr>
        <w:t xml:space="preserve">  </w:t>
      </w:r>
      <w:r w:rsidR="005D501E" w:rsidRPr="005D501E">
        <w:t>32.871,27</w:t>
      </w:r>
      <w:r w:rsidR="005D501E">
        <w:rPr>
          <w:sz w:val="22"/>
        </w:rPr>
        <w:t xml:space="preserve"> </w:t>
      </w:r>
      <w:r w:rsidR="005D501E" w:rsidRPr="00977854">
        <w:rPr>
          <w:szCs w:val="22"/>
        </w:rPr>
        <w:t xml:space="preserve"> </w:t>
      </w:r>
      <w:r w:rsidR="00977854" w:rsidRPr="00977854">
        <w:rPr>
          <w:szCs w:val="22"/>
        </w:rPr>
        <w:t>Kn</w:t>
      </w:r>
      <w:r w:rsidR="00977854">
        <w:rPr>
          <w:szCs w:val="22"/>
        </w:rPr>
        <w:t xml:space="preserve">  </w:t>
      </w:r>
    </w:p>
    <w:p w:rsidRDefault="00977854" w:rsidP="005B3829" w:rsidR="005B3829">
      <w:pPr>
        <w:jc w:val="both"/>
        <w:rPr>
          <w:szCs w:val="22"/>
        </w:rPr>
      </w:pPr>
      <w:r>
        <w:rPr>
          <w:szCs w:val="22"/>
        </w:rPr>
        <w:t xml:space="preserve">                                                               </w:t>
      </w:r>
      <w:r w:rsidR="00BC2457">
        <w:rPr>
          <w:szCs w:val="22"/>
        </w:rPr>
        <w:t xml:space="preserve">              </w:t>
      </w:r>
      <w:r w:rsidR="00AD1936">
        <w:rPr>
          <w:szCs w:val="22"/>
        </w:rPr>
        <w:t xml:space="preserve">   </w:t>
      </w:r>
      <w:r w:rsidR="005B3829">
        <w:rPr>
          <w:szCs w:val="22"/>
        </w:rPr>
        <w:t xml:space="preserve">  </w:t>
      </w:r>
    </w:p>
    <w:p w:rsidRDefault="005B3829" w:rsidP="002B0B48" w:rsidR="002B0B48" w:rsidRPr="002B0B48">
      <w:pPr>
        <w:pStyle w:val="Bezproreda1"/>
        <w:framePr w:y="153" w:xAlign="center" w:vAnchor="text" w:hAnchor="margin" w:wrap="around" w:hSpace="180"/>
        <w:spacing w:lineRule="auto" w:line="276"/>
        <w:rPr>
          <w:szCs w:val="24"/>
        </w:rPr>
      </w:pPr>
      <w:r>
        <w:t>3.</w:t>
      </w:r>
      <w:r w:rsidR="002B0B48" w:rsidRPr="002B0B48">
        <w:rPr>
          <w:sz w:val="22"/>
        </w:rPr>
        <w:t xml:space="preserve"> </w:t>
      </w:r>
      <w:r w:rsidR="002B0B48" w:rsidRPr="002B0B48">
        <w:rPr>
          <w:szCs w:val="24"/>
        </w:rPr>
        <w:t>HRVATSKI ZAVOD ZA ZAPOŠLJAVANJE,</w:t>
      </w:r>
    </w:p>
    <w:p w:rsidRDefault="002B0B48" w:rsidP="002B0B48" w:rsidR="002B0B48" w:rsidRPr="002B0B48">
      <w:pPr>
        <w:pStyle w:val="Bezproreda1"/>
        <w:framePr w:y="153" w:xAlign="center" w:vAnchor="text" w:hAnchor="margin" w:wrap="around" w:hSpace="180"/>
        <w:spacing w:lineRule="auto" w:line="276"/>
        <w:rPr>
          <w:szCs w:val="24"/>
        </w:rPr>
      </w:pPr>
      <w:r w:rsidRPr="002B0B48">
        <w:rPr>
          <w:szCs w:val="24"/>
        </w:rPr>
        <w:t xml:space="preserve"> SREDIŠNJI URED ZAGREB, </w:t>
      </w:r>
    </w:p>
    <w:p w:rsidRDefault="002B0B48" w:rsidP="002B0B48" w:rsidR="002B0B48" w:rsidRPr="002B0B48">
      <w:pPr>
        <w:framePr w:y="153" w:xAlign="center" w:vAnchor="text" w:hAnchor="margin" w:wrap="around" w:hSpace="180"/>
        <w:spacing w:lineRule="auto" w:line="276"/>
      </w:pPr>
      <w:r w:rsidRPr="002B0B48">
        <w:t>Radnička cesta 1,</w:t>
      </w:r>
    </w:p>
    <w:p w:rsidRDefault="002B0B48" w:rsidP="002B0B48" w:rsidR="00977854">
      <w:pPr>
        <w:jc w:val="both"/>
        <w:rPr>
          <w:szCs w:val="22"/>
        </w:rPr>
      </w:pPr>
      <w:r w:rsidRPr="002B0B48">
        <w:t>OIB 91547293790</w:t>
      </w:r>
      <w:r w:rsidR="00977854">
        <w:rPr>
          <w:szCs w:val="22"/>
        </w:rPr>
        <w:t xml:space="preserve">                          </w:t>
      </w:r>
      <w:r w:rsidR="00CC5415">
        <w:rPr>
          <w:szCs w:val="22"/>
        </w:rPr>
        <w:t xml:space="preserve">      </w:t>
      </w:r>
      <w:r w:rsidR="002A7851">
        <w:rPr>
          <w:szCs w:val="22"/>
        </w:rPr>
        <w:t xml:space="preserve">      </w:t>
      </w:r>
      <w:r>
        <w:rPr>
          <w:szCs w:val="22"/>
        </w:rPr>
        <w:t xml:space="preserve">    </w:t>
      </w:r>
      <w:r>
        <w:rPr>
          <w:szCs w:val="22"/>
        </w:rPr>
        <w:tab/>
      </w:r>
      <w:r>
        <w:rPr>
          <w:szCs w:val="22"/>
        </w:rPr>
        <w:tab/>
        <w:t xml:space="preserve">       </w:t>
      </w:r>
      <w:r w:rsidR="006E798F">
        <w:rPr>
          <w:szCs w:val="22"/>
        </w:rPr>
        <w:t xml:space="preserve">  </w:t>
      </w:r>
      <w:r>
        <w:rPr>
          <w:szCs w:val="22"/>
        </w:rPr>
        <w:t xml:space="preserve">  </w:t>
      </w:r>
      <w:r w:rsidR="00977854">
        <w:rPr>
          <w:szCs w:val="22"/>
        </w:rPr>
        <w:t xml:space="preserve"> </w:t>
      </w:r>
      <w:r w:rsidR="00977854" w:rsidRPr="00977854">
        <w:rPr>
          <w:szCs w:val="22"/>
        </w:rPr>
        <w:t>u iznosu od</w:t>
      </w:r>
      <w:r>
        <w:rPr>
          <w:szCs w:val="22"/>
        </w:rPr>
        <w:t xml:space="preserve"> </w:t>
      </w:r>
      <w:r w:rsidR="00977854" w:rsidRPr="00977854">
        <w:rPr>
          <w:szCs w:val="22"/>
        </w:rPr>
        <w:t xml:space="preserve">  </w:t>
      </w:r>
      <w:r w:rsidR="006E798F">
        <w:rPr>
          <w:szCs w:val="22"/>
        </w:rPr>
        <w:t xml:space="preserve">   </w:t>
      </w:r>
      <w:r w:rsidRPr="006E798F">
        <w:t>30.871,39</w:t>
      </w:r>
      <w:r w:rsidRPr="00977854">
        <w:rPr>
          <w:szCs w:val="22"/>
        </w:rPr>
        <w:t xml:space="preserve"> </w:t>
      </w:r>
      <w:r w:rsidR="00977854" w:rsidRPr="00977854">
        <w:rPr>
          <w:szCs w:val="22"/>
        </w:rPr>
        <w:t>Kn</w:t>
      </w:r>
      <w:r w:rsidR="00977854">
        <w:rPr>
          <w:szCs w:val="22"/>
        </w:rPr>
        <w:t xml:space="preserve">             </w:t>
      </w:r>
    </w:p>
    <w:p w:rsidRDefault="00BC2457" w:rsidP="005B3829" w:rsidR="005B3829">
      <w:pPr>
        <w:jc w:val="both"/>
        <w:rPr>
          <w:szCs w:val="22"/>
        </w:rPr>
      </w:pPr>
      <w:r>
        <w:rPr>
          <w:szCs w:val="22"/>
        </w:rPr>
        <w:t xml:space="preserve">                  </w:t>
      </w:r>
      <w:r w:rsidR="00AD1936">
        <w:rPr>
          <w:szCs w:val="22"/>
        </w:rPr>
        <w:t xml:space="preserve">  </w:t>
      </w:r>
      <w:r w:rsidR="00977854">
        <w:rPr>
          <w:szCs w:val="22"/>
        </w:rPr>
        <w:t xml:space="preserve">                                                              </w:t>
      </w:r>
      <w:r w:rsidR="00AD1936">
        <w:rPr>
          <w:szCs w:val="22"/>
        </w:rPr>
        <w:t xml:space="preserve"> </w:t>
      </w:r>
      <w:r w:rsidR="005B3829">
        <w:rPr>
          <w:szCs w:val="22"/>
        </w:rPr>
        <w:t xml:space="preserve">  </w:t>
      </w:r>
    </w:p>
    <w:p w:rsidRDefault="005B3829" w:rsidP="005B3829" w:rsidR="005B3829">
      <w:pPr>
        <w:jc w:val="both"/>
        <w:rPr>
          <w:szCs w:val="22"/>
        </w:rPr>
      </w:pPr>
    </w:p>
    <w:p w:rsidRDefault="005B3829" w:rsidP="002B0B48" w:rsidR="002B0B48" w:rsidRPr="002B0B48">
      <w:pPr>
        <w:jc w:val="both"/>
        <w:rPr>
          <w:szCs w:val="22"/>
        </w:rPr>
      </w:pPr>
      <w:r>
        <w:rPr>
          <w:szCs w:val="22"/>
        </w:rPr>
        <w:t>4.</w:t>
      </w:r>
      <w:r w:rsidR="00CC5415">
        <w:rPr>
          <w:szCs w:val="22"/>
        </w:rPr>
        <w:t xml:space="preserve">  </w:t>
      </w:r>
      <w:r w:rsidR="002B0B48" w:rsidRPr="002B0B48">
        <w:rPr>
          <w:szCs w:val="22"/>
        </w:rPr>
        <w:t xml:space="preserve">RAIFFEISENBANK AUSTRIA d.d. </w:t>
      </w:r>
    </w:p>
    <w:p w:rsidRDefault="002B0B48" w:rsidP="002B0B48" w:rsidR="002B0B48">
      <w:pPr>
        <w:jc w:val="both"/>
        <w:rPr>
          <w:szCs w:val="22"/>
        </w:rPr>
      </w:pPr>
      <w:r w:rsidRPr="002B0B48">
        <w:rPr>
          <w:szCs w:val="22"/>
        </w:rPr>
        <w:t xml:space="preserve">Zagreb, Magazinska cesta 69, </w:t>
      </w:r>
    </w:p>
    <w:p w:rsidRDefault="002B0B48" w:rsidP="005B3829" w:rsidR="00E0561A">
      <w:pPr>
        <w:jc w:val="both"/>
        <w:rPr>
          <w:szCs w:val="22"/>
        </w:rPr>
      </w:pPr>
      <w:r w:rsidRPr="002B0B48">
        <w:rPr>
          <w:szCs w:val="22"/>
        </w:rPr>
        <w:t>OIB 53056966535</w:t>
      </w:r>
      <w:r w:rsidR="008B2D9E">
        <w:rPr>
          <w:szCs w:val="22"/>
        </w:rPr>
        <w:tab/>
      </w:r>
      <w:r w:rsidR="008B2D9E">
        <w:rPr>
          <w:szCs w:val="22"/>
        </w:rPr>
        <w:tab/>
      </w:r>
      <w:r w:rsidR="008B2D9E">
        <w:rPr>
          <w:szCs w:val="22"/>
        </w:rPr>
        <w:tab/>
      </w:r>
      <w:r w:rsidR="008B2D9E">
        <w:rPr>
          <w:szCs w:val="22"/>
        </w:rPr>
        <w:tab/>
      </w:r>
      <w:r w:rsidR="008B2D9E">
        <w:rPr>
          <w:szCs w:val="22"/>
        </w:rPr>
        <w:tab/>
        <w:t xml:space="preserve">          </w:t>
      </w:r>
      <w:r w:rsidR="006E798F">
        <w:rPr>
          <w:szCs w:val="22"/>
        </w:rPr>
        <w:t xml:space="preserve">  </w:t>
      </w:r>
      <w:r w:rsidR="00CC5415">
        <w:rPr>
          <w:szCs w:val="22"/>
        </w:rPr>
        <w:t xml:space="preserve">u iznosu od </w:t>
      </w:r>
      <w:r w:rsidR="006E798F">
        <w:rPr>
          <w:szCs w:val="22"/>
        </w:rPr>
        <w:t xml:space="preserve">   </w:t>
      </w:r>
      <w:r w:rsidR="00CC5415">
        <w:rPr>
          <w:szCs w:val="22"/>
        </w:rPr>
        <w:t xml:space="preserve"> </w:t>
      </w:r>
      <w:r w:rsidR="00273309">
        <w:rPr>
          <w:szCs w:val="22"/>
        </w:rPr>
        <w:t>155.981,23</w:t>
      </w:r>
      <w:r w:rsidR="00CC5415">
        <w:rPr>
          <w:szCs w:val="22"/>
        </w:rPr>
        <w:t xml:space="preserve"> Kn</w:t>
      </w:r>
      <w:r w:rsidR="00E0561A">
        <w:rPr>
          <w:szCs w:val="22"/>
        </w:rPr>
        <w:t xml:space="preserve">                             </w:t>
      </w:r>
    </w:p>
    <w:p w:rsidRDefault="005B3829" w:rsidP="005B3829" w:rsidR="005B3829">
      <w:pPr>
        <w:jc w:val="both"/>
        <w:rPr>
          <w:szCs w:val="22"/>
        </w:rPr>
      </w:pPr>
    </w:p>
    <w:p w:rsidRDefault="005B3829" w:rsidP="005B3829" w:rsidR="005B3829">
      <w:pPr>
        <w:jc w:val="both"/>
        <w:rPr>
          <w:szCs w:val="22"/>
        </w:rPr>
      </w:pPr>
    </w:p>
    <w:p w:rsidRDefault="005B3829" w:rsidP="002B0B48" w:rsidR="002B0B48" w:rsidRPr="00D62BCD">
      <w:pPr>
        <w:pStyle w:val="Bezproreda1"/>
        <w:framePr w:y="153" w:xAlign="center" w:vAnchor="text" w:hAnchor="margin" w:wrap="around" w:hSpace="180"/>
        <w:spacing w:lineRule="auto" w:line="276"/>
        <w:rPr>
          <w:szCs w:val="24"/>
        </w:rPr>
      </w:pPr>
      <w:r>
        <w:t>5.</w:t>
      </w:r>
      <w:r w:rsidRPr="005B3829">
        <w:t xml:space="preserve"> </w:t>
      </w:r>
      <w:r w:rsidR="002B0B48" w:rsidRPr="00D62BCD">
        <w:rPr>
          <w:szCs w:val="24"/>
        </w:rPr>
        <w:t xml:space="preserve">HRVATSKA RADIOTELEVIZIJA javna ustanova </w:t>
      </w:r>
    </w:p>
    <w:p w:rsidRDefault="002B0B48" w:rsidP="002B0B48" w:rsidR="002B0B48" w:rsidRPr="00D62BCD">
      <w:pPr>
        <w:framePr w:y="153" w:xAlign="center" w:vAnchor="text" w:hAnchor="margin" w:wrap="around" w:hSpace="180"/>
        <w:spacing w:lineRule="auto" w:line="276"/>
      </w:pPr>
      <w:r w:rsidRPr="00D62BCD">
        <w:t xml:space="preserve">Zagreb, Prisavlje 3, </w:t>
      </w:r>
    </w:p>
    <w:p w:rsidRDefault="002B0B48" w:rsidP="002B0B48" w:rsidR="002B0B48">
      <w:pPr>
        <w:jc w:val="both"/>
        <w:rPr>
          <w:szCs w:val="22"/>
        </w:rPr>
      </w:pPr>
      <w:r w:rsidRPr="00D62BCD">
        <w:t xml:space="preserve">OIB 68419124305                                                               </w:t>
      </w:r>
      <w:r w:rsidR="006E798F" w:rsidRPr="00D62BCD">
        <w:t xml:space="preserve">  </w:t>
      </w:r>
      <w:r w:rsidR="00D62BCD" w:rsidRPr="00D62BCD">
        <w:t xml:space="preserve"> </w:t>
      </w:r>
      <w:r w:rsidRPr="00D62BCD">
        <w:t xml:space="preserve"> </w:t>
      </w:r>
      <w:r w:rsidR="00E0561A" w:rsidRPr="00E0561A">
        <w:rPr>
          <w:szCs w:val="22"/>
        </w:rPr>
        <w:t>u iznosu od</w:t>
      </w:r>
      <w:r w:rsidR="002A7851">
        <w:rPr>
          <w:szCs w:val="22"/>
        </w:rPr>
        <w:t xml:space="preserve"> </w:t>
      </w:r>
      <w:r w:rsidR="008B2D9E">
        <w:rPr>
          <w:szCs w:val="22"/>
        </w:rPr>
        <w:t xml:space="preserve">    </w:t>
      </w:r>
      <w:r w:rsidR="006E798F">
        <w:rPr>
          <w:szCs w:val="22"/>
        </w:rPr>
        <w:t xml:space="preserve"> </w:t>
      </w:r>
      <w:r w:rsidR="008B2D9E">
        <w:rPr>
          <w:szCs w:val="22"/>
        </w:rPr>
        <w:t xml:space="preserve">  </w:t>
      </w:r>
      <w:r w:rsidR="008A77C8">
        <w:rPr>
          <w:szCs w:val="22"/>
        </w:rPr>
        <w:t>5.063,29</w:t>
      </w:r>
      <w:r w:rsidR="00E0561A" w:rsidRPr="00E0561A">
        <w:rPr>
          <w:szCs w:val="22"/>
        </w:rPr>
        <w:t xml:space="preserve"> Kn  </w:t>
      </w:r>
    </w:p>
    <w:p w:rsidRDefault="002B0B48" w:rsidP="002B0B48" w:rsidR="002B0B48">
      <w:pPr>
        <w:jc w:val="both"/>
        <w:rPr>
          <w:szCs w:val="22"/>
        </w:rPr>
      </w:pPr>
    </w:p>
    <w:p w:rsidRDefault="002B0B48" w:rsidP="002B0B48" w:rsidR="002B0B48" w:rsidRPr="008B2D9E">
      <w:pPr>
        <w:pStyle w:val="Bezproreda1"/>
        <w:framePr w:y="153" w:xAlign="center" w:vAnchor="text" w:hAnchor="margin" w:wrap="around" w:hSpace="180"/>
        <w:spacing w:lineRule="auto" w:line="276"/>
        <w:rPr>
          <w:szCs w:val="24"/>
        </w:rPr>
      </w:pPr>
      <w:r>
        <w:t xml:space="preserve">6. </w:t>
      </w:r>
      <w:r w:rsidR="00E0561A" w:rsidRPr="00E0561A">
        <w:t xml:space="preserve"> </w:t>
      </w:r>
      <w:r w:rsidRPr="008B2D9E">
        <w:rPr>
          <w:szCs w:val="24"/>
        </w:rPr>
        <w:t>PAMA – KOD d.o.o. Zagreb,</w:t>
      </w:r>
    </w:p>
    <w:p w:rsidRDefault="002B0B48" w:rsidP="002B0B48" w:rsidR="002B0B48" w:rsidRPr="008B2D9E">
      <w:pPr>
        <w:framePr w:y="153" w:xAlign="center" w:vAnchor="text" w:hAnchor="margin" w:wrap="around" w:hSpace="180"/>
        <w:spacing w:lineRule="auto" w:line="276"/>
      </w:pPr>
      <w:r w:rsidRPr="008B2D9E">
        <w:t xml:space="preserve">Zeleni trg 3/a, </w:t>
      </w:r>
      <w:r w:rsidR="008A77C8" w:rsidRPr="008B2D9E">
        <w:tab/>
      </w:r>
      <w:r w:rsidR="008A77C8" w:rsidRPr="008B2D9E">
        <w:tab/>
      </w:r>
      <w:r w:rsidR="008A77C8" w:rsidRPr="008B2D9E">
        <w:tab/>
      </w:r>
      <w:r w:rsidR="008A77C8" w:rsidRPr="008B2D9E">
        <w:tab/>
      </w:r>
      <w:r w:rsidR="008A77C8" w:rsidRPr="008B2D9E">
        <w:tab/>
      </w:r>
      <w:r w:rsidR="008A77C8" w:rsidRPr="008B2D9E">
        <w:tab/>
      </w:r>
      <w:r w:rsidR="008A77C8" w:rsidRPr="008B2D9E">
        <w:tab/>
        <w:t xml:space="preserve">u iznosu od </w:t>
      </w:r>
      <w:r w:rsidR="008B2D9E">
        <w:t xml:space="preserve">     </w:t>
      </w:r>
      <w:r w:rsidR="008B2D9E" w:rsidRPr="008B2D9E">
        <w:t xml:space="preserve"> </w:t>
      </w:r>
      <w:r w:rsidR="008A77C8" w:rsidRPr="008B2D9E">
        <w:t xml:space="preserve">24.162,03 Kn </w:t>
      </w:r>
    </w:p>
    <w:p w:rsidRDefault="002B0B48" w:rsidP="002B0B48" w:rsidR="00E0561A" w:rsidRPr="008B2D9E">
      <w:pPr>
        <w:jc w:val="both"/>
      </w:pPr>
      <w:r w:rsidRPr="008B2D9E">
        <w:t>OIB86042693189</w:t>
      </w:r>
    </w:p>
    <w:p w:rsidRDefault="002B0B48" w:rsidP="002B0B48" w:rsidR="002B0B48">
      <w:pPr>
        <w:jc w:val="both"/>
        <w:rPr>
          <w:sz w:val="22"/>
        </w:rPr>
      </w:pPr>
    </w:p>
    <w:p w:rsidRDefault="002B0B48" w:rsidP="002B0B48" w:rsidR="001D4F32" w:rsidRPr="008B2D9E">
      <w:pPr>
        <w:pStyle w:val="Bezproreda1"/>
        <w:framePr w:y="153" w:xAlign="center" w:vAnchor="text" w:hAnchor="margin" w:wrap="around" w:hSpace="180"/>
        <w:spacing w:lineRule="auto" w:line="276"/>
        <w:rPr>
          <w:szCs w:val="24"/>
        </w:rPr>
      </w:pPr>
      <w:r w:rsidRPr="008B2D9E">
        <w:rPr>
          <w:szCs w:val="24"/>
        </w:rPr>
        <w:t>7. R</w:t>
      </w:r>
      <w:r w:rsidR="001D4F32" w:rsidRPr="008B2D9E">
        <w:rPr>
          <w:szCs w:val="24"/>
        </w:rPr>
        <w:t xml:space="preserve">epublika </w:t>
      </w:r>
      <w:r w:rsidRPr="008B2D9E">
        <w:rPr>
          <w:szCs w:val="24"/>
        </w:rPr>
        <w:t>H</w:t>
      </w:r>
      <w:r w:rsidR="001D4F32" w:rsidRPr="008B2D9E">
        <w:rPr>
          <w:szCs w:val="24"/>
        </w:rPr>
        <w:t>rvatska</w:t>
      </w:r>
      <w:r w:rsidRPr="008B2D9E">
        <w:rPr>
          <w:szCs w:val="24"/>
        </w:rPr>
        <w:t xml:space="preserve"> M</w:t>
      </w:r>
      <w:r w:rsidR="001D4F32" w:rsidRPr="008B2D9E">
        <w:rPr>
          <w:szCs w:val="24"/>
        </w:rPr>
        <w:t>inistarstvo financija</w:t>
      </w:r>
      <w:r w:rsidRPr="008B2D9E">
        <w:rPr>
          <w:szCs w:val="24"/>
        </w:rPr>
        <w:t xml:space="preserve"> </w:t>
      </w:r>
    </w:p>
    <w:p w:rsidRDefault="002B0B48" w:rsidP="002B0B48" w:rsidR="002B0B48" w:rsidRPr="008B2D9E">
      <w:pPr>
        <w:pStyle w:val="Bezproreda1"/>
        <w:framePr w:y="153" w:xAlign="center" w:vAnchor="text" w:hAnchor="margin" w:wrap="around" w:hSpace="180"/>
        <w:spacing w:lineRule="auto" w:line="276"/>
        <w:rPr>
          <w:szCs w:val="24"/>
        </w:rPr>
      </w:pPr>
      <w:r w:rsidRPr="008B2D9E">
        <w:rPr>
          <w:szCs w:val="24"/>
        </w:rPr>
        <w:t xml:space="preserve">Porezna uprava, Područni ured Krapina, </w:t>
      </w:r>
    </w:p>
    <w:p w:rsidRDefault="002B0B48" w:rsidP="002B0B48" w:rsidR="002B0B48" w:rsidRPr="008B2D9E">
      <w:pPr>
        <w:framePr w:y="153" w:xAlign="center" w:vAnchor="text" w:hAnchor="margin" w:wrap="around" w:hSpace="180"/>
        <w:spacing w:lineRule="auto" w:line="276"/>
      </w:pPr>
      <w:r w:rsidRPr="008B2D9E">
        <w:t>Zagreb, Katančićeva 5/A</w:t>
      </w:r>
      <w:r w:rsidR="000B339B" w:rsidRPr="008B2D9E">
        <w:t xml:space="preserve">                                          </w:t>
      </w:r>
      <w:r w:rsidR="000B339B" w:rsidRPr="008B2D9E">
        <w:tab/>
      </w:r>
      <w:r w:rsidR="000B339B" w:rsidRPr="008B2D9E">
        <w:tab/>
        <w:t xml:space="preserve">u iznosu od </w:t>
      </w:r>
      <w:r w:rsidR="008B2D9E">
        <w:t xml:space="preserve">        </w:t>
      </w:r>
      <w:r w:rsidR="001D4F32" w:rsidRPr="008B2D9E">
        <w:t>1.610,04</w:t>
      </w:r>
      <w:r w:rsidR="000B339B" w:rsidRPr="008B2D9E">
        <w:t xml:space="preserve"> Kn</w:t>
      </w:r>
    </w:p>
    <w:p w:rsidRDefault="002B0B48" w:rsidP="002B0B48" w:rsidR="002B0B48" w:rsidRPr="008B2D9E">
      <w:pPr>
        <w:jc w:val="both"/>
      </w:pPr>
      <w:r w:rsidRPr="008B2D9E">
        <w:t>OIB 18683136487</w:t>
      </w:r>
    </w:p>
    <w:p w:rsidRDefault="002B0B48" w:rsidP="002B0B48" w:rsidR="002B0B48" w:rsidRPr="008B2D9E">
      <w:pPr>
        <w:jc w:val="both"/>
      </w:pPr>
    </w:p>
    <w:p w:rsidRDefault="002B0B48" w:rsidP="002B0B48" w:rsidR="002B0B48" w:rsidRPr="008B2D9E">
      <w:pPr>
        <w:jc w:val="both"/>
      </w:pPr>
      <w:r w:rsidRPr="008B2D9E">
        <w:t xml:space="preserve">8. Zagrebački holding d.o.o. Zagreb, </w:t>
      </w:r>
    </w:p>
    <w:p w:rsidRDefault="002B0B48" w:rsidP="002B0B48" w:rsidR="002B0B48" w:rsidRPr="008B2D9E">
      <w:pPr>
        <w:jc w:val="both"/>
      </w:pPr>
      <w:r w:rsidRPr="008B2D9E">
        <w:t>Ulica grada Vukovara 41,</w:t>
      </w:r>
      <w:r w:rsidR="000B339B" w:rsidRPr="008B2D9E">
        <w:tab/>
      </w:r>
      <w:r w:rsidR="000B339B" w:rsidRPr="008B2D9E">
        <w:tab/>
      </w:r>
      <w:r w:rsidR="000B339B" w:rsidRPr="008B2D9E">
        <w:tab/>
      </w:r>
      <w:r w:rsidR="000B339B" w:rsidRPr="008B2D9E">
        <w:tab/>
      </w:r>
      <w:r w:rsidR="000B339B" w:rsidRPr="008B2D9E">
        <w:tab/>
        <w:t xml:space="preserve">u iznosu od </w:t>
      </w:r>
      <w:r w:rsidR="008B2D9E">
        <w:t xml:space="preserve">           </w:t>
      </w:r>
      <w:r w:rsidR="002740D6" w:rsidRPr="008B2D9E">
        <w:t>412,67</w:t>
      </w:r>
      <w:r w:rsidR="000B339B" w:rsidRPr="008B2D9E">
        <w:t xml:space="preserve"> Kn</w:t>
      </w:r>
    </w:p>
    <w:p w:rsidRDefault="002B0B48" w:rsidP="002B0B48" w:rsidR="002B0B48" w:rsidRPr="008B2D9E">
      <w:pPr>
        <w:jc w:val="both"/>
      </w:pPr>
      <w:r w:rsidRPr="008B2D9E">
        <w:t>OIB 85584865987</w:t>
      </w:r>
    </w:p>
    <w:p w:rsidRDefault="00AB770B" w:rsidP="002B0B48" w:rsidR="00AB770B" w:rsidRPr="008B2D9E">
      <w:pPr>
        <w:jc w:val="both"/>
      </w:pPr>
    </w:p>
    <w:p w:rsidRDefault="00AB770B" w:rsidP="00AB770B" w:rsidR="00AB770B" w:rsidRPr="008B2D9E">
      <w:pPr>
        <w:jc w:val="both"/>
      </w:pPr>
    </w:p>
    <w:p w:rsidRDefault="00D766ED" w:rsidP="00AB770B" w:rsidR="00AB770B" w:rsidRPr="008B2D9E">
      <w:pPr>
        <w:jc w:val="both"/>
      </w:pPr>
      <w:r w:rsidRPr="008B2D9E">
        <w:t>9</w:t>
      </w:r>
      <w:r w:rsidR="00AB770B" w:rsidRPr="008B2D9E">
        <w:t xml:space="preserve">. HEIMS d.o.o. Split, Hercegovačka 30, </w:t>
      </w:r>
    </w:p>
    <w:p w:rsidRDefault="00AB770B" w:rsidP="00AB770B" w:rsidR="00AB770B" w:rsidRPr="008B2D9E">
      <w:pPr>
        <w:jc w:val="both"/>
      </w:pPr>
      <w:r w:rsidRPr="008B2D9E">
        <w:t>OIB 34855338781</w:t>
      </w:r>
      <w:r w:rsidR="000B339B" w:rsidRPr="008B2D9E">
        <w:tab/>
      </w:r>
      <w:r w:rsidR="000B339B" w:rsidRPr="008B2D9E">
        <w:tab/>
      </w:r>
      <w:r w:rsidR="000B339B" w:rsidRPr="008B2D9E">
        <w:tab/>
      </w:r>
      <w:r w:rsidR="000B339B" w:rsidRPr="008B2D9E">
        <w:tab/>
      </w:r>
      <w:r w:rsidR="000B339B" w:rsidRPr="008B2D9E">
        <w:tab/>
      </w:r>
      <w:r w:rsidR="000B339B" w:rsidRPr="008B2D9E">
        <w:tab/>
        <w:t xml:space="preserve">u iznosu od </w:t>
      </w:r>
      <w:r w:rsidR="008B2D9E">
        <w:t xml:space="preserve">      </w:t>
      </w:r>
      <w:r w:rsidR="00D766ED" w:rsidRPr="008B2D9E">
        <w:t>35.620,06</w:t>
      </w:r>
      <w:r w:rsidR="000B339B" w:rsidRPr="008B2D9E">
        <w:t xml:space="preserve"> Kn</w:t>
      </w:r>
    </w:p>
    <w:p w:rsidRDefault="00AB770B" w:rsidP="00AB770B" w:rsidR="00AB770B" w:rsidRPr="008B2D9E">
      <w:pPr>
        <w:jc w:val="both"/>
      </w:pPr>
    </w:p>
    <w:p w:rsidRDefault="004869FD" w:rsidP="00AB770B" w:rsidR="00AB770B" w:rsidRPr="008B2D9E">
      <w:pPr>
        <w:jc w:val="both"/>
      </w:pPr>
      <w:r w:rsidRPr="008B2D9E">
        <w:t>10</w:t>
      </w:r>
      <w:r w:rsidR="00AB770B" w:rsidRPr="008B2D9E">
        <w:t xml:space="preserve">. HEP ELEKTRA d.o.o. Zagreb, </w:t>
      </w:r>
    </w:p>
    <w:p w:rsidRDefault="00AB770B" w:rsidP="00AB770B" w:rsidR="00AB770B" w:rsidRPr="008B2D9E">
      <w:pPr>
        <w:jc w:val="both"/>
      </w:pPr>
      <w:r w:rsidRPr="008B2D9E">
        <w:t>Ulica grada Vukovara 37,</w:t>
      </w:r>
      <w:r w:rsidR="00ED6CC0" w:rsidRPr="008B2D9E">
        <w:tab/>
      </w:r>
      <w:r w:rsidR="00ED6CC0" w:rsidRPr="008B2D9E">
        <w:tab/>
      </w:r>
      <w:r w:rsidR="00ED6CC0" w:rsidRPr="008B2D9E">
        <w:tab/>
      </w:r>
      <w:r w:rsidR="00ED6CC0" w:rsidRPr="008B2D9E">
        <w:tab/>
      </w:r>
      <w:r w:rsidR="00ED6CC0" w:rsidRPr="008B2D9E">
        <w:tab/>
        <w:t xml:space="preserve">u iznosu od </w:t>
      </w:r>
      <w:r w:rsidR="008B2D9E">
        <w:t xml:space="preserve">        </w:t>
      </w:r>
      <w:r w:rsidR="00ED6CC0" w:rsidRPr="008B2D9E">
        <w:t>1.237,03 Kn</w:t>
      </w:r>
    </w:p>
    <w:p w:rsidRDefault="00AB770B" w:rsidP="00AB770B" w:rsidR="00AB770B">
      <w:pPr>
        <w:jc w:val="both"/>
      </w:pPr>
      <w:r w:rsidRPr="008B2D9E">
        <w:t>OIB 43965974818</w:t>
      </w:r>
    </w:p>
    <w:p w:rsidRDefault="008B2D9E" w:rsidP="00AB770B" w:rsidR="008B2D9E">
      <w:pPr>
        <w:jc w:val="both"/>
      </w:pPr>
    </w:p>
    <w:p w:rsidRDefault="002D526A" w:rsidP="00AB770B" w:rsidR="002D526A" w:rsidRPr="008B2D9E">
      <w:pPr>
        <w:jc w:val="both"/>
      </w:pPr>
    </w:p>
    <w:p w:rsidRDefault="00AB770B" w:rsidP="00AB770B" w:rsidR="00AB770B" w:rsidRPr="008B2D9E">
      <w:pPr>
        <w:jc w:val="both"/>
      </w:pPr>
    </w:p>
    <w:p w:rsidRDefault="00BA405C" w:rsidP="00AB770B" w:rsidR="00AB770B" w:rsidRPr="008B2D9E">
      <w:pPr>
        <w:jc w:val="both"/>
      </w:pPr>
      <w:r w:rsidRPr="008B2D9E">
        <w:lastRenderedPageBreak/>
        <w:t>11</w:t>
      </w:r>
      <w:r w:rsidR="00AB770B" w:rsidRPr="008B2D9E">
        <w:t xml:space="preserve">. ERSTE&amp;STEIERMARKISCHE BANK d.d. </w:t>
      </w:r>
    </w:p>
    <w:p w:rsidRDefault="00AB770B" w:rsidP="00AB770B" w:rsidR="00AB770B" w:rsidRPr="008B2D9E">
      <w:pPr>
        <w:jc w:val="both"/>
      </w:pPr>
      <w:r w:rsidRPr="008B2D9E">
        <w:t>Rijeka, Jadranski trg 3a</w:t>
      </w:r>
      <w:r w:rsidR="008B2D9E">
        <w:tab/>
      </w:r>
      <w:r w:rsidR="008B2D9E">
        <w:tab/>
      </w:r>
      <w:r w:rsidR="008B2D9E">
        <w:tab/>
      </w:r>
      <w:r w:rsidR="008B2D9E">
        <w:tab/>
        <w:t xml:space="preserve">     </w:t>
      </w:r>
      <w:r w:rsidR="00ED6CC0" w:rsidRPr="008B2D9E">
        <w:t xml:space="preserve">u iznosu od </w:t>
      </w:r>
      <w:r w:rsidR="008B2D9E">
        <w:t xml:space="preserve">        </w:t>
      </w:r>
      <w:r w:rsidR="00ED6CC0" w:rsidRPr="008B2D9E">
        <w:t>1.282.261,85 Kn</w:t>
      </w:r>
    </w:p>
    <w:p w:rsidRDefault="00AB770B" w:rsidP="00AB770B" w:rsidR="00AB770B" w:rsidRPr="008B2D9E">
      <w:pPr>
        <w:jc w:val="both"/>
      </w:pPr>
      <w:r w:rsidRPr="008B2D9E">
        <w:t>OIB 23057039320</w:t>
      </w:r>
    </w:p>
    <w:p w:rsidRDefault="00AB770B" w:rsidP="00AB770B" w:rsidR="00AB770B" w:rsidRPr="008B2D9E">
      <w:pPr>
        <w:jc w:val="both"/>
      </w:pPr>
    </w:p>
    <w:p w:rsidRDefault="00AB770B" w:rsidP="00AB770B" w:rsidR="00AB770B" w:rsidRPr="008B2D9E">
      <w:pPr>
        <w:jc w:val="both"/>
      </w:pPr>
      <w:r w:rsidRPr="008B2D9E">
        <w:t>1</w:t>
      </w:r>
      <w:r w:rsidR="00BA405C" w:rsidRPr="008B2D9E">
        <w:t>2</w:t>
      </w:r>
      <w:r w:rsidRPr="008B2D9E">
        <w:t xml:space="preserve">. ANTERRA d.o.o. Zagreb, </w:t>
      </w:r>
    </w:p>
    <w:p w:rsidRDefault="00AB770B" w:rsidP="00AB770B" w:rsidR="00AB770B" w:rsidRPr="008B2D9E">
      <w:pPr>
        <w:jc w:val="both"/>
      </w:pPr>
      <w:r w:rsidRPr="008B2D9E">
        <w:t>Ulica grada Vukovara 274,</w:t>
      </w:r>
      <w:r w:rsidR="001B2110" w:rsidRPr="008B2D9E">
        <w:tab/>
      </w:r>
      <w:r w:rsidR="001B2110" w:rsidRPr="008B2D9E">
        <w:tab/>
      </w:r>
      <w:r w:rsidR="001B2110" w:rsidRPr="008B2D9E">
        <w:tab/>
      </w:r>
      <w:r w:rsidR="001B2110" w:rsidRPr="008B2D9E">
        <w:tab/>
        <w:t xml:space="preserve">     u iznosu od</w:t>
      </w:r>
      <w:r w:rsidR="008B2D9E">
        <w:t xml:space="preserve">               </w:t>
      </w:r>
      <w:r w:rsidR="001B2110" w:rsidRPr="008B2D9E">
        <w:t xml:space="preserve"> 3.011,33 Kn</w:t>
      </w:r>
    </w:p>
    <w:p w:rsidRDefault="00AB770B" w:rsidP="005B3829" w:rsidR="005B3829" w:rsidRPr="008B2D9E">
      <w:pPr>
        <w:jc w:val="both"/>
      </w:pPr>
      <w:r w:rsidRPr="008B2D9E">
        <w:t>OIB 793</w:t>
      </w:r>
      <w:r w:rsidR="003B52E2">
        <w:t>0</w:t>
      </w:r>
      <w:r w:rsidRPr="008B2D9E">
        <w:t>7978677</w:t>
      </w:r>
      <w:r w:rsidR="005B3829" w:rsidRPr="008B2D9E">
        <w:t xml:space="preserve">                                                                           </w:t>
      </w:r>
      <w:r w:rsidR="00AD1936" w:rsidRPr="008B2D9E">
        <w:t xml:space="preserve">   </w:t>
      </w:r>
    </w:p>
    <w:p w:rsidRDefault="005A30CB" w:rsidP="00A368D4" w:rsidR="00FF1D4E">
      <w:pPr>
        <w:jc w:val="both"/>
      </w:pPr>
      <w:r>
        <w:t xml:space="preserve">     </w:t>
      </w:r>
      <w:r w:rsidR="00FB1C7C">
        <w:t xml:space="preserve">  </w:t>
      </w:r>
      <w:r w:rsidR="00AB18C1">
        <w:t xml:space="preserve">                                 </w:t>
      </w:r>
      <w:r>
        <w:t xml:space="preserve">    </w:t>
      </w:r>
      <w:r w:rsidR="002A736D">
        <w:t xml:space="preserve">                    </w:t>
      </w:r>
    </w:p>
    <w:p w:rsidRDefault="00595CB9" w:rsidP="00A368D4" w:rsidR="009422FF">
      <w:pPr>
        <w:jc w:val="both"/>
        <w:rPr>
          <w:b/>
        </w:rPr>
      </w:pPr>
      <w:r>
        <w:rPr>
          <w:b/>
        </w:rPr>
        <w:t>UKUPNO:</w:t>
      </w:r>
      <w:r w:rsidR="004B4C66">
        <w:rPr>
          <w:b/>
        </w:rPr>
        <w:tab/>
      </w:r>
      <w:r w:rsidR="004B4C66">
        <w:rPr>
          <w:b/>
        </w:rPr>
        <w:tab/>
      </w:r>
      <w:r w:rsidR="004B4C66">
        <w:rPr>
          <w:b/>
        </w:rPr>
        <w:tab/>
      </w:r>
      <w:r w:rsidR="004B4C66">
        <w:rPr>
          <w:b/>
        </w:rPr>
        <w:tab/>
      </w:r>
      <w:r w:rsidR="004B4C66">
        <w:rPr>
          <w:b/>
        </w:rPr>
        <w:tab/>
        <w:t xml:space="preserve">    </w:t>
      </w:r>
      <w:r w:rsidR="00FB1C7C">
        <w:rPr>
          <w:b/>
        </w:rPr>
        <w:t xml:space="preserve">  </w:t>
      </w:r>
      <w:r w:rsidR="0057107F">
        <w:rPr>
          <w:b/>
        </w:rPr>
        <w:t xml:space="preserve"> </w:t>
      </w:r>
      <w:r w:rsidR="004B4C66">
        <w:rPr>
          <w:b/>
        </w:rPr>
        <w:t xml:space="preserve">          </w:t>
      </w:r>
      <w:r>
        <w:rPr>
          <w:b/>
        </w:rPr>
        <w:t>u</w:t>
      </w:r>
      <w:r w:rsidR="004B4C66">
        <w:rPr>
          <w:b/>
        </w:rPr>
        <w:t xml:space="preserve"> </w:t>
      </w:r>
      <w:r>
        <w:rPr>
          <w:b/>
        </w:rPr>
        <w:t>iznosu od</w:t>
      </w:r>
      <w:r w:rsidR="004B4C66">
        <w:rPr>
          <w:b/>
        </w:rPr>
        <w:t xml:space="preserve"> </w:t>
      </w:r>
      <w:r w:rsidR="008B2D9E">
        <w:rPr>
          <w:b/>
        </w:rPr>
        <w:t xml:space="preserve">       </w:t>
      </w:r>
      <w:r w:rsidR="00AB770B">
        <w:rPr>
          <w:b/>
        </w:rPr>
        <w:t>1</w:t>
      </w:r>
      <w:r w:rsidR="004B4C66">
        <w:rPr>
          <w:b/>
        </w:rPr>
        <w:t>.</w:t>
      </w:r>
      <w:r w:rsidR="00AB770B">
        <w:rPr>
          <w:b/>
        </w:rPr>
        <w:t>5</w:t>
      </w:r>
      <w:r w:rsidR="008828AE">
        <w:rPr>
          <w:b/>
        </w:rPr>
        <w:t>73</w:t>
      </w:r>
      <w:r w:rsidR="00AB770B">
        <w:rPr>
          <w:b/>
        </w:rPr>
        <w:t>.</w:t>
      </w:r>
      <w:r w:rsidR="008828AE">
        <w:rPr>
          <w:b/>
        </w:rPr>
        <w:t>611</w:t>
      </w:r>
      <w:r w:rsidR="004B4C66">
        <w:rPr>
          <w:b/>
        </w:rPr>
        <w:t>,</w:t>
      </w:r>
      <w:r w:rsidR="00052AC7">
        <w:rPr>
          <w:b/>
        </w:rPr>
        <w:t>9</w:t>
      </w:r>
      <w:r w:rsidR="000B19D9">
        <w:rPr>
          <w:b/>
        </w:rPr>
        <w:t>9</w:t>
      </w:r>
      <w:r w:rsidR="00CC5415">
        <w:rPr>
          <w:b/>
        </w:rPr>
        <w:t xml:space="preserve"> </w:t>
      </w:r>
      <w:r w:rsidR="0057107F" w:rsidRPr="0057107F">
        <w:rPr>
          <w:b/>
        </w:rPr>
        <w:t>Kn</w:t>
      </w:r>
    </w:p>
    <w:p w:rsidRDefault="002A736D" w:rsidP="00A368D4" w:rsidR="002A736D">
      <w:pPr>
        <w:jc w:val="both"/>
        <w:rPr>
          <w:b/>
        </w:rPr>
      </w:pPr>
    </w:p>
    <w:p w:rsidRDefault="00686DCE" w:rsidP="0077309D" w:rsidR="00961C13">
      <w:pPr>
        <w:jc w:val="both"/>
        <w:rPr>
          <w:b/>
        </w:rPr>
      </w:pPr>
      <w:r w:rsidRPr="00376ACA">
        <w:rPr>
          <w:b/>
        </w:rPr>
        <w:t xml:space="preserve"> </w:t>
      </w:r>
      <w:r w:rsidR="0077309D">
        <w:rPr>
          <w:b/>
        </w:rPr>
        <w:t xml:space="preserve">                  </w:t>
      </w:r>
      <w:r w:rsidR="00CF4B5F">
        <w:rPr>
          <w:b/>
        </w:rPr>
        <w:t xml:space="preserve">                                                   </w:t>
      </w:r>
      <w:r w:rsidR="0077309D">
        <w:rPr>
          <w:b/>
        </w:rPr>
        <w:t xml:space="preserve">                              </w:t>
      </w:r>
    </w:p>
    <w:p w:rsidRDefault="00961C13" w:rsidP="00A368D4" w:rsidR="00961C13">
      <w:pPr>
        <w:jc w:val="both"/>
      </w:pPr>
      <w:r>
        <w:rPr>
          <w:b/>
        </w:rPr>
        <w:tab/>
      </w:r>
      <w:r>
        <w:rPr>
          <w:b/>
        </w:rPr>
        <w:tab/>
        <w:t>II.</w:t>
      </w:r>
      <w:r w:rsidR="00E54518">
        <w:rPr>
          <w:b/>
        </w:rPr>
        <w:t xml:space="preserve"> </w:t>
      </w:r>
      <w:r>
        <w:rPr>
          <w:b/>
        </w:rPr>
        <w:t xml:space="preserve"> </w:t>
      </w:r>
      <w:r w:rsidR="00532DA5" w:rsidRPr="00532DA5">
        <w:t>Osporene su tražbine stečajnih vjerovnika drugog višeg isplatnog reda u iznosima kako slijedi</w:t>
      </w:r>
      <w:r w:rsidR="00E54518" w:rsidRPr="00532DA5">
        <w:t>:</w:t>
      </w:r>
    </w:p>
    <w:p w:rsidRDefault="00CC5415" w:rsidP="00A368D4" w:rsidR="00CC5415">
      <w:pPr>
        <w:jc w:val="both"/>
      </w:pPr>
    </w:p>
    <w:p w:rsidRDefault="00CC5415" w:rsidP="00A368D4" w:rsidR="00CC5415">
      <w:pPr>
        <w:jc w:val="both"/>
      </w:pPr>
    </w:p>
    <w:p w:rsidRDefault="002D00A2" w:rsidP="005A3364" w:rsidR="005A3364" w:rsidRPr="005A3364">
      <w:pPr>
        <w:jc w:val="both"/>
      </w:pPr>
      <w:r>
        <w:t>1</w:t>
      </w:r>
      <w:r w:rsidR="005A3364" w:rsidRPr="005A3364">
        <w:t xml:space="preserve">. TRIGLAV OSIGURANJE d.d. Zagreb, </w:t>
      </w:r>
    </w:p>
    <w:p w:rsidRDefault="005A3364" w:rsidP="005A3364" w:rsidR="005A3364" w:rsidRPr="005A3364">
      <w:pPr>
        <w:jc w:val="both"/>
      </w:pPr>
      <w:r w:rsidRPr="005A3364">
        <w:t xml:space="preserve">Antuna Heinza 4, </w:t>
      </w:r>
    </w:p>
    <w:p w:rsidRDefault="005A3364" w:rsidP="005A3364" w:rsidR="005A3364" w:rsidRPr="005A3364">
      <w:pPr>
        <w:jc w:val="both"/>
      </w:pPr>
      <w:r w:rsidRPr="005A3364">
        <w:t>OIB 29743547503</w:t>
      </w:r>
      <w:r w:rsidR="00406DAD">
        <w:tab/>
      </w:r>
      <w:r w:rsidR="00406DAD">
        <w:tab/>
      </w:r>
      <w:r w:rsidR="00406DAD">
        <w:tab/>
      </w:r>
      <w:r w:rsidR="00406DAD">
        <w:tab/>
      </w:r>
      <w:r w:rsidR="00406DAD">
        <w:tab/>
        <w:t xml:space="preserve">              u iznosu od </w:t>
      </w:r>
      <w:r w:rsidR="003B52E2">
        <w:t xml:space="preserve">  </w:t>
      </w:r>
      <w:r w:rsidR="00406DAD">
        <w:t>13.115,14 Kn</w:t>
      </w:r>
    </w:p>
    <w:p w:rsidRDefault="00CD56B6" w:rsidP="00A368D4" w:rsidR="00CD56B6">
      <w:pPr>
        <w:jc w:val="both"/>
      </w:pPr>
    </w:p>
    <w:p w:rsidRDefault="00ED2202" w:rsidP="00A368D4" w:rsidR="00ED2202">
      <w:pPr>
        <w:jc w:val="both"/>
      </w:pPr>
    </w:p>
    <w:p w:rsidRDefault="00961C13" w:rsidP="004B4C66" w:rsidR="009D0415">
      <w:pPr>
        <w:jc w:val="both"/>
        <w:rPr>
          <w:b/>
        </w:rPr>
      </w:pPr>
      <w:r w:rsidRPr="00961C13">
        <w:rPr>
          <w:b/>
        </w:rPr>
        <w:t>UKUPNO</w:t>
      </w:r>
      <w:r>
        <w:rPr>
          <w:b/>
        </w:rPr>
        <w:t xml:space="preserve">:                                       </w:t>
      </w:r>
      <w:r w:rsidR="00954CD1">
        <w:rPr>
          <w:b/>
        </w:rPr>
        <w:t xml:space="preserve">                              </w:t>
      </w:r>
      <w:r w:rsidR="00E16FBA">
        <w:rPr>
          <w:b/>
        </w:rPr>
        <w:t xml:space="preserve"> </w:t>
      </w:r>
      <w:r w:rsidR="004B4C66">
        <w:rPr>
          <w:b/>
        </w:rPr>
        <w:t xml:space="preserve">   </w:t>
      </w:r>
      <w:r w:rsidR="002A736D">
        <w:rPr>
          <w:b/>
        </w:rPr>
        <w:t xml:space="preserve">     </w:t>
      </w:r>
      <w:r w:rsidR="0067239B">
        <w:rPr>
          <w:b/>
        </w:rPr>
        <w:t xml:space="preserve"> </w:t>
      </w:r>
      <w:r w:rsidR="00E16FBA">
        <w:rPr>
          <w:b/>
        </w:rPr>
        <w:t xml:space="preserve">u iznosu od  </w:t>
      </w:r>
      <w:r w:rsidR="00ED2202" w:rsidRPr="003B52E2">
        <w:rPr>
          <w:b/>
        </w:rPr>
        <w:t>13.115,14</w:t>
      </w:r>
      <w:r w:rsidR="00ED2202">
        <w:rPr>
          <w:b/>
        </w:rPr>
        <w:t xml:space="preserve"> </w:t>
      </w:r>
      <w:r w:rsidR="004B4C66">
        <w:rPr>
          <w:b/>
        </w:rPr>
        <w:t>Kn</w:t>
      </w:r>
      <w:r w:rsidR="00E16FBA">
        <w:rPr>
          <w:b/>
        </w:rPr>
        <w:t xml:space="preserve">      </w:t>
      </w:r>
      <w:r w:rsidR="002A736D">
        <w:rPr>
          <w:b/>
        </w:rPr>
        <w:t xml:space="preserve">           </w:t>
      </w:r>
      <w:r w:rsidR="0077309D">
        <w:rPr>
          <w:b/>
        </w:rPr>
        <w:t xml:space="preserve">                                     </w:t>
      </w:r>
    </w:p>
    <w:p w:rsidRDefault="005A101E" w:rsidP="00CC5415" w:rsidR="005A101E">
      <w:pPr>
        <w:jc w:val="both"/>
      </w:pPr>
    </w:p>
    <w:p w:rsidRDefault="005A101E" w:rsidP="00D80502" w:rsidR="005A101E" w:rsidRPr="003D22FD">
      <w:pPr>
        <w:jc w:val="both"/>
        <w:rPr>
          <w:b/>
        </w:rPr>
      </w:pPr>
    </w:p>
    <w:p w:rsidRDefault="002A736D" w:rsidP="00D80502" w:rsidR="00FC7D42">
      <w:pPr>
        <w:jc w:val="both"/>
      </w:pPr>
      <w:r w:rsidRPr="003D22FD">
        <w:rPr>
          <w:b/>
        </w:rPr>
        <w:t xml:space="preserve">          </w:t>
      </w:r>
      <w:r w:rsidRPr="003D22FD">
        <w:rPr>
          <w:b/>
        </w:rPr>
        <w:tab/>
      </w:r>
      <w:r w:rsidRPr="003D22FD">
        <w:rPr>
          <w:b/>
        </w:rPr>
        <w:tab/>
        <w:t xml:space="preserve"> III</w:t>
      </w:r>
      <w:r>
        <w:t>.</w:t>
      </w:r>
      <w:r w:rsidR="00CC5415">
        <w:t xml:space="preserve"> </w:t>
      </w:r>
      <w:r w:rsidR="001645D1" w:rsidRPr="001645D1">
        <w:t>Za osporen</w:t>
      </w:r>
      <w:r w:rsidR="001645D1">
        <w:t>u</w:t>
      </w:r>
      <w:r w:rsidR="001645D1" w:rsidRPr="001645D1">
        <w:t xml:space="preserve"> tražbin</w:t>
      </w:r>
      <w:r w:rsidR="001645D1">
        <w:t>u</w:t>
      </w:r>
      <w:r w:rsidR="001645D1" w:rsidRPr="001645D1">
        <w:t xml:space="preserve"> drugog višeg isplatnog reda u iznosu od </w:t>
      </w:r>
      <w:r w:rsidR="00FC7D42">
        <w:t xml:space="preserve">13.115,14 Kn </w:t>
      </w:r>
      <w:r w:rsidR="001645D1" w:rsidRPr="001645D1">
        <w:t xml:space="preserve">stečajni vjerovnik </w:t>
      </w:r>
      <w:r w:rsidR="00FC7D42" w:rsidRPr="005A3364">
        <w:t>TRIGLAV OSIGURANJE d.d. Zagreb, Antuna Heinza 4, OIB 29743547503</w:t>
      </w:r>
      <w:r w:rsidR="001645D1">
        <w:t xml:space="preserve"> </w:t>
      </w:r>
      <w:r w:rsidR="001645D1" w:rsidRPr="001645D1">
        <w:t>upućuj</w:t>
      </w:r>
      <w:r w:rsidR="001645D1">
        <w:t>e</w:t>
      </w:r>
      <w:r w:rsidR="001645D1" w:rsidRPr="001645D1">
        <w:t xml:space="preserve"> se na parnicu radi utvrđivanja osporene tražbine</w:t>
      </w:r>
      <w:r w:rsidR="001645D1">
        <w:t>.</w:t>
      </w:r>
    </w:p>
    <w:p w:rsidRDefault="00BE4BEA" w:rsidP="00D80502" w:rsidR="005A101E" w:rsidRPr="00D80502">
      <w:pPr>
        <w:jc w:val="both"/>
      </w:pPr>
      <w:r>
        <w:t xml:space="preserve">                         </w:t>
      </w:r>
    </w:p>
    <w:p w:rsidRDefault="00423106" w:rsidP="004F1773" w:rsidR="00A41421">
      <w:pPr>
        <w:jc w:val="both"/>
      </w:pPr>
      <w:r>
        <w:t xml:space="preserve"> </w:t>
      </w:r>
      <w:r w:rsidR="00C80AB6">
        <w:tab/>
      </w:r>
      <w:r w:rsidR="00C80AB6">
        <w:tab/>
      </w:r>
      <w:r w:rsidR="00307947" w:rsidRPr="00307947">
        <w:rPr>
          <w:b/>
        </w:rPr>
        <w:t>I</w:t>
      </w:r>
      <w:r w:rsidR="00C80AB6" w:rsidRPr="00A94F79">
        <w:rPr>
          <w:b/>
        </w:rPr>
        <w:t>V.</w:t>
      </w:r>
      <w:r w:rsidR="00C80AB6">
        <w:t xml:space="preserve"> Ako </w:t>
      </w:r>
      <w:r w:rsidR="00A41421">
        <w:t xml:space="preserve">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A41421" w:rsidP="004F1773" w:rsidR="00A41421">
      <w:pPr>
        <w:jc w:val="both"/>
      </w:pPr>
      <w:r>
        <w:t xml:space="preserve"> </w:t>
      </w:r>
      <w:r>
        <w:tab/>
        <w:t xml:space="preserve"> </w:t>
      </w:r>
      <w:r>
        <w:tab/>
        <w:t>Ako je u vrijeme otvaranja stečajnog postupka već pokrenut parnični postupak o tražbini pred državnim i arbitražnim sudom, postupak radi utvrđivanja tražbine nastavit će se preuzimanjem te parnice.</w:t>
      </w:r>
      <w:r w:rsidR="00C27B35">
        <w:t xml:space="preserve">                         </w:t>
      </w:r>
    </w:p>
    <w:p w:rsidRDefault="00961C13" w:rsidP="00FA6A11" w:rsidR="00686DCE" w:rsidRPr="00595CB9">
      <w:pPr>
        <w:jc w:val="both"/>
      </w:pPr>
      <w:r>
        <w:t xml:space="preserve">   </w:t>
      </w:r>
    </w:p>
    <w:p w:rsidRDefault="001D5104" w:rsidP="005C1325" w:rsidR="001D5104" w:rsidRPr="00441221">
      <w:pPr>
        <w:ind w:hanging="720" w:left="720"/>
        <w:jc w:val="center"/>
      </w:pPr>
      <w:r w:rsidRPr="00441221">
        <w:t>Obrazloženje</w:t>
      </w:r>
    </w:p>
    <w:p w:rsidRDefault="00CD56B6" w:rsidP="004F1773" w:rsidR="00CD56B6">
      <w:pPr>
        <w:jc w:val="both"/>
        <w:rPr>
          <w:b/>
        </w:rPr>
      </w:pPr>
    </w:p>
    <w:p w:rsidRDefault="00FA6A11" w:rsidP="00FA6A11" w:rsidR="00FA6A11" w:rsidRPr="00FA6A11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>Rješenjem poslovni broj 7/St-</w:t>
      </w:r>
      <w:r w:rsidR="00060FD3">
        <w:t>1162</w:t>
      </w:r>
      <w:r w:rsidRPr="00FA6A11">
        <w:t>/201</w:t>
      </w:r>
      <w:r w:rsidR="00060FD3">
        <w:t>7</w:t>
      </w:r>
      <w:r w:rsidRPr="00FA6A11">
        <w:t>-</w:t>
      </w:r>
      <w:r w:rsidR="00891EB8">
        <w:t>11</w:t>
      </w:r>
      <w:r w:rsidRPr="00FA6A11">
        <w:t xml:space="preserve"> od </w:t>
      </w:r>
      <w:r w:rsidR="00891EB8">
        <w:t>26</w:t>
      </w:r>
      <w:r w:rsidRPr="00FA6A11">
        <w:t>.</w:t>
      </w:r>
      <w:r w:rsidR="00891EB8">
        <w:t xml:space="preserve"> veljače 2018.</w:t>
      </w:r>
      <w:r w:rsidRPr="00FA6A11">
        <w:t xml:space="preserve"> godine otvoren je stečajni postupak nad stečajnim dužnikom </w:t>
      </w:r>
      <w:r w:rsidR="00060FD3" w:rsidRPr="00734B0E">
        <w:t>VIA TOURS putnička agencija društvo s ograničenom odgovornošću, skraćena tvrtka: VIA TOURS d.o.o., Zabok ( Grad Zabok ), Matije Gupca 97, OIB 45600104808</w:t>
      </w:r>
      <w:r w:rsidR="00060FD3">
        <w:t>.</w:t>
      </w:r>
    </w:p>
    <w:p w:rsidRDefault="006261B8" w:rsidP="0057107F" w:rsidR="00A41421">
      <w:pPr>
        <w:jc w:val="both"/>
      </w:pPr>
      <w:r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891EB8">
        <w:t>06. lipnja 2018</w:t>
      </w:r>
      <w:r w:rsidR="00515EE8">
        <w:t>.</w:t>
      </w:r>
      <w:r w:rsidR="001D5104">
        <w:t xml:space="preserve"> godine ispitane su sve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Odluke pod točkom I. a) i I. b) izreke rješenja temelje se na odredbi čl. 263. SZ-a jer je prijavljene tražb</w:t>
      </w:r>
      <w:r w:rsidR="00CB7F95">
        <w:t>ine stečajnih vjerovnika priznala</w:t>
      </w:r>
      <w:r>
        <w:t xml:space="preserve"> stečajn</w:t>
      </w:r>
      <w:r w:rsidR="00CB7F95">
        <w:t>a</w:t>
      </w:r>
      <w:r>
        <w:t xml:space="preserve"> upravitelj</w:t>
      </w:r>
      <w:r w:rsidR="00CB7F95">
        <w:t>ica</w:t>
      </w:r>
      <w:r>
        <w:t xml:space="preserve">, a </w:t>
      </w:r>
      <w:r>
        <w:lastRenderedPageBreak/>
        <w:t>nisu osporili stečajni vjerovnici</w:t>
      </w:r>
      <w:r w:rsidR="00231D19">
        <w:t>,</w:t>
      </w:r>
      <w:r>
        <w:t xml:space="preserve"> pa je nastupila zakonska presumpcija da se tražbine smatraju utvrđenim.</w:t>
      </w:r>
    </w:p>
    <w:p w:rsidRDefault="002323EA" w:rsidP="00C27B35" w:rsidR="00C27B35">
      <w:pPr>
        <w:jc w:val="both"/>
      </w:pPr>
      <w:r>
        <w:tab/>
        <w:t xml:space="preserve">           </w:t>
      </w:r>
      <w:r w:rsidR="00887701">
        <w:t>Tražbinu</w:t>
      </w:r>
      <w:r w:rsidRPr="002323EA">
        <w:t xml:space="preserve"> stečajn</w:t>
      </w:r>
      <w:r w:rsidR="00887701">
        <w:t>og</w:t>
      </w:r>
      <w:r w:rsidRPr="002323EA">
        <w:t xml:space="preserve"> vjerovnika na</w:t>
      </w:r>
      <w:r w:rsidR="00E0684B">
        <w:t>veden</w:t>
      </w:r>
      <w:r w:rsidR="00887701">
        <w:t>u</w:t>
      </w:r>
      <w:r w:rsidR="00E0684B">
        <w:t xml:space="preserve"> u točci</w:t>
      </w:r>
      <w:r w:rsidR="00C27B35">
        <w:t xml:space="preserve"> II)</w:t>
      </w:r>
      <w:r w:rsidR="00887701">
        <w:t xml:space="preserve"> izreke rješenja osporila</w:t>
      </w:r>
      <w:r w:rsidRPr="002323EA">
        <w:t xml:space="preserve"> je stečajn</w:t>
      </w:r>
      <w:r w:rsidR="00887701">
        <w:t>a</w:t>
      </w:r>
      <w:r w:rsidRPr="002323EA">
        <w:t xml:space="preserve"> upravitelj</w:t>
      </w:r>
      <w:r w:rsidR="00887701">
        <w:t>ica</w:t>
      </w:r>
      <w:r w:rsidRPr="002323EA">
        <w:t>, a izjavljeno osporavanje nije otklonjeno pa se odluka temelji na odr</w:t>
      </w:r>
      <w:r w:rsidR="00E0684B">
        <w:t>edbama čl. 260. i čl. 266. SZ-a.</w:t>
      </w:r>
    </w:p>
    <w:p w:rsidRDefault="002323EA" w:rsidP="00060FD3" w:rsidR="00E0684B">
      <w:pPr>
        <w:jc w:val="both"/>
      </w:pPr>
      <w:r>
        <w:tab/>
      </w:r>
      <w:r w:rsidR="00C27B35">
        <w:t xml:space="preserve">               </w:t>
      </w:r>
      <w:r>
        <w:t xml:space="preserve">Za osporenu tražbinu drugog višeg isplatnog reda u iznosu od </w:t>
      </w:r>
      <w:r w:rsidR="00060FD3">
        <w:t xml:space="preserve">13.115,14 Kn </w:t>
      </w:r>
      <w:r>
        <w:t xml:space="preserve">stečajni vjerovnika </w:t>
      </w:r>
      <w:r w:rsidR="00060FD3" w:rsidRPr="00060FD3">
        <w:t>TRIGLAV OSIGURANJE d.d. Zagreb, Antuna Heinza 4, OIB 29743547503</w:t>
      </w:r>
      <w:r w:rsidR="00E0684B">
        <w:t xml:space="preserve"> </w:t>
      </w:r>
      <w:r>
        <w:t xml:space="preserve">upućen je na parnicu protiv stečajnog dužnika radi utvrđivanja osporene tražbine </w:t>
      </w:r>
      <w:r w:rsidR="0035134A" w:rsidRPr="0035134A">
        <w:t>jer se stečajn</w:t>
      </w:r>
      <w:r w:rsidR="00652DC9">
        <w:t>a</w:t>
      </w:r>
      <w:r w:rsidR="0035134A" w:rsidRPr="0035134A">
        <w:t xml:space="preserve"> upravitelj</w:t>
      </w:r>
      <w:r w:rsidR="00652DC9">
        <w:t>ica</w:t>
      </w:r>
      <w:r w:rsidR="0035134A" w:rsidRPr="0035134A">
        <w:t xml:space="preserve"> </w:t>
      </w:r>
      <w:r w:rsidR="00B97939">
        <w:t xml:space="preserve">na ispitnom ročištu </w:t>
      </w:r>
      <w:r w:rsidR="00652DC9">
        <w:t>očitovala</w:t>
      </w:r>
      <w:r w:rsidR="0035134A" w:rsidRPr="0035134A">
        <w:t xml:space="preserve"> da </w:t>
      </w:r>
      <w:r w:rsidR="00B97939">
        <w:t>osporava ovu tražbinu iz razloga nastupa zastare, a tražbina se temelji na vjerodostojnoj ispravi,</w:t>
      </w:r>
      <w:r>
        <w:t xml:space="preserve">pa se odluka temelji na odredbi </w:t>
      </w:r>
      <w:r w:rsidR="009422FF">
        <w:t xml:space="preserve">  </w:t>
      </w:r>
      <w:r>
        <w:t>čl.266.</w:t>
      </w:r>
      <w:r w:rsidR="00B97939">
        <w:t xml:space="preserve"> </w:t>
      </w:r>
      <w:r>
        <w:t>st.</w:t>
      </w:r>
      <w:r w:rsidR="00B97939">
        <w:t>1</w:t>
      </w:r>
      <w:r>
        <w:t xml:space="preserve"> SZ-a.</w:t>
      </w:r>
      <w:r w:rsidR="009422FF">
        <w:t xml:space="preserve">  </w:t>
      </w:r>
    </w:p>
    <w:p w:rsidRDefault="00C26B91" w:rsidP="00CF4B5F" w:rsidR="00BC4318">
      <w:pPr>
        <w:jc w:val="both"/>
      </w:pPr>
      <w:r>
        <w:t xml:space="preserve"> </w:t>
      </w:r>
      <w:r>
        <w:tab/>
      </w:r>
      <w:r>
        <w:tab/>
      </w:r>
      <w:r w:rsidRPr="00C26B91">
        <w:t>Pod točkom IV. izreke rješenja odlučeno je na temelju odredbi čl. 267. i čl. 269. SZ-a.</w:t>
      </w:r>
    </w:p>
    <w:p w:rsidRDefault="001D5104" w:rsidP="00CF4B5F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D5104" w:rsidP="00CF4B5F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3749C4">
        <w:t>08. lipnja 2018</w:t>
      </w:r>
      <w:r>
        <w:t>. godine</w:t>
      </w:r>
      <w:r w:rsidR="00CF4B5F">
        <w:t>.</w:t>
      </w:r>
    </w:p>
    <w:p w:rsidRDefault="001D5104" w:rsidP="001D5104" w:rsidR="001D5104">
      <w:pPr>
        <w:jc w:val="both"/>
      </w:pPr>
    </w:p>
    <w:p w:rsidRDefault="00CD56B6" w:rsidP="001D5104" w:rsidR="00CD56B6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8B2D9E">
        <w:t>Stečajna sutkinja</w:t>
      </w:r>
    </w:p>
    <w:p w:rsidRDefault="001D5104" w:rsidP="00FA6A11" w:rsidR="00AC523A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</w:p>
    <w:p w:rsidRDefault="00E65647" w:rsidP="005B523C" w:rsidR="00E65647">
      <w:pPr>
        <w:jc w:val="both"/>
      </w:pPr>
      <w:r>
        <w:t xml:space="preserve">                                                                                </w:t>
      </w:r>
    </w:p>
    <w:p w:rsidRDefault="001D5104" w:rsidP="001D5104" w:rsidR="001D5104">
      <w:pPr>
        <w:jc w:val="both"/>
      </w:pPr>
    </w:p>
    <w:p w:rsidRDefault="001D5104" w:rsidP="001D5104" w:rsidR="001D5104" w:rsidRPr="00427D29">
      <w:pPr>
        <w:jc w:val="both"/>
        <w:rPr>
          <w:sz w:val="20"/>
          <w:szCs w:val="20"/>
        </w:rPr>
      </w:pPr>
    </w:p>
    <w:p w:rsidRDefault="001D5104" w:rsidP="001D5104" w:rsidR="001D5104" w:rsidRPr="00427D29">
      <w:pPr>
        <w:jc w:val="both"/>
        <w:rPr>
          <w:b/>
          <w:sz w:val="20"/>
          <w:szCs w:val="20"/>
        </w:rPr>
      </w:pPr>
      <w:r w:rsidRPr="00427D29">
        <w:rPr>
          <w:b/>
          <w:sz w:val="20"/>
          <w:szCs w:val="20"/>
        </w:rPr>
        <w:t>POUKA O PRAVNOM LIJEKU: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Protiv ovog rješenja </w:t>
      </w:r>
      <w:r w:rsidR="003A484A">
        <w:rPr>
          <w:sz w:val="20"/>
          <w:szCs w:val="20"/>
        </w:rPr>
        <w:t xml:space="preserve"> pravo na </w:t>
      </w:r>
      <w:r w:rsidRPr="00427D29">
        <w:rPr>
          <w:sz w:val="20"/>
          <w:szCs w:val="20"/>
        </w:rPr>
        <w:t>žalbu</w:t>
      </w:r>
      <w:r w:rsidR="003A484A">
        <w:rPr>
          <w:sz w:val="20"/>
          <w:szCs w:val="20"/>
        </w:rPr>
        <w:t xml:space="preserve"> ima svaki vjerovnik </w:t>
      </w:r>
      <w:r w:rsidRPr="00427D29">
        <w:rPr>
          <w:sz w:val="20"/>
          <w:szCs w:val="20"/>
        </w:rPr>
        <w:t xml:space="preserve">u dijelu koji 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se tiče njegove prijavljene tražbine</w:t>
      </w:r>
      <w:r w:rsidR="003A484A">
        <w:rPr>
          <w:sz w:val="20"/>
          <w:szCs w:val="20"/>
        </w:rPr>
        <w:t>, odnosno tražbine koju je osporio</w:t>
      </w:r>
      <w:r w:rsidRPr="00427D29">
        <w:rPr>
          <w:sz w:val="20"/>
          <w:szCs w:val="20"/>
        </w:rPr>
        <w:t xml:space="preserve"> i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stečajni upravitelj.</w:t>
      </w:r>
      <w:r w:rsidR="00CE440E">
        <w:rPr>
          <w:sz w:val="20"/>
          <w:szCs w:val="20"/>
        </w:rPr>
        <w:t xml:space="preserve"> </w:t>
      </w:r>
      <w:r w:rsidRPr="00427D29">
        <w:rPr>
          <w:sz w:val="20"/>
          <w:szCs w:val="20"/>
        </w:rPr>
        <w:t xml:space="preserve">Žalba se podnosi Viskom trgovačkom sudu Republike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Hrvatske putem ovoga suda </w:t>
      </w:r>
      <w:r w:rsidR="00AB54B9" w:rsidRPr="00AB54B9">
        <w:rPr>
          <w:sz w:val="20"/>
          <w:szCs w:val="20"/>
        </w:rPr>
        <w:t xml:space="preserve">u roku od osam dana od isteka osmog dana od </w:t>
      </w:r>
    </w:p>
    <w:p w:rsidRDefault="00AB54B9" w:rsidP="00AB54B9" w:rsidR="001D5104" w:rsidRPr="00427D29">
      <w:pPr>
        <w:rPr>
          <w:sz w:val="20"/>
          <w:szCs w:val="20"/>
        </w:rPr>
      </w:pPr>
      <w:r w:rsidRPr="00AB54B9">
        <w:rPr>
          <w:sz w:val="20"/>
          <w:szCs w:val="20"/>
        </w:rPr>
        <w:t>dana objave</w:t>
      </w:r>
      <w:r>
        <w:rPr>
          <w:sz w:val="20"/>
          <w:szCs w:val="20"/>
        </w:rPr>
        <w:t xml:space="preserve"> </w:t>
      </w:r>
      <w:r w:rsidRPr="00AB54B9">
        <w:rPr>
          <w:sz w:val="20"/>
          <w:szCs w:val="20"/>
        </w:rPr>
        <w:t>rješenja na mrežnoj stranici e-Oglasna ploča sudova</w:t>
      </w:r>
      <w:r w:rsidR="00F26EBD">
        <w:rPr>
          <w:sz w:val="20"/>
          <w:szCs w:val="20"/>
        </w:rPr>
        <w:t>, u tri primjerka.</w:t>
      </w:r>
    </w:p>
    <w:p w:rsidRDefault="001D5104" w:rsidP="001D5104" w:rsidR="001D5104" w:rsidRPr="00427D2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  </w:t>
      </w:r>
    </w:p>
    <w:p w:rsidRDefault="001D5104" w:rsidP="001D5104" w:rsidR="001D5104"/>
    <w:p w:rsidRDefault="004B4134" w:rsidP="001D5104" w:rsidR="004B4134"/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</w:p>
    <w:sectPr w:rsidSect="00203A23" w:rsidR="005B523C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692" w:rsidR="00AC6692">
      <w:r>
        <w:separator/>
      </w:r>
    </w:p>
  </w:endnote>
  <w:endnote w:id="0" w:type="continuationSeparator">
    <w:p w:rsidRDefault="00AC6692" w:rsidR="00AC6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692" w:rsidR="00AC6692">
      <w:r>
        <w:separator/>
      </w:r>
    </w:p>
  </w:footnote>
  <w:footnote w:id="0" w:type="continuationSeparator">
    <w:p w:rsidRDefault="00AC6692" w:rsidR="00AC6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6DE7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65647" w:rsidP="008B2D9E" w:rsidR="008B2D9E">
    <w:pPr>
      <w:pStyle w:val="Zaglavlje"/>
      <w:jc w:val="right"/>
    </w:pPr>
    <w:r w:rsidRPr="00356088">
      <w:rPr>
        <w:b/>
      </w:rPr>
      <w:t xml:space="preserve">                                                                       </w:t>
    </w:r>
    <w:r>
      <w:rPr>
        <w:b/>
      </w:rPr>
      <w:t xml:space="preserve">                        </w:t>
    </w:r>
    <w:r w:rsidR="008B2D9E" w:rsidRPr="00B616E7">
      <w:rPr>
        <w:b/>
      </w:rPr>
      <w:t xml:space="preserve">Broj: </w:t>
    </w:r>
    <w:r w:rsidR="008B2D9E">
      <w:rPr>
        <w:b/>
      </w:rPr>
      <w:t>7</w:t>
    </w:r>
    <w:r w:rsidR="008B2D9E" w:rsidRPr="0050244A">
      <w:rPr>
        <w:b/>
      </w:rPr>
      <w:t>/St-</w:t>
    </w:r>
    <w:r w:rsidR="008B2D9E">
      <w:rPr>
        <w:b/>
      </w:rPr>
      <w:t>1162/2017-28</w:t>
    </w:r>
  </w:p>
  <w:p w:rsidRDefault="00E65647" w:rsidP="00B07D34" w:rsidR="00E65647" w:rsidRPr="00760960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B0E" w:rsidP="00734B0E" w:rsidR="00734B0E">
    <w:pPr>
      <w:pStyle w:val="Zaglavlje"/>
      <w:jc w:val="right"/>
    </w:pPr>
    <w:r w:rsidRPr="00B616E7">
      <w:rPr>
        <w:b/>
      </w:rPr>
      <w:t xml:space="preserve">Broj: </w:t>
    </w:r>
    <w:r>
      <w:rPr>
        <w:b/>
      </w:rPr>
      <w:t>7</w:t>
    </w:r>
    <w:r w:rsidRPr="0050244A">
      <w:rPr>
        <w:b/>
      </w:rPr>
      <w:t>/St-</w:t>
    </w:r>
    <w:r>
      <w:rPr>
        <w:b/>
      </w:rPr>
      <w:t>1162/2017-</w:t>
    </w:r>
    <w:r w:rsidR="00AD47B8">
      <w:rPr>
        <w:b/>
      </w:rPr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A32B5"/>
    <w:multiLevelType w:val="hybridMultilevel"/>
    <w:tmpl w:val="6A3E2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FB0D25"/>
    <w:multiLevelType w:val="hybridMultilevel"/>
    <w:tmpl w:val="366EA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184B35"/>
    <w:multiLevelType w:val="hybridMultilevel"/>
    <w:tmpl w:val="4EDE0DBE"/>
    <w:lvl w:tplc="8AA0897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65711B"/>
    <w:multiLevelType w:val="hybridMultilevel"/>
    <w:tmpl w:val="139A44D4"/>
    <w:lvl w:tplc="C1EAD230" w:ilvl="0">
      <w:start w:val="2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3921C5C"/>
    <w:multiLevelType w:val="hybridMultilevel"/>
    <w:tmpl w:val="9132A0DC"/>
    <w:lvl w:tplc="D0E6809E" w:ilvl="0">
      <w:start w:val="1"/>
      <w:numFmt w:val="decimal"/>
      <w:lvlText w:val="%1."/>
      <w:lvlJc w:val="left"/>
      <w:pPr>
        <w:ind w:hanging="360" w:left="18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ind w:hanging="180" w:left="7620"/>
      </w:pPr>
    </w:lvl>
  </w:abstractNum>
  <w:abstractNum w:abstractNumId="9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71AC1FBF"/>
    <w:multiLevelType w:val="hybridMultilevel"/>
    <w:tmpl w:val="A3E2B6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EC5327B"/>
    <w:multiLevelType w:val="hybridMultilevel"/>
    <w:tmpl w:val="4E5219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9"/>
  </w:num>
  <w:num w:numId="6">
    <w:abstractNumId w:val="1"/>
  </w:num>
  <w:num w:numId="7">
    <w:abstractNumId w:val="0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077FD"/>
    <w:rsid w:val="00013647"/>
    <w:rsid w:val="00033DDB"/>
    <w:rsid w:val="00044206"/>
    <w:rsid w:val="00046955"/>
    <w:rsid w:val="00052AC7"/>
    <w:rsid w:val="000600E4"/>
    <w:rsid w:val="00060FD3"/>
    <w:rsid w:val="00061F36"/>
    <w:rsid w:val="000624D0"/>
    <w:rsid w:val="0006366B"/>
    <w:rsid w:val="00067870"/>
    <w:rsid w:val="0009249A"/>
    <w:rsid w:val="000A2F0D"/>
    <w:rsid w:val="000B19D9"/>
    <w:rsid w:val="000B339B"/>
    <w:rsid w:val="000F0FCD"/>
    <w:rsid w:val="00106E2A"/>
    <w:rsid w:val="001112F6"/>
    <w:rsid w:val="001219BB"/>
    <w:rsid w:val="001373D4"/>
    <w:rsid w:val="00155CEB"/>
    <w:rsid w:val="001645D1"/>
    <w:rsid w:val="001715D0"/>
    <w:rsid w:val="0018553C"/>
    <w:rsid w:val="00194FF0"/>
    <w:rsid w:val="001B2110"/>
    <w:rsid w:val="001C6D7E"/>
    <w:rsid w:val="001C79C9"/>
    <w:rsid w:val="001D4F32"/>
    <w:rsid w:val="001D5104"/>
    <w:rsid w:val="001E0354"/>
    <w:rsid w:val="001E1EB6"/>
    <w:rsid w:val="001E6A3E"/>
    <w:rsid w:val="001F529C"/>
    <w:rsid w:val="001F5308"/>
    <w:rsid w:val="00203A23"/>
    <w:rsid w:val="00213E5E"/>
    <w:rsid w:val="00231D19"/>
    <w:rsid w:val="002323EA"/>
    <w:rsid w:val="00241FFB"/>
    <w:rsid w:val="00253557"/>
    <w:rsid w:val="002731CB"/>
    <w:rsid w:val="00273309"/>
    <w:rsid w:val="002740D6"/>
    <w:rsid w:val="002A1F76"/>
    <w:rsid w:val="002A736D"/>
    <w:rsid w:val="002A7851"/>
    <w:rsid w:val="002B0525"/>
    <w:rsid w:val="002B0B48"/>
    <w:rsid w:val="002B399E"/>
    <w:rsid w:val="002B3E5E"/>
    <w:rsid w:val="002D00A2"/>
    <w:rsid w:val="002D526A"/>
    <w:rsid w:val="002E0AD2"/>
    <w:rsid w:val="002E1104"/>
    <w:rsid w:val="002E1648"/>
    <w:rsid w:val="002E79FB"/>
    <w:rsid w:val="002F1E40"/>
    <w:rsid w:val="002F42C3"/>
    <w:rsid w:val="00307947"/>
    <w:rsid w:val="00313D8F"/>
    <w:rsid w:val="00317E98"/>
    <w:rsid w:val="0032488A"/>
    <w:rsid w:val="00327943"/>
    <w:rsid w:val="0033254F"/>
    <w:rsid w:val="00334DC6"/>
    <w:rsid w:val="00336697"/>
    <w:rsid w:val="0035134A"/>
    <w:rsid w:val="00353B47"/>
    <w:rsid w:val="00354A16"/>
    <w:rsid w:val="00356088"/>
    <w:rsid w:val="00356C9E"/>
    <w:rsid w:val="003633C9"/>
    <w:rsid w:val="0036448E"/>
    <w:rsid w:val="003749C4"/>
    <w:rsid w:val="00376ACA"/>
    <w:rsid w:val="00381197"/>
    <w:rsid w:val="003853AE"/>
    <w:rsid w:val="003933F1"/>
    <w:rsid w:val="003A484A"/>
    <w:rsid w:val="003B3BE7"/>
    <w:rsid w:val="003B52E2"/>
    <w:rsid w:val="003D22FD"/>
    <w:rsid w:val="003D2ABA"/>
    <w:rsid w:val="003E2DEE"/>
    <w:rsid w:val="00406DAD"/>
    <w:rsid w:val="004070EB"/>
    <w:rsid w:val="00423106"/>
    <w:rsid w:val="00441221"/>
    <w:rsid w:val="0045505F"/>
    <w:rsid w:val="004565ED"/>
    <w:rsid w:val="004869FD"/>
    <w:rsid w:val="00492EA6"/>
    <w:rsid w:val="004B4134"/>
    <w:rsid w:val="004B4C66"/>
    <w:rsid w:val="004C4F49"/>
    <w:rsid w:val="004C6175"/>
    <w:rsid w:val="004D2BE8"/>
    <w:rsid w:val="004E0A5C"/>
    <w:rsid w:val="004E2867"/>
    <w:rsid w:val="004F1773"/>
    <w:rsid w:val="004F7E3E"/>
    <w:rsid w:val="005022FC"/>
    <w:rsid w:val="005042C8"/>
    <w:rsid w:val="00505926"/>
    <w:rsid w:val="00515EE8"/>
    <w:rsid w:val="005168F2"/>
    <w:rsid w:val="00532DA5"/>
    <w:rsid w:val="005369A3"/>
    <w:rsid w:val="00537D59"/>
    <w:rsid w:val="00551C85"/>
    <w:rsid w:val="0056431C"/>
    <w:rsid w:val="0057107F"/>
    <w:rsid w:val="00576E5B"/>
    <w:rsid w:val="00590791"/>
    <w:rsid w:val="00595CB9"/>
    <w:rsid w:val="005A101E"/>
    <w:rsid w:val="005A30CB"/>
    <w:rsid w:val="005A3364"/>
    <w:rsid w:val="005B0BF4"/>
    <w:rsid w:val="005B3829"/>
    <w:rsid w:val="005B523C"/>
    <w:rsid w:val="005C1325"/>
    <w:rsid w:val="005C17D4"/>
    <w:rsid w:val="005C2234"/>
    <w:rsid w:val="005D0D79"/>
    <w:rsid w:val="005D225E"/>
    <w:rsid w:val="005D4FB4"/>
    <w:rsid w:val="005D501E"/>
    <w:rsid w:val="005E4D9F"/>
    <w:rsid w:val="005F58B7"/>
    <w:rsid w:val="006023EF"/>
    <w:rsid w:val="00613263"/>
    <w:rsid w:val="00617119"/>
    <w:rsid w:val="006249E3"/>
    <w:rsid w:val="006261B8"/>
    <w:rsid w:val="00652DC9"/>
    <w:rsid w:val="006622AE"/>
    <w:rsid w:val="00671ABE"/>
    <w:rsid w:val="0067239B"/>
    <w:rsid w:val="00681510"/>
    <w:rsid w:val="00686393"/>
    <w:rsid w:val="00686DCE"/>
    <w:rsid w:val="006933FF"/>
    <w:rsid w:val="0069341B"/>
    <w:rsid w:val="006A5EEE"/>
    <w:rsid w:val="006A6A38"/>
    <w:rsid w:val="006C033E"/>
    <w:rsid w:val="006D59CD"/>
    <w:rsid w:val="006D7BF5"/>
    <w:rsid w:val="006E798F"/>
    <w:rsid w:val="00700125"/>
    <w:rsid w:val="0071153D"/>
    <w:rsid w:val="007140B8"/>
    <w:rsid w:val="00717E58"/>
    <w:rsid w:val="007314A7"/>
    <w:rsid w:val="00734B0E"/>
    <w:rsid w:val="00760960"/>
    <w:rsid w:val="0077309D"/>
    <w:rsid w:val="00775F10"/>
    <w:rsid w:val="007B451E"/>
    <w:rsid w:val="007D6839"/>
    <w:rsid w:val="008065CE"/>
    <w:rsid w:val="00807948"/>
    <w:rsid w:val="0083427E"/>
    <w:rsid w:val="00835870"/>
    <w:rsid w:val="008400B5"/>
    <w:rsid w:val="00841824"/>
    <w:rsid w:val="00844EDC"/>
    <w:rsid w:val="00845871"/>
    <w:rsid w:val="00852FC6"/>
    <w:rsid w:val="00855A99"/>
    <w:rsid w:val="0086368A"/>
    <w:rsid w:val="008828AE"/>
    <w:rsid w:val="008860B1"/>
    <w:rsid w:val="00887701"/>
    <w:rsid w:val="00891EB8"/>
    <w:rsid w:val="008A6C40"/>
    <w:rsid w:val="008A77C8"/>
    <w:rsid w:val="008A7A1E"/>
    <w:rsid w:val="008B1664"/>
    <w:rsid w:val="008B2D9E"/>
    <w:rsid w:val="008B5FEB"/>
    <w:rsid w:val="008B6C52"/>
    <w:rsid w:val="008C1F91"/>
    <w:rsid w:val="008E272F"/>
    <w:rsid w:val="008F6B4B"/>
    <w:rsid w:val="00900526"/>
    <w:rsid w:val="00906D33"/>
    <w:rsid w:val="00914DF4"/>
    <w:rsid w:val="009238B1"/>
    <w:rsid w:val="0092627D"/>
    <w:rsid w:val="009262EC"/>
    <w:rsid w:val="00927BAD"/>
    <w:rsid w:val="0093515D"/>
    <w:rsid w:val="009422FF"/>
    <w:rsid w:val="00954CD1"/>
    <w:rsid w:val="0096192A"/>
    <w:rsid w:val="00961C13"/>
    <w:rsid w:val="00967F3E"/>
    <w:rsid w:val="009730B2"/>
    <w:rsid w:val="00977854"/>
    <w:rsid w:val="00981CD9"/>
    <w:rsid w:val="00986102"/>
    <w:rsid w:val="0098723A"/>
    <w:rsid w:val="00996E7F"/>
    <w:rsid w:val="009A2DDC"/>
    <w:rsid w:val="009D0415"/>
    <w:rsid w:val="009E5DA3"/>
    <w:rsid w:val="00A0132D"/>
    <w:rsid w:val="00A03740"/>
    <w:rsid w:val="00A04D64"/>
    <w:rsid w:val="00A34AB3"/>
    <w:rsid w:val="00A368D4"/>
    <w:rsid w:val="00A41421"/>
    <w:rsid w:val="00A46155"/>
    <w:rsid w:val="00A505BA"/>
    <w:rsid w:val="00A7143C"/>
    <w:rsid w:val="00A944CC"/>
    <w:rsid w:val="00A94F79"/>
    <w:rsid w:val="00AB18C1"/>
    <w:rsid w:val="00AB1BAD"/>
    <w:rsid w:val="00AB54B9"/>
    <w:rsid w:val="00AB770B"/>
    <w:rsid w:val="00AC0A8C"/>
    <w:rsid w:val="00AC523A"/>
    <w:rsid w:val="00AC6692"/>
    <w:rsid w:val="00AD1936"/>
    <w:rsid w:val="00AD47B8"/>
    <w:rsid w:val="00AD6DE7"/>
    <w:rsid w:val="00AE5D5E"/>
    <w:rsid w:val="00AF2245"/>
    <w:rsid w:val="00B04E6A"/>
    <w:rsid w:val="00B07D34"/>
    <w:rsid w:val="00B115FD"/>
    <w:rsid w:val="00B14292"/>
    <w:rsid w:val="00B26945"/>
    <w:rsid w:val="00B34AC0"/>
    <w:rsid w:val="00B46541"/>
    <w:rsid w:val="00B86E6E"/>
    <w:rsid w:val="00B87BCE"/>
    <w:rsid w:val="00B92C83"/>
    <w:rsid w:val="00B97939"/>
    <w:rsid w:val="00B97B92"/>
    <w:rsid w:val="00BA3561"/>
    <w:rsid w:val="00BA405C"/>
    <w:rsid w:val="00BB7793"/>
    <w:rsid w:val="00BC2457"/>
    <w:rsid w:val="00BC4318"/>
    <w:rsid w:val="00BD19CB"/>
    <w:rsid w:val="00BD5342"/>
    <w:rsid w:val="00BE4BEA"/>
    <w:rsid w:val="00C05676"/>
    <w:rsid w:val="00C0685D"/>
    <w:rsid w:val="00C0790C"/>
    <w:rsid w:val="00C23A65"/>
    <w:rsid w:val="00C26B91"/>
    <w:rsid w:val="00C27B35"/>
    <w:rsid w:val="00C34994"/>
    <w:rsid w:val="00C40A11"/>
    <w:rsid w:val="00C44096"/>
    <w:rsid w:val="00C50622"/>
    <w:rsid w:val="00C50B5D"/>
    <w:rsid w:val="00C55738"/>
    <w:rsid w:val="00C5665D"/>
    <w:rsid w:val="00C77087"/>
    <w:rsid w:val="00C80AB6"/>
    <w:rsid w:val="00C82135"/>
    <w:rsid w:val="00C871ED"/>
    <w:rsid w:val="00C91F07"/>
    <w:rsid w:val="00C9703B"/>
    <w:rsid w:val="00CB24DB"/>
    <w:rsid w:val="00CB7F95"/>
    <w:rsid w:val="00CC5415"/>
    <w:rsid w:val="00CC6A20"/>
    <w:rsid w:val="00CC75ED"/>
    <w:rsid w:val="00CD56B6"/>
    <w:rsid w:val="00CD681D"/>
    <w:rsid w:val="00CE440E"/>
    <w:rsid w:val="00CE7AF8"/>
    <w:rsid w:val="00CF2ACD"/>
    <w:rsid w:val="00CF4B5F"/>
    <w:rsid w:val="00CF5E03"/>
    <w:rsid w:val="00D229E7"/>
    <w:rsid w:val="00D35C59"/>
    <w:rsid w:val="00D40467"/>
    <w:rsid w:val="00D44CF7"/>
    <w:rsid w:val="00D45417"/>
    <w:rsid w:val="00D52819"/>
    <w:rsid w:val="00D62348"/>
    <w:rsid w:val="00D62BCD"/>
    <w:rsid w:val="00D717F8"/>
    <w:rsid w:val="00D74C16"/>
    <w:rsid w:val="00D766ED"/>
    <w:rsid w:val="00D80502"/>
    <w:rsid w:val="00D946FD"/>
    <w:rsid w:val="00D95E6F"/>
    <w:rsid w:val="00D966B8"/>
    <w:rsid w:val="00DD45BD"/>
    <w:rsid w:val="00DD71BB"/>
    <w:rsid w:val="00DE358B"/>
    <w:rsid w:val="00DF0CEC"/>
    <w:rsid w:val="00E025A0"/>
    <w:rsid w:val="00E0561A"/>
    <w:rsid w:val="00E0684B"/>
    <w:rsid w:val="00E12C85"/>
    <w:rsid w:val="00E16E9E"/>
    <w:rsid w:val="00E16FBA"/>
    <w:rsid w:val="00E54518"/>
    <w:rsid w:val="00E617B5"/>
    <w:rsid w:val="00E65647"/>
    <w:rsid w:val="00E71524"/>
    <w:rsid w:val="00E74E31"/>
    <w:rsid w:val="00EC5315"/>
    <w:rsid w:val="00ED2202"/>
    <w:rsid w:val="00ED6CC0"/>
    <w:rsid w:val="00EE43AC"/>
    <w:rsid w:val="00EE746C"/>
    <w:rsid w:val="00EF17AB"/>
    <w:rsid w:val="00EF36E3"/>
    <w:rsid w:val="00EF47B6"/>
    <w:rsid w:val="00F0373E"/>
    <w:rsid w:val="00F26EBD"/>
    <w:rsid w:val="00F34F87"/>
    <w:rsid w:val="00F4061E"/>
    <w:rsid w:val="00F50277"/>
    <w:rsid w:val="00F66DF2"/>
    <w:rsid w:val="00F80FE7"/>
    <w:rsid w:val="00F93908"/>
    <w:rsid w:val="00F96CE1"/>
    <w:rsid w:val="00F97EBE"/>
    <w:rsid w:val="00FA6A11"/>
    <w:rsid w:val="00FB009E"/>
    <w:rsid w:val="00FB1C7C"/>
    <w:rsid w:val="00FC0401"/>
    <w:rsid w:val="00FC36EF"/>
    <w:rsid w:val="00FC7D42"/>
    <w:rsid w:val="00FD51F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60FD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D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D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D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D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60FD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D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D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D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D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 1.</izvorni_sadrzaj>
    <derivirana_varijabla naziv="DomainObject.Predmet.Opis_1">Čl.110.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St-1162/2017</izvorni_sadrzaj>
    <derivirana_varijabla naziv="DomainObject.Predmet.OznakaBroj_1">St-1162/2017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VIA TOURS d.o.o.</izvorni_sadrzaj>
    <derivirana_varijabla naziv="DomainObject.Predmet.ProtustrankaFormated_1">  VIA TOURS d.o.o.</derivirana_varijabla>
  </DomainObject.Predmet.ProtustrankaFormated>
  <DomainObject.Predmet.ProtustrankaFormatedOIB>
    <izvorni_sadrzaj>  VIA TOURS d.o.o., OIB 45600104808</izvorni_sadrzaj>
    <derivirana_varijabla naziv="DomainObject.Predmet.ProtustrankaFormatedOIB_1">  VIA TOURS d.o.o., OIB 45600104808</derivirana_varijabla>
  </DomainObject.Predmet.ProtustrankaFormatedOIB>
  <DomainObject.Predmet.ProtustrankaFormatedWithAdress>
    <izvorni_sadrzaj> VIA TOURS d.o.o., Matije Gupca 97, 49210 Zabok</izvorni_sadrzaj>
    <derivirana_varijabla naziv="DomainObject.Predmet.ProtustrankaFormatedWithAdress_1"> VIA TOURS d.o.o., Matije Gupca 97, 49210 Zabok</derivirana_varijabla>
  </DomainObject.Predmet.ProtustrankaFormatedWithAdress>
  <DomainObject.Predmet.ProtustrankaFormatedWithAdressOIB>
    <izvorni_sadrzaj> VIA TOURS d.o.o., OIB 45600104808, Matije Gupca 97, 49210 Zabok</izvorni_sadrzaj>
    <derivirana_varijabla naziv="DomainObject.Predmet.ProtustrankaFormatedWithAdressOIB_1"> VIA TOURS d.o.o., OIB 45600104808, Matije Gupca 97, 49210 Zabok</derivirana_varijabla>
  </DomainObject.Predmet.ProtustrankaFormatedWithAdressOIB>
  <DomainObject.Predmet.ProtustrankaWithAdress>
    <izvorni_sadrzaj>VIA TOURS d.o.o. Matije Gupca 97, 49210 Zabok</izvorni_sadrzaj>
    <derivirana_varijabla naziv="DomainObject.Predmet.ProtustrankaWithAdress_1">VIA TOURS d.o.o. Matije Gupca 97, 49210 Zabok</derivirana_varijabla>
  </DomainObject.Predmet.ProtustrankaWithAdress>
  <DomainObject.Predmet.ProtustrankaWithAdressOIB>
    <izvorni_sadrzaj>VIA TOURS d.o.o., OIB 45600104808, Matije Gupca 97, 49210 Zabok</izvorni_sadrzaj>
    <derivirana_varijabla naziv="DomainObject.Predmet.ProtustrankaWithAdressOIB_1">VIA TOURS d.o.o., OIB 45600104808, Matije Gupca 97, 49210 Zabok</derivirana_varijabla>
  </DomainObject.Predmet.ProtustrankaWithAdressOIB>
  <DomainObject.Predmet.ProtustrankaNazivFormated>
    <izvorni_sadrzaj>VIA TOURS d.o.o.</izvorni_sadrzaj>
    <derivirana_varijabla naziv="DomainObject.Predmet.ProtustrankaNazivFormated_1">VIA TOURS d.o.o.</derivirana_varijabla>
  </DomainObject.Predmet.ProtustrankaNazivFormated>
  <DomainObject.Predmet.ProtustrankaNazivFormatedOIB>
    <izvorni_sadrzaj>VIA TOURS d.o.o., OIB 45600104808</izvorni_sadrzaj>
    <derivirana_varijabla naziv="DomainObject.Predmet.ProtustrankaNazivFormatedOIB_1">VIA TOURS d.o.o., OIB 45600104808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593866.21</izvorni_sadrzaj>
    <derivirana_varijabla naziv="DomainObject.Predmet.TrenutnaVrijednost_1">593866.21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 TOURS d.o.o.</item>
    </izvorni_sadrzaj>
    <derivirana_varijabla naziv="DomainObject.Predmet.ProtuStrankaListFormated_1">
      <item>VIA TOURS d.o.o.</item>
    </derivirana_varijabla>
  </DomainObject.Predmet.ProtuStrankaListFormated>
  <DomainObject.Predmet.ProtuStrankaListFormatedOIB>
    <izvorni_sadrzaj>
      <item>VIA TOURS d.o.o., OIB 45600104808</item>
    </izvorni_sadrzaj>
    <derivirana_varijabla naziv="DomainObject.Predmet.ProtuStrankaListFormatedOIB_1">
      <item>VIA TOURS d.o.o., OIB 45600104808</item>
    </derivirana_varijabla>
  </DomainObject.Predmet.ProtuStrankaListFormatedOIB>
  <DomainObject.Predmet.ProtuStrankaListFormatedWithAdress>
    <izvorni_sadrzaj>
      <item>VIA TOURS d.o.o., Matije Gupca 97, 49210 Zabok</item>
    </izvorni_sadrzaj>
    <derivirana_varijabla naziv="DomainObject.Predmet.ProtuStrankaListFormatedWithAdress_1">
      <item>VIA TOURS d.o.o., Matije Gupca 97, 49210 Zabok</item>
    </derivirana_varijabla>
  </DomainObject.Predmet.ProtuStrankaListFormatedWithAdress>
  <DomainObject.Predmet.ProtuStrankaListFormatedWithAdressOIB>
    <izvorni_sadrzaj>
      <item>VIA TOURS d.o.o., OIB 45600104808, Matije Gupca 97, 49210 Zabok</item>
    </izvorni_sadrzaj>
    <derivirana_varijabla naziv="DomainObject.Predmet.ProtuStrankaListFormatedWithAdressOIB_1">
      <item>VIA TOURS d.o.o., OIB 45600104808, Matije Gupca 97, 49210 Zabok</item>
    </derivirana_varijabla>
  </DomainObject.Predmet.ProtuStrankaListFormatedWithAdressOIB>
  <DomainObject.Predmet.ProtuStrankaListNazivFormated>
    <izvorni_sadrzaj>
      <item>VIA TOURS d.o.o.</item>
    </izvorni_sadrzaj>
    <derivirana_varijabla naziv="DomainObject.Predmet.ProtuStrankaListNazivFormated_1">
      <item>VIA TOURS d.o.o.</item>
    </derivirana_varijabla>
  </DomainObject.Predmet.ProtuStrankaListNazivFormated>
  <DomainObject.Predmet.ProtuStrankaListNazivFormatedOIB>
    <izvorni_sadrzaj>
      <item>VIA TOURS d.o.o., OIB 45600104808</item>
    </izvorni_sadrzaj>
    <derivirana_varijabla naziv="DomainObject.Predmet.ProtuStrankaListNazivFormatedOIB_1">
      <item>VIA TOURS d.o.o., OIB 45600104808</item>
    </derivirana_varijabla>
  </DomainObject.Predmet.ProtuStrankaListNazivFormatedOIB>
  <DomainObject.Predmet.OstaliListFormated>
    <izvorni_sadrzaj>
      <item>Gabrijel Zovak</item>
      <item>Margareta Bondža</item>
      <item>Vedran Benić</item>
    </izvorni_sadrzaj>
    <derivirana_varijabla naziv="DomainObject.Predmet.OstaliListFormated_1">
      <item>Gabrijel Zovak</item>
      <item>Margareta Bondža</item>
      <item>Vedran Benić</item>
    </derivirana_varijabla>
  </DomainObject.Predmet.OstaliListFormated>
  <DomainObject.Predmet.OstaliListFormatedOIB>
    <izvorni_sadrzaj>
      <item>Gabrijel Zovak</item>
      <item>Margareta Bondža</item>
      <item>Vedran Benić</item>
    </izvorni_sadrzaj>
    <derivirana_varijabla naziv="DomainObject.Predmet.OstaliListFormatedOIB_1">
      <item>Gabrijel Zovak</item>
      <item>Margareta Bondža</item>
      <item>Vedran Benić</item>
    </derivirana_varijabla>
  </DomainObject.Predmet.OstaliListFormatedOIB>
  <DomainObject.Predmet.OstaliListFormatedWithAdress>
    <izvorni_sadrzaj>
      <item>Gabrijel Zovak</item>
      <item>Margareta Bondža</item>
      <item>Vedran Benić</item>
    </izvorni_sadrzaj>
    <derivirana_varijabla naziv="DomainObject.Predmet.OstaliListFormatedWithAdress_1">
      <item>Gabrijel Zovak</item>
      <item>Margareta Bondža</item>
      <item>Vedran Benić</item>
    </derivirana_varijabla>
  </DomainObject.Predmet.OstaliListFormatedWithAdress>
  <DomainObject.Predmet.OstaliListFormatedWithAdressOIB>
    <izvorni_sadrzaj>
      <item>Gabrijel Zovak</item>
      <item>Margareta Bondža</item>
      <item>Vedran Benić</item>
    </izvorni_sadrzaj>
    <derivirana_varijabla naziv="DomainObject.Predmet.OstaliListFormatedWithAdressOIB_1">
      <item>Gabrijel Zovak</item>
      <item>Margareta Bondža</item>
      <item>Vedran Benić</item>
    </derivirana_varijabla>
  </DomainObject.Predmet.OstaliListFormatedWithAdressOIB>
  <DomainObject.Predmet.OstaliListNazivFormated>
    <izvorni_sadrzaj>
      <item>Gabrijel Zovak</item>
      <item>Margareta Bondža</item>
      <item>Vedran Benić</item>
    </izvorni_sadrzaj>
    <derivirana_varijabla naziv="DomainObject.Predmet.OstaliListNazivFormated_1">
      <item>Gabrijel Zovak</item>
      <item>Margareta Bondža</item>
      <item>Vedran Benić</item>
    </derivirana_varijabla>
  </DomainObject.Predmet.OstaliListNazivFormated>
  <DomainObject.Predmet.OstaliListNazivFormatedOIB>
    <izvorni_sadrzaj>
      <item>Gabrijel Zovak</item>
      <item>Margareta Bondža</item>
      <item>Vedran Benić</item>
    </izvorni_sadrzaj>
    <derivirana_varijabla naziv="DomainObject.Predmet.OstaliListNazivFormatedOIB_1">
      <item>Gabrijel Zovak</item>
      <item>Margareta Bondža</item>
      <item>Vedran Benić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 TOURS d.o.o.</izvorni_sadrzaj>
    <derivirana_varijabla naziv="DomainObject.Predmet.ProtustrankaIDrugi_1">VIA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VIA TOURS d.o.o., OIB 45600104808, Matije Gupca 97, 49210 Zabok</izvorni_sadrzaj>
    <derivirana_varijabla naziv="DomainObject.Predmet.ProtustrankaIDrugiAdressOIB_1">VIA TOURS d.o.o., OIB 45600104808, Matije Gupca 97,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TOURS d.o.o.</item>
      <item>FINA Regionalni centar Zagreb</item>
      <item>Gabrijel Zovak</item>
      <item>Margareta Bondža</item>
      <item>Vedran Benić</item>
    </izvorni_sadrzaj>
    <derivirana_varijabla naziv="DomainObject.Predmet.SudioniciListNaziv_1">
      <item>VIA TOURS d.o.o.</item>
      <item>FINA Regionalni centar Zagreb</item>
      <item>Gabrijel Zovak</item>
      <item>Margareta Bondža</item>
      <item>Vedran Benić</item>
    </derivirana_varijabla>
  </DomainObject.Predmet.SudioniciListNaziv>
  <DomainObject.Predmet.SudioniciListAdressOIB>
    <izvorni_sadrzaj>
      <item>VIA TOURS d.o.o., OIB 45600104808, Matije Gupca 97,49210 Zabok</item>
      <item>FINA Regionalni centar Zagreb, OIB 85821130368, Trg svibanjskih žrtava 1995. 1,10000 Zagreb</item>
      <item>Gabrijel Zovak</item>
      <item>Margareta Bondža</item>
      <item>Vedran Benić</item>
    </izvorni_sadrzaj>
    <derivirana_varijabla naziv="DomainObject.Predmet.SudioniciListAdressOIB_1">
      <item>VIA TOURS d.o.o., OIB 45600104808, Matije Gupca 97,49210 Zabok</item>
      <item>FINA Regionalni centar Zagreb, OIB 85821130368, Trg svibanjskih žrtava 1995. 1,10000 Zagreb</item>
      <item>Gabrijel Zovak</item>
      <item>Margareta Bondža</item>
      <item>Vedran Benić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45600104808</item>
      <item>, OIB 85821130368</item>
      <item>, OIB null</item>
      <item>, OIB null</item>
      <item>, OIB null</item>
    </izvorni_sadrzaj>
    <derivirana_varijabla naziv="DomainObject.Predmet.SudioniciListNazivOIB_1">
      <item>, OIB 45600104808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48F421-0477-4621-9CDE-D8E76350E5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808</properties:Words>
  <properties:Characters>4412</properties:Characters>
  <properties:Lines>162</properties:Lines>
  <properties:Paragraphs>81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2018-06-07T10:48:00Z</dcterms:created>
  <dc:creator>zbiondic</dc:creator>
  <cp:lastModifiedBy>wsadmin</cp:lastModifiedBy>
  <cp:lastPrinted>2018-06-08T09:51:00Z</cp:lastPrinted>
  <dcterms:modified xmlns:xsi="http://www.w3.org/2001/XMLSchema-instance" xsi:type="dcterms:W3CDTF">2018-06-08T09:58:00Z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(ST-1162-2017 RJEŠENJE UTVRĐENE TRAŽBINE VIA TOURS d.o.o.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