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a448" w14:paraId="4fda448" w:rsidRDefault="00585113" w:rsidP="00585113" w:rsidR="00585113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113" w:rsidP="00585113" w:rsidR="00585113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585113" w:rsidP="00585113" w:rsidR="00585113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85113" w:rsidP="00585113" w:rsidR="00585113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585113" w:rsidP="00585113" w:rsidR="00585113" w:rsidRPr="00814D55"/>
    <w:p w:rsidRDefault="00585113" w:rsidP="00585113" w:rsidR="00585113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CANIS NOBILIS j. d. o. o. </w:t>
      </w:r>
      <w:proofErr w:type="spellStart"/>
      <w:r>
        <w:rPr>
          <w:rFonts w:cs="Times New Roman" w:eastAsia="Times New Roman"/>
          <w:szCs w:val="24"/>
          <w:lang w:eastAsia="hr-HR"/>
        </w:rPr>
        <w:t>Vintijan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(Općina Medulin), </w:t>
      </w:r>
      <w:proofErr w:type="spellStart"/>
      <w:r>
        <w:rPr>
          <w:rFonts w:cs="Times New Roman" w:eastAsia="Times New Roman"/>
          <w:szCs w:val="24"/>
          <w:lang w:eastAsia="hr-HR"/>
        </w:rPr>
        <w:t>Vintijan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128, OIB 69719764297, MBS 040292975,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585113" w:rsidP="00585113" w:rsidR="00585113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85113" w:rsidP="00585113" w:rsidR="00585113" w:rsidRPr="00814D55">
      <w:pPr>
        <w:jc w:val="center"/>
      </w:pPr>
      <w:r w:rsidRPr="00814D55">
        <w:t>O G L A S</w:t>
      </w:r>
    </w:p>
    <w:p w:rsidRDefault="00585113" w:rsidP="00585113" w:rsidR="00585113" w:rsidRPr="00814D55">
      <w:pPr>
        <w:ind w:firstLine="708"/>
      </w:pPr>
    </w:p>
    <w:p w:rsidRDefault="00585113" w:rsidP="00585113" w:rsidR="0058511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CANIS NOBILIS j. d. o. o. </w:t>
      </w:r>
      <w:proofErr w:type="spellStart"/>
      <w:r>
        <w:rPr>
          <w:rFonts w:cs="Times New Roman" w:eastAsia="Times New Roman"/>
          <w:szCs w:val="24"/>
          <w:lang w:eastAsia="hr-HR"/>
        </w:rPr>
        <w:t>Vintijan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(Općina Medulin), </w:t>
      </w:r>
      <w:proofErr w:type="spellStart"/>
      <w:r>
        <w:rPr>
          <w:rFonts w:cs="Times New Roman" w:eastAsia="Times New Roman"/>
          <w:szCs w:val="24"/>
          <w:lang w:eastAsia="hr-HR"/>
        </w:rPr>
        <w:t>Vintijan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128, OIB 69719764297, MBS 040292975,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224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585113" w:rsidP="00585113" w:rsidR="00585113" w:rsidRPr="00814D55">
      <w:pPr>
        <w:ind w:firstLine="708"/>
      </w:pPr>
    </w:p>
    <w:p w:rsidRDefault="00585113" w:rsidP="00585113" w:rsidR="00585113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3.795,45 kuna</w:t>
      </w:r>
      <w:r w:rsidRPr="00814D55">
        <w:t>.</w:t>
      </w:r>
    </w:p>
    <w:p w:rsidRDefault="00585113" w:rsidP="00585113" w:rsidR="00585113" w:rsidRPr="00814D55"/>
    <w:p w:rsidRDefault="00585113" w:rsidP="00585113" w:rsidR="0058511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Martina Pavlović </w:t>
      </w:r>
      <w:proofErr w:type="spellStart"/>
      <w:r>
        <w:rPr>
          <w:rFonts w:cs="Times New Roman" w:eastAsia="Times New Roman"/>
          <w:szCs w:val="24"/>
          <w:lang w:eastAsia="hr-HR"/>
        </w:rPr>
        <w:t>Di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Ruberti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585113" w:rsidP="00585113" w:rsidR="00585113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85113" w:rsidP="00585113" w:rsidR="0058511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585113" w:rsidP="00585113" w:rsidR="00585113" w:rsidRPr="00814D55">
      <w:pPr>
        <w:rPr>
          <w:rFonts w:cs="Times New Roman" w:eastAsia="Times New Roman"/>
          <w:szCs w:val="24"/>
          <w:lang w:eastAsia="hr-HR"/>
        </w:rPr>
      </w:pPr>
    </w:p>
    <w:p w:rsidRDefault="00585113" w:rsidP="00585113" w:rsidR="00585113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85113" w:rsidP="00585113" w:rsidR="00585113" w:rsidRPr="00814D55">
      <w:pPr>
        <w:ind w:firstLine="708"/>
      </w:pPr>
    </w:p>
    <w:p w:rsidRDefault="00585113" w:rsidP="00585113" w:rsidR="00585113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585113" w:rsidP="00585113" w:rsidR="00585113" w:rsidRPr="00814D55">
      <w:pPr>
        <w:ind w:firstLine="708" w:left="5664"/>
        <w:jc w:val="center"/>
      </w:pPr>
      <w:r w:rsidRPr="00814D55">
        <w:t>Sudska savjetnica</w:t>
      </w:r>
    </w:p>
    <w:p w:rsidRDefault="00585113" w:rsidP="00585113" w:rsidR="00585113" w:rsidRPr="00814D55">
      <w:pPr>
        <w:ind w:firstLine="708" w:left="5664"/>
        <w:jc w:val="center"/>
      </w:pPr>
      <w:r w:rsidRPr="00814D55">
        <w:t xml:space="preserve">Mihaela </w:t>
      </w:r>
      <w:proofErr w:type="spellStart"/>
      <w:r w:rsidRPr="00814D55">
        <w:t>Kaligari</w:t>
      </w:r>
      <w:proofErr w:type="spellEnd"/>
      <w:r>
        <w:t>, v. r.</w:t>
      </w:r>
    </w:p>
    <w:p w:rsidRDefault="00585113" w:rsidP="00585113" w:rsidR="00585113" w:rsidRPr="00814D55">
      <w:r w:rsidRPr="00814D55">
        <w:t>DNA:</w:t>
      </w:r>
    </w:p>
    <w:p w:rsidRDefault="00585113" w:rsidP="00585113" w:rsidR="004F5027">
      <w:pPr>
        <w:jc w:val="left"/>
      </w:pPr>
      <w:r w:rsidRPr="00814D55">
        <w:t>- mrežna s</w:t>
      </w:r>
      <w:r>
        <w:t>tranica e-Oglasna ploča sudova (45 dana).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113" w:rsidP="00585113" w:rsidR="00585113">
      <w:r>
        <w:separator/>
      </w:r>
    </w:p>
  </w:endnote>
  <w:endnote w:id="0" w:type="continuationSeparator">
    <w:p w:rsidRDefault="00585113" w:rsidP="00585113" w:rsidR="00585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113" w:rsidP="00585113" w:rsidR="00585113">
      <w:r>
        <w:separator/>
      </w:r>
    </w:p>
  </w:footnote>
  <w:footnote w:id="0" w:type="continuationSeparator">
    <w:p w:rsidRDefault="00585113" w:rsidP="00585113" w:rsidR="005851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113" w:rsidP="00AF6EC0" w:rsidR="00240B30">
    <w:pPr>
      <w:pStyle w:val="Zaglavlje"/>
      <w:jc w:val="right"/>
    </w:pPr>
    <w:r>
      <w:t>11 St-285/2016-3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31A6"/>
    <w:rsid w:val="00325F3F"/>
    <w:rsid w:val="004F5027"/>
    <w:rsid w:val="00585113"/>
    <w:rsid w:val="00A731A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11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511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58511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1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11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851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511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25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F3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F3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F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F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11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511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58511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1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11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851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511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25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F3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F3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F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F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CANIS NOBILIS j.d.o.o. VINTIJAN</izvorni_sadrzaj>
    <derivirana_varijabla naziv="DomainObject.Predmet.ProtustrankaFormated_1">  CANIS NOBILIS j.d.o.o. VINTIJAN</derivirana_varijabla>
  </DomainObject.Predmet.ProtustrankaFormated>
  <DomainObject.Predmet.ProtustrankaFormatedOIB>
    <izvorni_sadrzaj>  CANIS NOBILIS j.d.o.o. VINTIJAN, OIB 69719764297</izvorni_sadrzaj>
    <derivirana_varijabla naziv="DomainObject.Predmet.ProtustrankaFormatedOIB_1">  CANIS NOBILIS j.d.o.o. VINTIJAN, OIB 69719764297</derivirana_varijabla>
  </DomainObject.Predmet.ProtustrankaFormatedOIB>
  <DomainObject.Predmet.ProtustrankaFormatedWithAdress>
    <izvorni_sadrzaj> CANIS NOBILIS j.d.o.o. VINTIJAN, Vintijan 128, 52100 Vintijan</izvorni_sadrzaj>
    <derivirana_varijabla naziv="DomainObject.Predmet.ProtustrankaFormatedWithAdress_1"> CANIS NOBILIS j.d.o.o. VINTIJAN, Vintijan 128, 52100 Vintijan</derivirana_varijabla>
  </DomainObject.Predmet.ProtustrankaFormatedWithAdress>
  <DomainObject.Predmet.ProtustrankaFormatedWithAdressOIB>
    <izvorni_sadrzaj> CANIS NOBILIS j.d.o.o. VINTIJAN, OIB 69719764297, Vintijan 128, 52100 Vintijan</izvorni_sadrzaj>
    <derivirana_varijabla naziv="DomainObject.Predmet.ProtustrankaFormatedWithAdressOIB_1"> CANIS NOBILIS j.d.o.o. VINTIJAN, OIB 69719764297, Vintijan 128, 52100 Vintijan</derivirana_varijabla>
  </DomainObject.Predmet.ProtustrankaFormatedWithAdressOIB>
  <DomainObject.Predmet.ProtustrankaWithAdress>
    <izvorni_sadrzaj>CANIS NOBILIS j.d.o.o. VINTIJAN Vintijan 128, 52100 Vintijan</izvorni_sadrzaj>
    <derivirana_varijabla naziv="DomainObject.Predmet.ProtustrankaWithAdress_1">CANIS NOBILIS j.d.o.o. VINTIJAN Vintijan 128, 52100 Vintijan</derivirana_varijabla>
  </DomainObject.Predmet.ProtustrankaWithAdress>
  <DomainObject.Predmet.ProtustrankaWithAdressOIB>
    <izvorni_sadrzaj>CANIS NOBILIS j.d.o.o. VINTIJAN, OIB 69719764297, Vintijan 128, 52100 Vintijan</izvorni_sadrzaj>
    <derivirana_varijabla naziv="DomainObject.Predmet.ProtustrankaWithAdressOIB_1">CANIS NOBILIS j.d.o.o. VINTIJAN, OIB 69719764297, Vintijan 128, 52100 Vintijan</derivirana_varijabla>
  </DomainObject.Predmet.ProtustrankaWithAdressOIB>
  <DomainObject.Predmet.ProtustrankaNazivFormated>
    <izvorni_sadrzaj>CANIS NOBILIS j.d.o.o. VINTIJAN</izvorni_sadrzaj>
    <derivirana_varijabla naziv="DomainObject.Predmet.ProtustrankaNazivFormated_1">CANIS NOBILIS j.d.o.o. VINTIJAN</derivirana_varijabla>
  </DomainObject.Predmet.ProtustrankaNazivFormated>
  <DomainObject.Predmet.ProtustrankaNazivFormatedOIB>
    <izvorni_sadrzaj>CANIS NOBILIS j.d.o.o. VINTIJAN, OIB 69719764297</izvorni_sadrzaj>
    <derivirana_varijabla naziv="DomainObject.Predmet.ProtustrankaNazivFormatedOIB_1">CANIS NOBILIS j.d.o.o. VINTIJAN, OIB 69719764297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3795.45</izvorni_sadrzaj>
    <derivirana_varijabla naziv="DomainObject.Predmet.TrenutnaVrijednost_1">3795.45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CANIS NOBILIS j.d.o.o. VINTIJAN</item>
    </izvorni_sadrzaj>
    <derivirana_varijabla naziv="DomainObject.Predmet.ProtuStrankaListFormated_1">
      <item>CANIS NOBILIS j.d.o.o. VINTIJAN</item>
    </derivirana_varijabla>
  </DomainObject.Predmet.ProtuStrankaListFormated>
  <DomainObject.Predmet.ProtuStrankaListFormatedOIB>
    <izvorni_sadrzaj>
      <item>CANIS NOBILIS j.d.o.o. VINTIJAN, OIB 69719764297</item>
    </izvorni_sadrzaj>
    <derivirana_varijabla naziv="DomainObject.Predmet.ProtuStrankaListFormatedOIB_1">
      <item>CANIS NOBILIS j.d.o.o. VINTIJAN, OIB 69719764297</item>
    </derivirana_varijabla>
  </DomainObject.Predmet.ProtuStrankaListFormatedOIB>
  <DomainObject.Predmet.ProtuStrankaListFormatedWithAdress>
    <izvorni_sadrzaj>
      <item>CANIS NOBILIS j.d.o.o. VINTIJAN, Vintijan 128, 52100 Vintijan</item>
    </izvorni_sadrzaj>
    <derivirana_varijabla naziv="DomainObject.Predmet.ProtuStrankaListFormatedWithAdress_1">
      <item>CANIS NOBILIS j.d.o.o. VINTIJAN, Vintijan 128, 52100 Vintijan</item>
    </derivirana_varijabla>
  </DomainObject.Predmet.ProtuStrankaListFormatedWithAdress>
  <DomainObject.Predmet.ProtuStrankaListFormatedWithAdressOIB>
    <izvorni_sadrzaj>
      <item>CANIS NOBILIS j.d.o.o. VINTIJAN, OIB 69719764297, Vintijan 128, 52100 Vintijan</item>
    </izvorni_sadrzaj>
    <derivirana_varijabla naziv="DomainObject.Predmet.ProtuStrankaListFormatedWithAdressOIB_1">
      <item>CANIS NOBILIS j.d.o.o. VINTIJAN, OIB 69719764297, Vintijan 128, 52100 Vintijan</item>
    </derivirana_varijabla>
  </DomainObject.Predmet.ProtuStrankaListFormatedWithAdressOIB>
  <DomainObject.Predmet.ProtuStrankaListNazivFormated>
    <izvorni_sadrzaj>
      <item>CANIS NOBILIS j.d.o.o. VINTIJAN</item>
    </izvorni_sadrzaj>
    <derivirana_varijabla naziv="DomainObject.Predmet.ProtuStrankaListNazivFormated_1">
      <item>CANIS NOBILIS j.d.o.o. VINTIJAN</item>
    </derivirana_varijabla>
  </DomainObject.Predmet.ProtuStrankaListNazivFormated>
  <DomainObject.Predmet.ProtuStrankaListNazivFormatedOIB>
    <izvorni_sadrzaj>
      <item>CANIS NOBILIS j.d.o.o. VINTIJAN, OIB 69719764297</item>
    </izvorni_sadrzaj>
    <derivirana_varijabla naziv="DomainObject.Predmet.ProtuStrankaListNazivFormatedOIB_1">
      <item>CANIS NOBILIS j.d.o.o. VINTIJAN, OIB 69719764297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CANIS NOBILIS j.d.o.o. VINTIJAN</izvorni_sadrzaj>
    <derivirana_varijabla naziv="DomainObject.Predmet.ProtustrankaIDrugi_1">CANIS NOBILIS j.d.o.o. VINTIJAN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CANIS NOBILIS j.d.o.o. VINTIJAN, OIB 69719764297, Vintijan 128, 52100 Vintijan</izvorni_sadrzaj>
    <derivirana_varijabla naziv="DomainObject.Predmet.ProtustrankaIDrugiAdressOIB_1">CANIS NOBILIS j.d.o.o. VINTIJAN, OIB 69719764297, Vintijan 128, 52100 Vintijan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CANIS NOBILIS j.d.o.o. VINTIJAN</item>
    </izvorni_sadrzaj>
    <derivirana_varijabla naziv="DomainObject.Predmet.SudioniciListNaziv_1">
      <item>FINANCIJSKA AGENCIJA, RC RIJEKA, PODRUŽNICA PULA, PULA</item>
      <item>CANIS NOBILIS j.d.o.o. VINTIJAN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CANIS NOBILIS j.d.o.o. VINTIJAN, OIB 69719764297, Vintijan 128,52100 Vintijan</item>
    </izvorni_sadrzaj>
    <derivirana_varijabla naziv="DomainObject.Predmet.SudioniciListAdressOIB_1">
      <item>FINANCIJSKA AGENCIJA, RC RIJEKA, PODRUŽNICA PULA, PULA, OIB 85821130368, Giardini 5,52100 Pula</item>
      <item>CANIS NOBILIS j.d.o.o. VINTIJAN, OIB 69719764297, Vintijan 128,52100 Vintijan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69719764297</item>
    </izvorni_sadrzaj>
    <derivirana_varijabla naziv="DomainObject.Predmet.SudioniciListNazivOIB_1">
      <item>, OIB 85821130368</item>
      <item>, OIB 69719764297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2183</properties:Characters>
  <properties:Lines>47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2016-02-19T11:02:00Z</dcterms:created>
  <dc:creator>Mihaela Kaligari</dc:creator>
  <dc:description/>
  <cp:keywords/>
  <cp:lastModifiedBy>Mihaela Kaligari</cp:lastModifiedBy>
  <cp:lastPrinted>2016-02-19T11:05:00Z</cp:lastPrinted>
  <dcterms:modified xmlns:xsi="http://www.w3.org/2001/XMLSchema-instance" xsi:type="dcterms:W3CDTF">2016-02-23T09:23:00Z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