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451B37A" w14:paraId="67504CB1" w:rsidRDefault="00271A12" w:rsidP="00271A12" w:rsidR="00271A12">
      <w:pPr>
        <w:tabs>
          <w:tab w:pos="709" w:val="left"/>
        </w:tabs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965200" cx="723900"/>
            <wp:effectExtent b="635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textId="77777777" w14:paraId="0E9B012A" w:rsidRDefault="00271A12" w:rsidP="00271A12" w:rsidR="00271A12">
      <w:pPr>
        <w:tabs>
          <w:tab w:pos="709" w:val="left"/>
        </w:tabs>
        <w:jc w:val="both"/>
      </w:pPr>
      <w:r>
        <w:t xml:space="preserve">     REPUBLIKA HRVATSKA</w:t>
      </w:r>
    </w:p>
    <w:p w14:textId="77777777" w14:paraId="6B887116" w:rsidRDefault="00271A12" w:rsidP="00271A12" w:rsidR="00271A12">
      <w:pPr>
        <w:tabs>
          <w:tab w:pos="709" w:val="left"/>
        </w:tabs>
        <w:jc w:val="both"/>
      </w:pPr>
      <w:r>
        <w:t xml:space="preserve">TRGOVAČKI SUD U Zagrebu </w:t>
      </w:r>
    </w:p>
    <w:p w14:textId="77777777" w14:paraId="6C67481C" w:rsidRDefault="00271A12" w:rsidP="00271A12" w:rsidR="00271A12">
      <w:pPr>
        <w:tabs>
          <w:tab w:pos="709" w:val="left"/>
        </w:tabs>
        <w:jc w:val="both"/>
      </w:pPr>
      <w:r>
        <w:t xml:space="preserve">        Zagreb, Amruševa 2/II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</w:t>
      </w:r>
    </w:p>
    <w:p w14:textId="77777777" w14:paraId="51464265" w:rsidRDefault="00271A12" w:rsidP="00271A12" w:rsidR="00271A12">
      <w:pPr>
        <w:tabs>
          <w:tab w:pos="709" w:val="left"/>
        </w:tabs>
        <w:jc w:val="right"/>
      </w:pPr>
      <w:r>
        <w:t>42. St-7833/2015</w:t>
      </w:r>
    </w:p>
    <w:p w14:textId="77777777" w14:paraId="0F6E1002" w:rsidRDefault="00271A12" w:rsidP="00271A12" w:rsidR="00271A12">
      <w:pPr>
        <w:tabs>
          <w:tab w:pos="709" w:val="left"/>
        </w:tabs>
        <w:jc w:val="right"/>
      </w:pPr>
    </w:p>
    <w:p w14:textId="77777777" w14:paraId="0C68E51C" w:rsidRDefault="00271A12" w:rsidP="00271A12" w:rsidR="00271A12">
      <w:pPr>
        <w:tabs>
          <w:tab w:pos="709" w:val="left"/>
        </w:tabs>
        <w:jc w:val="center"/>
      </w:pPr>
      <w:r>
        <w:t>R E P U B L I K A   H R V A T S K A</w:t>
      </w:r>
    </w:p>
    <w:p w14:textId="77777777" w14:paraId="2F2A287B" w:rsidRDefault="00271A12" w:rsidP="00271A12" w:rsidR="00271A12">
      <w:pPr>
        <w:tabs>
          <w:tab w:pos="709" w:val="left"/>
        </w:tabs>
        <w:jc w:val="center"/>
      </w:pPr>
    </w:p>
    <w:p w14:textId="77777777" w14:paraId="7F5FD132" w:rsidRDefault="00271A12" w:rsidP="00271A12" w:rsidR="00271A12">
      <w:pPr>
        <w:tabs>
          <w:tab w:pos="709" w:val="left"/>
        </w:tabs>
        <w:jc w:val="center"/>
      </w:pPr>
      <w:r>
        <w:t>R J E Š E N J E</w:t>
      </w:r>
    </w:p>
    <w:p w14:textId="77777777" w14:paraId="19E95531" w:rsidRDefault="00271A12" w:rsidP="00271A12" w:rsidR="00271A12">
      <w:pPr>
        <w:tabs>
          <w:tab w:pos="709" w:val="left"/>
        </w:tabs>
        <w:jc w:val="both"/>
      </w:pPr>
    </w:p>
    <w:p w14:textId="77777777" w14:paraId="2775ED2D" w:rsidRDefault="00271A12" w:rsidP="00271A12" w:rsidR="00271A12">
      <w:pPr>
        <w:tabs>
          <w:tab w:pos="709" w:val="left"/>
        </w:tabs>
        <w:jc w:val="both"/>
      </w:pPr>
      <w:r>
        <w:t xml:space="preserve">  </w:t>
      </w:r>
      <w:r>
        <w:tab/>
        <w:t xml:space="preserve">TRGOVAČKI SUD U ZAGREBU po sucu toga suda  Hrvoju Lukšiću, kao sucu pojedincu u stečajnom predmetu povodom zahtjeva FINANCIJSKE AGENCIJE, za provedbu skraćenog stečajnog postupka nad dužnikom LAMZA POLIKLINIKA ZA OPĆU KIRURGIJU d.o.o., Jastrebarsko, Tome Mikloušića 6, OIB 60336290064, dana 27. svibnja 2016.g. </w:t>
      </w:r>
    </w:p>
    <w:p w14:textId="77777777" w14:paraId="7218AFE9" w:rsidRDefault="00271A12" w:rsidP="00271A12" w:rsidR="00271A12">
      <w:pPr>
        <w:tabs>
          <w:tab w:pos="709" w:val="left"/>
        </w:tabs>
        <w:jc w:val="both"/>
      </w:pPr>
    </w:p>
    <w:p w14:textId="77777777" w14:paraId="3821724F" w:rsidRDefault="00271A12" w:rsidP="00271A12" w:rsidR="00271A12">
      <w:pPr>
        <w:tabs>
          <w:tab w:pos="709" w:val="left"/>
        </w:tabs>
        <w:jc w:val="center"/>
      </w:pPr>
      <w:r>
        <w:t>r i j e š i o   j e</w:t>
      </w:r>
    </w:p>
    <w:p w14:textId="77777777" w14:paraId="762B137E" w:rsidRDefault="00271A12" w:rsidP="00271A12" w:rsidR="00271A12">
      <w:pPr>
        <w:tabs>
          <w:tab w:pos="709" w:val="left"/>
        </w:tabs>
        <w:jc w:val="both"/>
      </w:pPr>
    </w:p>
    <w:p w14:textId="77777777" w14:paraId="6D97BDF5" w:rsidRDefault="00271A12" w:rsidP="00271A12" w:rsidR="00271A12">
      <w:pPr>
        <w:ind w:firstLine="708"/>
        <w:jc w:val="both"/>
      </w:pPr>
      <w:r>
        <w:t>I   Otvara se stečajni postupak nad dužnikom LAMZA POLIKLINIKA ZA OPĆU KIRURGIJU d.o.o., Jastrebarsko, Tome Mikloušića 6, OIB 60336290064.</w:t>
      </w:r>
    </w:p>
    <w:p w14:textId="77777777" w14:paraId="715F6380" w:rsidRDefault="00271A12" w:rsidP="00271A12" w:rsidR="00271A12">
      <w:pPr>
        <w:ind w:firstLine="708"/>
        <w:jc w:val="both"/>
      </w:pPr>
      <w:r>
        <w:t xml:space="preserve">Stečajni postupak otvoren je dana  27. svibnja 2016.g. u 15,00 sati kada je ovo rješenje objavljeno na mrežnoj stanici e-oglasne ploče ovog suda.   </w:t>
      </w:r>
    </w:p>
    <w:p w14:textId="77777777" w14:paraId="73791D4F" w:rsidRDefault="00271A12" w:rsidP="00271A12" w:rsidR="00271A12">
      <w:pPr>
        <w:ind w:firstLine="708"/>
        <w:jc w:val="both"/>
      </w:pPr>
    </w:p>
    <w:p w14:textId="77777777" w14:paraId="08664AA0" w:rsidRDefault="00271A12" w:rsidP="00271A12" w:rsidR="00271A12">
      <w:pPr>
        <w:pStyle w:val="Bezproreda"/>
        <w:ind w:firstLine="708"/>
        <w:jc w:val="both"/>
        <w:rPr>
          <w:szCs w:val="24"/>
        </w:rPr>
      </w:pPr>
      <w:r>
        <w:rPr>
          <w:szCs w:val="24"/>
        </w:rPr>
        <w:t xml:space="preserve">II   Za stečajnog upravitelja imenuje se Ivan Gjurašić, Zagreb, Petrinjska 28, OIB: 66025260916. </w:t>
      </w:r>
    </w:p>
    <w:p w14:textId="77777777" w14:paraId="57499764" w:rsidRDefault="00271A12" w:rsidP="00271A12" w:rsidR="00271A12">
      <w:pPr>
        <w:ind w:firstLine="708"/>
        <w:jc w:val="both"/>
      </w:pPr>
    </w:p>
    <w:p w14:textId="77777777" w14:paraId="3D41CB2B" w:rsidRDefault="00271A12" w:rsidP="00271A12" w:rsidR="00271A12">
      <w:pPr>
        <w:ind w:firstLine="708"/>
        <w:jc w:val="both"/>
      </w:pPr>
      <w:r>
        <w:t>III  Zaključuje se stečajni postupak nad dužnikom LAMZA POLIKLINIKA ZA OPĆU KIRURGIJU d.o.o., Jastrebarsko, Tome Mikloušića 6, OIB 60336290064.</w:t>
      </w:r>
    </w:p>
    <w:p w14:textId="77777777" w14:paraId="201C036B" w:rsidRDefault="00271A12" w:rsidP="00271A12" w:rsidR="00271A12">
      <w:pPr>
        <w:tabs>
          <w:tab w:pos="4150" w:val="left"/>
        </w:tabs>
        <w:ind w:firstLine="708"/>
        <w:jc w:val="both"/>
      </w:pPr>
      <w:r>
        <w:tab/>
      </w:r>
    </w:p>
    <w:p w14:textId="77777777" w14:paraId="6DBBEEB1" w:rsidRDefault="00271A12" w:rsidP="00271A12" w:rsidR="00271A12">
      <w:pPr>
        <w:ind w:firstLine="708"/>
        <w:jc w:val="both"/>
      </w:pPr>
      <w:r>
        <w:t xml:space="preserve">IV   Nakon pravomoćnosti ovog rješenja dužnik će biti brisan iz sudskog registra. </w:t>
      </w:r>
    </w:p>
    <w:p w14:textId="77777777" w14:paraId="5DC0FFCC" w:rsidRDefault="00271A12" w:rsidP="00271A12" w:rsidR="00271A12">
      <w:pPr>
        <w:ind w:firstLine="708"/>
        <w:jc w:val="both"/>
      </w:pPr>
    </w:p>
    <w:p w14:textId="77777777" w14:paraId="50222CEB" w:rsidRDefault="00271A12" w:rsidP="00271A12" w:rsidR="00271A12">
      <w:pPr>
        <w:ind w:firstLine="708"/>
        <w:jc w:val="both"/>
      </w:pPr>
    </w:p>
    <w:p w14:textId="77777777" w14:paraId="4A221E38" w:rsidRDefault="00271A12" w:rsidP="00271A12" w:rsidR="00271A12">
      <w:pPr>
        <w:jc w:val="center"/>
      </w:pPr>
      <w:r>
        <w:t>Obrazloženje</w:t>
      </w:r>
    </w:p>
    <w:p w14:textId="77777777" w14:paraId="19EE24EF" w:rsidRDefault="00271A12" w:rsidP="00271A12" w:rsidR="00271A12">
      <w:pPr>
        <w:jc w:val="center"/>
      </w:pPr>
    </w:p>
    <w:p w14:textId="77777777" w14:paraId="600BAF73" w:rsidRDefault="00271A12" w:rsidP="00271A12" w:rsidR="00271A12">
      <w:pPr>
        <w:jc w:val="both"/>
      </w:pPr>
      <w:r>
        <w:tab/>
        <w:t>Zahtjev za provedbu skraćenog stečajnog postupka podnijela je Financijska agencija (FINA) sukladno odredbi čl. 429 st. 1 Stečajnog zakona (NN 71/15 – u daljnjem tekstu SZ).</w:t>
      </w:r>
    </w:p>
    <w:p w14:textId="77777777" w14:paraId="3B56CBAF" w:rsidRDefault="00271A12" w:rsidP="00271A12" w:rsidR="00271A12">
      <w:pPr>
        <w:ind w:firstLine="708"/>
        <w:jc w:val="both"/>
      </w:pPr>
      <w:r>
        <w:t>Zaključkom su pozvane osobe ovlaštene za zastupanje dužnika po zakonu dostaviti ovom sudu javnobilježnički ovjerovljeni popis imovine i obveza dužnika sukladno čl. 430, 17 i 13 SZ.</w:t>
      </w:r>
    </w:p>
    <w:p w14:textId="77777777" w14:paraId="0BD0CA8D" w:rsidRDefault="00271A12" w:rsidP="00271A12" w:rsidR="00271A12">
      <w:pPr>
        <w:ind w:firstLine="708"/>
        <w:jc w:val="both"/>
      </w:pPr>
      <w:r>
        <w:t xml:space="preserve">Po zaključku nije postupljeno.         </w:t>
      </w:r>
    </w:p>
    <w:p w14:textId="77777777" w14:paraId="63F72BC2" w:rsidRDefault="00271A12" w:rsidP="00271A12" w:rsidR="00271A12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  <w:r>
        <w:rPr>
          <w:sz w:val="22"/>
          <w:szCs w:val="22"/>
        </w:rPr>
        <w:t>-   /   -</w:t>
      </w:r>
    </w:p>
    <w:p w14:textId="77777777" w14:paraId="1C569595" w:rsidRDefault="00271A12" w:rsidP="00271A12" w:rsidR="00271A12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40B54261" w:rsidRDefault="00271A12" w:rsidP="00271A12" w:rsidR="00271A12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04C0677F" w:rsidRDefault="00271A12" w:rsidP="00271A12" w:rsidR="00271A12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644F27F6" w:rsidRDefault="00271A12" w:rsidP="00271A12" w:rsidR="00271A12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4BBCE461" w:rsidRDefault="00271A12" w:rsidP="00271A12" w:rsidR="00271A12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2892392D" w:rsidRDefault="00271A12" w:rsidP="00271A12" w:rsidR="00271A12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0CA84852" w:rsidRDefault="00271A12" w:rsidP="00271A12" w:rsidR="00271A12">
      <w:pPr>
        <w:tabs>
          <w:tab w:pos="1080" w:val="left"/>
          <w:tab w:pos="5940" w:val="left"/>
        </w:tabs>
        <w:rPr>
          <w:sz w:val="22"/>
          <w:szCs w:val="22"/>
        </w:rPr>
      </w:pPr>
    </w:p>
    <w:p w14:textId="77777777" w14:paraId="2EEB2484" w:rsidRDefault="00271A12" w:rsidP="00271A12" w:rsidR="00271A12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  <w:r>
        <w:rPr>
          <w:sz w:val="22"/>
          <w:szCs w:val="22"/>
        </w:rPr>
        <w:t>-   2   -</w:t>
      </w:r>
    </w:p>
    <w:p w14:textId="77777777" w14:paraId="0DE4B4AC" w:rsidRDefault="00271A12" w:rsidP="00271A12" w:rsidR="00271A12">
      <w:pPr>
        <w:tabs>
          <w:tab w:pos="1080" w:val="left"/>
          <w:tab w:pos="5940" w:val="left"/>
        </w:tabs>
        <w:rPr>
          <w:sz w:val="22"/>
          <w:szCs w:val="22"/>
        </w:rPr>
      </w:pPr>
    </w:p>
    <w:p w14:textId="77777777" w14:paraId="19F3E05C" w:rsidRDefault="00271A12" w:rsidP="00271A12" w:rsidR="00271A12">
      <w:pPr>
        <w:tabs>
          <w:tab w:pos="1080" w:val="left"/>
          <w:tab w:pos="5940" w:val="left"/>
        </w:tabs>
        <w:jc w:val="both"/>
        <w:rPr>
          <w:sz w:val="22"/>
          <w:szCs w:val="22"/>
        </w:rPr>
      </w:pPr>
      <w:r>
        <w:rPr>
          <w:sz w:val="22"/>
          <w:szCs w:val="22"/>
        </w:rPr>
        <w:tab/>
      </w:r>
    </w:p>
    <w:tbl>
      <w:tblPr>
        <w:tblStyle w:val="Reetkatablice"/>
        <w:tblW w:type="auto" w:w="0"/>
        <w:tblInd w:type="dxa" w:w="6771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346"/>
      </w:tblGrid>
      <w:tr w14:textId="77777777" w14:paraId="40A4C7E5" w:rsidTr="00271A12" w:rsidR="00271A12">
        <w:tc>
          <w:tcPr>
            <w:tcW w:type="dxa" w:w="2346"/>
          </w:tcPr>
          <w:p w14:textId="77777777" w14:paraId="3BF2F3E7" w:rsidRDefault="00271A12" w:rsidR="00271A12">
            <w:pPr>
              <w:tabs>
                <w:tab w:pos="709" w:val="left"/>
              </w:tabs>
              <w:jc w:val="right"/>
            </w:pPr>
            <w:r>
              <w:t xml:space="preserve">42. St-7833/2015      </w:t>
            </w:r>
          </w:p>
          <w:p w14:textId="77777777" w14:paraId="7283AD85" w:rsidRDefault="00271A12" w:rsidR="00271A12">
            <w:pPr>
              <w:tabs>
                <w:tab w:pos="1080" w:val="left"/>
                <w:tab w:pos="5940" w:val="left"/>
              </w:tabs>
              <w:jc w:val="right"/>
              <w:rPr>
                <w:sz w:val="22"/>
                <w:szCs w:val="22"/>
              </w:rPr>
            </w:pPr>
          </w:p>
        </w:tc>
      </w:tr>
    </w:tbl>
    <w:p w14:textId="77777777" w14:paraId="0C956A58" w:rsidRDefault="00271A12" w:rsidP="00271A12" w:rsidR="00271A12">
      <w:pPr>
        <w:jc w:val="both"/>
      </w:pPr>
    </w:p>
    <w:p w14:textId="77777777" w14:paraId="5B1D76C0" w:rsidRDefault="00271A12" w:rsidP="00271A12" w:rsidR="00271A12">
      <w:pPr>
        <w:jc w:val="both"/>
      </w:pPr>
      <w:r>
        <w:tab/>
        <w:t xml:space="preserve">Oglasom su pozvani dužnikovi vjerovnici sukladno čl. 430 i 431 SZ podnijeti prijedlog za otvaranje stečajnog postupka nad dužnikom, te po pozivu suda predujmiti sredstva za namirenje troškova postupka uz upozorenje na pravne posljedice nepodnošenja prijedloga. </w:t>
      </w:r>
    </w:p>
    <w:p w14:textId="77777777" w14:paraId="14619A37" w:rsidRDefault="00271A12" w:rsidP="00271A12" w:rsidR="00271A12">
      <w:pPr>
        <w:jc w:val="both"/>
      </w:pPr>
      <w:r>
        <w:tab/>
        <w:t xml:space="preserve">Niti jedan od vjerovnika nije u ostavljenom roku podnio prijedlog za otvaranje stečajnog postupka. </w:t>
      </w:r>
    </w:p>
    <w:p w14:textId="77777777" w14:paraId="7F65EA1F" w:rsidRDefault="00271A12" w:rsidP="00271A12" w:rsidR="00271A12">
      <w:pPr>
        <w:jc w:val="both"/>
      </w:pPr>
      <w:r>
        <w:tab/>
        <w:t>Temeljem navedenog, smatra se da je dužnik nesposoban za plaćanje, pa je odlučeno kao u izreci ovog rješenja sukladno odredbi čl. 431 SZ.</w:t>
      </w:r>
    </w:p>
    <w:p w14:textId="77777777" w14:paraId="03D3A5AB" w:rsidRDefault="00271A12" w:rsidP="00271A12" w:rsidR="00271A12">
      <w:pPr>
        <w:jc w:val="both"/>
      </w:pPr>
      <w:r>
        <w:tab/>
        <w:t>Izbor stečajnog upravitelja odabran je primjenom odredbe čl. 432 SZ.</w:t>
      </w:r>
    </w:p>
    <w:p w14:textId="77777777" w14:paraId="69875514" w:rsidRDefault="00271A12" w:rsidP="00271A12" w:rsidR="00271A12">
      <w:pPr>
        <w:jc w:val="both"/>
      </w:pPr>
      <w:r>
        <w:tab/>
      </w:r>
    </w:p>
    <w:p w14:textId="77777777" w14:paraId="07D7D6CE" w:rsidRDefault="00271A12" w:rsidP="00271A12" w:rsidR="00271A12">
      <w:pPr>
        <w:tabs>
          <w:tab w:pos="709" w:val="left"/>
        </w:tabs>
        <w:jc w:val="center"/>
      </w:pPr>
      <w:r>
        <w:t xml:space="preserve">U Zagrebu,  27. svibnja 2016.g. </w:t>
      </w:r>
    </w:p>
    <w:p w14:textId="77777777" w14:paraId="7E585DF2" w:rsidRDefault="00271A12" w:rsidP="00271A12" w:rsidR="00271A12">
      <w:pPr>
        <w:tabs>
          <w:tab w:pos="709" w:val="left"/>
        </w:tabs>
      </w:pPr>
    </w:p>
    <w:p w14:textId="77777777" w14:paraId="1F190733" w:rsidRDefault="00271A12" w:rsidP="00271A12" w:rsidR="00271A12">
      <w:pPr>
        <w:tabs>
          <w:tab w:pos="709" w:val="left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 U D A C:</w:t>
      </w:r>
    </w:p>
    <w:p w14:textId="77777777" w14:paraId="1E35F3CA" w:rsidRDefault="00271A12" w:rsidP="00271A12" w:rsidR="00271A12">
      <w:pPr>
        <w:tabs>
          <w:tab w:pos="709" w:val="left"/>
        </w:tabs>
      </w:pPr>
    </w:p>
    <w:p w14:textId="77777777" w14:paraId="16D65212" w:rsidRDefault="00271A12" w:rsidP="00271A12" w:rsidR="00271A12">
      <w:pPr>
        <w:tabs>
          <w:tab w:pos="709" w:val="left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Hrvoje Lukšić,v.r.</w:t>
      </w:r>
    </w:p>
    <w:p w14:textId="77777777" w14:paraId="37172D2B" w:rsidRDefault="00271A12" w:rsidP="00271A12" w:rsidR="00271A12">
      <w:pPr>
        <w:tabs>
          <w:tab w:pos="709" w:val="left"/>
        </w:tabs>
      </w:pPr>
    </w:p>
    <w:p w14:textId="77777777" w14:paraId="0F2CA00B" w:rsidRDefault="00271A12" w:rsidP="00271A12" w:rsidR="00271A12">
      <w:pPr>
        <w:tabs>
          <w:tab w:pos="720" w:val="left"/>
        </w:tabs>
        <w:ind w:right="-422"/>
        <w:rPr>
          <w:sz w:val="22"/>
          <w:szCs w:val="22"/>
        </w:rPr>
      </w:pPr>
      <w:r>
        <w:rPr>
          <w:sz w:val="22"/>
          <w:szCs w:val="22"/>
        </w:rPr>
        <w:t>UPUTA O PRAVNOM LIJEKU:</w:t>
      </w:r>
    </w:p>
    <w:p w14:textId="77777777" w14:paraId="3E047C2B" w:rsidRDefault="00271A12" w:rsidP="00271A12" w:rsidR="00271A12">
      <w:pPr>
        <w:tabs>
          <w:tab w:pos="720" w:val="left"/>
        </w:tabs>
        <w:ind w:right="-422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Protiv ovog rješenja nezadovoljna stranka može uložiti žalbu Visokom trgovačkom sudu </w:t>
      </w:r>
    </w:p>
    <w:p w14:textId="77777777" w14:paraId="4D1C63F9" w:rsidRDefault="00271A12" w:rsidP="00271A12" w:rsidR="00271A12">
      <w:pPr>
        <w:tabs>
          <w:tab w:pos="720" w:val="left"/>
        </w:tabs>
        <w:ind w:right="-422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RH u roku od 8 dana od primitka ovog rješenja, a žalba se ulaže putem ovog Suda u 3 primjerka. </w:t>
      </w:r>
    </w:p>
    <w:p w14:textId="77777777" w14:paraId="553425F1" w:rsidRDefault="00271A12" w:rsidP="00271A12" w:rsidR="00271A12">
      <w:pPr>
        <w:tabs>
          <w:tab w:pos="720" w:val="left"/>
        </w:tabs>
        <w:ind w:right="-422"/>
        <w:jc w:val="both"/>
        <w:rPr>
          <w:sz w:val="22"/>
          <w:szCs w:val="22"/>
        </w:rPr>
      </w:pPr>
    </w:p>
    <w:p w14:textId="77777777" w14:paraId="4CA06A43" w:rsidRDefault="00271A12" w:rsidP="00271A12" w:rsidR="00271A12">
      <w:pPr>
        <w:tabs>
          <w:tab w:pos="720" w:val="left"/>
        </w:tabs>
        <w:ind w:right="-422"/>
        <w:jc w:val="both"/>
        <w:rPr>
          <w:sz w:val="22"/>
          <w:szCs w:val="22"/>
        </w:rPr>
      </w:pPr>
    </w:p>
    <w:p w14:textId="77777777" w14:paraId="411972C4" w:rsidRDefault="00271A12" w:rsidP="00271A12" w:rsidR="00271A12"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t>Za točnost otpravka</w:t>
      </w:r>
    </w:p>
    <w:p w14:textId="77777777" w14:paraId="0854AEA9" w:rsidRDefault="00271A12" w:rsidP="00271A12" w:rsidR="00271A12">
      <w:pPr>
        <w:pStyle w:val="Tijeloteksta"/>
        <w:tabs>
          <w:tab w:pos="700" w:val="left"/>
        </w:tabs>
        <w:ind w:right="278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>Koviljka Brkić</w:t>
      </w:r>
    </w:p>
    <w:p w14:textId="77777777" w14:paraId="33BD3AA0" w:rsidRDefault="00271A12" w:rsidP="00271A12" w:rsidR="00271A12">
      <w:pPr>
        <w:tabs>
          <w:tab w:pos="709" w:val="left"/>
        </w:tabs>
      </w:pPr>
    </w:p>
    <w:p w14:textId="77777777" w14:paraId="7D7ECC8F" w:rsidRDefault="00271A12" w:rsidP="00271A12" w:rsidR="00271A12">
      <w:pPr>
        <w:tabs>
          <w:tab w:pos="709" w:val="left"/>
        </w:tabs>
      </w:pPr>
    </w:p>
    <w:p w14:textId="77777777" w14:paraId="047A923F" w:rsidRDefault="00271A12" w:rsidP="00271A12" w:rsidR="00271A12">
      <w:pPr>
        <w:pStyle w:val="Odlomakpopisa"/>
        <w:jc w:val="both"/>
      </w:pPr>
    </w:p>
    <w:p w14:textId="77777777" w14:paraId="6D493DF2" w:rsidRDefault="00271A12" w:rsidP="00271A12" w:rsidR="00271A12">
      <w:pPr>
        <w:pStyle w:val="Odlomakpopisa"/>
        <w:jc w:val="both"/>
      </w:pPr>
    </w:p>
    <w:p w14:textId="77777777" w14:paraId="2DDA5C8F" w:rsidRDefault="00271A12" w:rsidP="00271A12" w:rsidR="00271A12">
      <w:pPr>
        <w:pStyle w:val="Odlomakpopisa"/>
        <w:jc w:val="both"/>
      </w:pPr>
    </w:p>
    <w:p w14:textId="77777777" w14:paraId="2D1DA627" w:rsidRDefault="00271A12" w:rsidP="00271A12" w:rsidR="00271A12">
      <w:pPr>
        <w:pStyle w:val="Odlomakpopisa"/>
        <w:jc w:val="both"/>
      </w:pPr>
    </w:p>
    <w:p w14:textId="77777777" w14:paraId="657BF597" w:rsidRDefault="00271A12" w:rsidP="00271A12" w:rsidR="00271A12">
      <w:pPr>
        <w:pStyle w:val="Odlomakpopisa"/>
        <w:jc w:val="both"/>
      </w:pPr>
    </w:p>
    <w:p w14:textId="77777777" w14:paraId="5F899060" w:rsidRDefault="00271A12" w:rsidP="00271A12" w:rsidR="00271A12">
      <w:pPr>
        <w:pStyle w:val="Odlomakpopisa"/>
        <w:jc w:val="both"/>
      </w:pPr>
    </w:p>
    <w:p w14:textId="77777777" w14:paraId="3B7489A4" w:rsidRDefault="00271A12" w:rsidP="00271A12" w:rsidR="00271A12">
      <w:pPr>
        <w:pStyle w:val="Odlomakpopisa"/>
        <w:jc w:val="both"/>
      </w:pPr>
    </w:p>
    <w:p w14:textId="0905EB3B" w14:paraId="0905EB3B" w:rsidRDefault="003B1491" w:rsidP="006D671C" w:rsidR="003B1491" w:rsidRPr="006D671C"/>
    <w:sectPr w:rsidSect="000068B8" w:rsidR="003B1491" w:rsidRPr="006D671C">
      <w:pgSz w:h="16838" w:w="11906"/>
      <w:pgMar w:gutter="0" w:footer="720" w:header="720" w:left="1701" w:bottom="1440" w:right="1304" w:top="144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101B"/>
    <w:rsid w:val="0000243C"/>
    <w:rsid w:val="00016B44"/>
    <w:rsid w:val="000724F0"/>
    <w:rsid w:val="00074EB8"/>
    <w:rsid w:val="00082D9F"/>
    <w:rsid w:val="000911C4"/>
    <w:rsid w:val="00093CF5"/>
    <w:rsid w:val="00097CC5"/>
    <w:rsid w:val="000F7D02"/>
    <w:rsid w:val="00104331"/>
    <w:rsid w:val="0013433E"/>
    <w:rsid w:val="00141A99"/>
    <w:rsid w:val="001631AC"/>
    <w:rsid w:val="001879E0"/>
    <w:rsid w:val="001D4FDF"/>
    <w:rsid w:val="00211BEB"/>
    <w:rsid w:val="0025770B"/>
    <w:rsid w:val="0026501D"/>
    <w:rsid w:val="00271155"/>
    <w:rsid w:val="00271A12"/>
    <w:rsid w:val="002765BA"/>
    <w:rsid w:val="00286F5C"/>
    <w:rsid w:val="003110BC"/>
    <w:rsid w:val="003145F0"/>
    <w:rsid w:val="0038498A"/>
    <w:rsid w:val="003B1491"/>
    <w:rsid w:val="003D08AD"/>
    <w:rsid w:val="00404AE2"/>
    <w:rsid w:val="004178F8"/>
    <w:rsid w:val="004243CB"/>
    <w:rsid w:val="0044364C"/>
    <w:rsid w:val="00446BB9"/>
    <w:rsid w:val="00465E83"/>
    <w:rsid w:val="00475FE0"/>
    <w:rsid w:val="0047787C"/>
    <w:rsid w:val="00487EA7"/>
    <w:rsid w:val="00490405"/>
    <w:rsid w:val="004A6038"/>
    <w:rsid w:val="004C0377"/>
    <w:rsid w:val="004F1861"/>
    <w:rsid w:val="004F23A5"/>
    <w:rsid w:val="00506945"/>
    <w:rsid w:val="0051075F"/>
    <w:rsid w:val="005160FC"/>
    <w:rsid w:val="00520618"/>
    <w:rsid w:val="00520801"/>
    <w:rsid w:val="005325C8"/>
    <w:rsid w:val="00563A91"/>
    <w:rsid w:val="00586A04"/>
    <w:rsid w:val="005A3A84"/>
    <w:rsid w:val="005E7832"/>
    <w:rsid w:val="00617091"/>
    <w:rsid w:val="00657DDD"/>
    <w:rsid w:val="00661936"/>
    <w:rsid w:val="006908D6"/>
    <w:rsid w:val="00692FD4"/>
    <w:rsid w:val="00695740"/>
    <w:rsid w:val="006A0D67"/>
    <w:rsid w:val="006C4CA9"/>
    <w:rsid w:val="006D101E"/>
    <w:rsid w:val="006D2CC4"/>
    <w:rsid w:val="006D671C"/>
    <w:rsid w:val="006F0D4C"/>
    <w:rsid w:val="006F101B"/>
    <w:rsid w:val="0070706E"/>
    <w:rsid w:val="00716A3E"/>
    <w:rsid w:val="00716A47"/>
    <w:rsid w:val="00730C98"/>
    <w:rsid w:val="007361BE"/>
    <w:rsid w:val="00747E80"/>
    <w:rsid w:val="007959F3"/>
    <w:rsid w:val="007C2110"/>
    <w:rsid w:val="007C7205"/>
    <w:rsid w:val="007D1DBA"/>
    <w:rsid w:val="007E74B9"/>
    <w:rsid w:val="007F4D5B"/>
    <w:rsid w:val="007F5FBF"/>
    <w:rsid w:val="008144E2"/>
    <w:rsid w:val="00816E61"/>
    <w:rsid w:val="0084281A"/>
    <w:rsid w:val="008C1E6C"/>
    <w:rsid w:val="008C2470"/>
    <w:rsid w:val="008C2AD5"/>
    <w:rsid w:val="008E5F87"/>
    <w:rsid w:val="008F5575"/>
    <w:rsid w:val="00914693"/>
    <w:rsid w:val="00960A57"/>
    <w:rsid w:val="00964461"/>
    <w:rsid w:val="00974B33"/>
    <w:rsid w:val="0099013D"/>
    <w:rsid w:val="009A445C"/>
    <w:rsid w:val="009B6BEA"/>
    <w:rsid w:val="009E0B44"/>
    <w:rsid w:val="009E6A3C"/>
    <w:rsid w:val="009E778F"/>
    <w:rsid w:val="00A216AB"/>
    <w:rsid w:val="00A27495"/>
    <w:rsid w:val="00A43359"/>
    <w:rsid w:val="00A625C2"/>
    <w:rsid w:val="00A72D8D"/>
    <w:rsid w:val="00A97C71"/>
    <w:rsid w:val="00AE4BF1"/>
    <w:rsid w:val="00B079EF"/>
    <w:rsid w:val="00B11247"/>
    <w:rsid w:val="00B526A0"/>
    <w:rsid w:val="00BA71FA"/>
    <w:rsid w:val="00BE022F"/>
    <w:rsid w:val="00BE41BC"/>
    <w:rsid w:val="00BF5CA9"/>
    <w:rsid w:val="00C023EB"/>
    <w:rsid w:val="00C03AEF"/>
    <w:rsid w:val="00C0509A"/>
    <w:rsid w:val="00C11325"/>
    <w:rsid w:val="00C20248"/>
    <w:rsid w:val="00C42CD5"/>
    <w:rsid w:val="00C80701"/>
    <w:rsid w:val="00C8148B"/>
    <w:rsid w:val="00C90FBD"/>
    <w:rsid w:val="00D04F91"/>
    <w:rsid w:val="00D16727"/>
    <w:rsid w:val="00D278AD"/>
    <w:rsid w:val="00D32155"/>
    <w:rsid w:val="00D63468"/>
    <w:rsid w:val="00D65668"/>
    <w:rsid w:val="00DA0D4C"/>
    <w:rsid w:val="00DC089A"/>
    <w:rsid w:val="00DD70F8"/>
    <w:rsid w:val="00DF3B7D"/>
    <w:rsid w:val="00DF3E5D"/>
    <w:rsid w:val="00DF649C"/>
    <w:rsid w:val="00E212AC"/>
    <w:rsid w:val="00E419F4"/>
    <w:rsid w:val="00E57822"/>
    <w:rsid w:val="00E832E2"/>
    <w:rsid w:val="00EA3B6E"/>
    <w:rsid w:val="00EC3E96"/>
    <w:rsid w:val="00EE725C"/>
    <w:rsid w:val="00EF71D3"/>
    <w:rsid w:val="00F442BA"/>
    <w:rsid w:val="00F54F8B"/>
    <w:rsid w:val="00F61628"/>
    <w:rsid w:val="00F93DF2"/>
    <w:rsid w:val="00FD4E47"/>
    <w:rsid w:val="00FE0990"/>
    <w:rsid w:val="00FF1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D671C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271A1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71A1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71A1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71A1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71A1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ijeloteksta" w:type="paragraph">
    <w:name w:val="Body Text"/>
    <w:basedOn w:val="Normal"/>
    <w:link w:val="TijelotekstaChar"/>
    <w:semiHidden/>
    <w:unhideWhenUsed/>
    <w:rsid w:val="00271A12"/>
    <w:rPr>
      <w:rFonts w:hAnsi="Arial Narrow" w:ascii="Arial Narrow"/>
      <w:szCs w:val="20"/>
    </w:rPr>
  </w:style>
  <w:style w:customStyle="true" w:styleId="TijelotekstaChar" w:type="character">
    <w:name w:val="Tijelo teksta Char"/>
    <w:basedOn w:val="Zadanifontodlomka"/>
    <w:link w:val="Tijeloteksta"/>
    <w:semiHidden/>
    <w:rsid w:val="00271A12"/>
    <w:rPr>
      <w:rFonts w:cs="Times New Roman" w:eastAsia="Times New Roman" w:hAnsi="Arial Narrow" w:ascii="Arial Narrow"/>
      <w:sz w:val="24"/>
      <w:szCs w:val="20"/>
      <w:lang w:eastAsia="hr-HR"/>
    </w:rPr>
  </w:style>
  <w:style w:styleId="Bezproreda" w:type="paragraph">
    <w:name w:val="No Spacing"/>
    <w:uiPriority w:val="1"/>
    <w:qFormat/>
    <w:rsid w:val="00271A12"/>
    <w:pPr>
      <w:spacing w:lineRule="auto" w:line="240" w:after="0"/>
    </w:pPr>
    <w:rPr>
      <w:rFonts w:hAnsi="Times New Roman" w:ascii="Times New Roman"/>
      <w:sz w:val="24"/>
    </w:rPr>
  </w:style>
  <w:style w:styleId="Odlomakpopisa" w:type="paragraph">
    <w:name w:val="List Paragraph"/>
    <w:basedOn w:val="Normal"/>
    <w:uiPriority w:val="34"/>
    <w:qFormat/>
    <w:rsid w:val="00271A12"/>
    <w:pPr>
      <w:ind w:left="720"/>
      <w:contextualSpacing/>
    </w:pPr>
  </w:style>
  <w:style w:styleId="Reetkatablice" w:type="table">
    <w:name w:val="Table Grid"/>
    <w:basedOn w:val="Obinatablica"/>
    <w:rsid w:val="00271A12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271A1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71A12"/>
    <w:rPr>
      <w:rFonts w:cs="Tahoma" w:eastAsia="Times New Roman" w:hAnsi="Tahoma" w:ascii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D671C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271A1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71A1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71A1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71A1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71A1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ijeloteksta" w:type="paragraph">
    <w:name w:val="Body Text"/>
    <w:basedOn w:val="Normal"/>
    <w:link w:val="TijelotekstaChar"/>
    <w:semiHidden/>
    <w:unhideWhenUsed/>
    <w:rsid w:val="00271A12"/>
    <w:rPr>
      <w:rFonts w:ascii="Arial Narrow" w:hAnsi="Arial Narrow"/>
      <w:szCs w:val="20"/>
    </w:rPr>
  </w:style>
  <w:style w:customStyle="1" w:styleId="TijelotekstaChar" w:type="character">
    <w:name w:val="Tijelo teksta Char"/>
    <w:basedOn w:val="Zadanifontodlomka"/>
    <w:link w:val="Tijeloteksta"/>
    <w:semiHidden/>
    <w:rsid w:val="00271A12"/>
    <w:rPr>
      <w:rFonts w:ascii="Arial Narrow" w:cs="Times New Roman" w:eastAsia="Times New Roman" w:hAnsi="Arial Narrow"/>
      <w:sz w:val="24"/>
      <w:szCs w:val="20"/>
      <w:lang w:eastAsia="hr-HR"/>
    </w:rPr>
  </w:style>
  <w:style w:styleId="Bezproreda" w:type="paragraph">
    <w:name w:val="No Spacing"/>
    <w:uiPriority w:val="1"/>
    <w:qFormat/>
    <w:rsid w:val="00271A12"/>
    <w:pPr>
      <w:spacing w:after="0" w:line="240" w:lineRule="auto"/>
    </w:pPr>
    <w:rPr>
      <w:rFonts w:ascii="Times New Roman" w:hAnsi="Times New Roman"/>
      <w:sz w:val="24"/>
    </w:rPr>
  </w:style>
  <w:style w:styleId="Odlomakpopisa" w:type="paragraph">
    <w:name w:val="List Paragraph"/>
    <w:basedOn w:val="Normal"/>
    <w:uiPriority w:val="34"/>
    <w:qFormat/>
    <w:rsid w:val="00271A12"/>
    <w:pPr>
      <w:ind w:left="720"/>
      <w:contextualSpacing/>
    </w:pPr>
  </w:style>
  <w:style w:styleId="Reetkatablice" w:type="table">
    <w:name w:val="Table Grid"/>
    <w:basedOn w:val="Obinatablica"/>
    <w:rsid w:val="00271A12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271A1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71A12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99602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svibnja 2016.</izvorni_sadrzaj>
    <derivirana_varijabla naziv="DomainObject.DatumDonosenjaOdluke_1">27.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Hrvoje</izvorni_sadrzaj>
    <derivirana_varijabla naziv="DomainObject.DonositeljOdluke.Ime_1">Hrvoje</derivirana_varijabla>
  </DomainObject.DonositeljOdluke.Ime>
  <DomainObject.DonositeljOdluke.Prezime>
    <izvorni_sadrzaj>Lukšić</izvorni_sadrzaj>
    <derivirana_varijabla naziv="DomainObject.DonositeljOdluke.Prezime_1">Lukšić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7833</izvorni_sadrzaj>
    <derivirana_varijabla naziv="DomainObject.Predmet.Broj_1">7833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St-7833/2015</izvorni_sadrzaj>
    <derivirana_varijabla naziv="DomainObject.Predmet.OznakaBroj_1">St-7833/2015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LAMZA POLIKLINIKA ZA OPĆU KIRURGIJU, d.o.o.</izvorni_sadrzaj>
    <derivirana_varijabla naziv="DomainObject.Predmet.ProtustrankaFormated_1">  LAMZA POLIKLINIKA ZA OPĆU KIRURGIJU, d.o.o.</derivirana_varijabla>
  </DomainObject.Predmet.ProtustrankaFormated>
  <DomainObject.Predmet.ProtustrankaFormatedOIB>
    <izvorni_sadrzaj>  LAMZA POLIKLINIKA ZA OPĆU KIRURGIJU, d.o.o., OIB 60336290064</izvorni_sadrzaj>
    <derivirana_varijabla naziv="DomainObject.Predmet.ProtustrankaFormatedOIB_1">  LAMZA POLIKLINIKA ZA OPĆU KIRURGIJU, d.o.o., OIB 60336290064</derivirana_varijabla>
  </DomainObject.Predmet.ProtustrankaFormatedOIB>
  <DomainObject.Predmet.ProtustrankaFormatedWithAdress>
    <izvorni_sadrzaj> LAMZA POLIKLINIKA ZA OPĆU KIRURGIJU, d.o.o., Tome Mikloušića 6, 10450 Jastrebarsko</izvorni_sadrzaj>
    <derivirana_varijabla naziv="DomainObject.Predmet.ProtustrankaFormatedWithAdress_1"> LAMZA POLIKLINIKA ZA OPĆU KIRURGIJU, d.o.o., Tome Mikloušića 6, 10450 Jastrebarsko</derivirana_varijabla>
  </DomainObject.Predmet.ProtustrankaFormatedWithAdress>
  <DomainObject.Predmet.ProtustrankaFormatedWithAdressOIB>
    <izvorni_sadrzaj> LAMZA POLIKLINIKA ZA OPĆU KIRURGIJU, d.o.o., OIB 60336290064, Tome Mikloušića 6, 10450 Jastrebarsko</izvorni_sadrzaj>
    <derivirana_varijabla naziv="DomainObject.Predmet.ProtustrankaFormatedWithAdressOIB_1"> LAMZA POLIKLINIKA ZA OPĆU KIRURGIJU, d.o.o., OIB 60336290064, Tome Mikloušića 6, 10450 Jastrebarsko</derivirana_varijabla>
  </DomainObject.Predmet.ProtustrankaFormatedWithAdressOIB>
  <DomainObject.Predmet.ProtustrankaWithAdress>
    <izvorni_sadrzaj>LAMZA POLIKLINIKA ZA OPĆU KIRURGIJU, d.o.o. Tome Mikloušića 6, 10450 Jastrebarsko</izvorni_sadrzaj>
    <derivirana_varijabla naziv="DomainObject.Predmet.ProtustrankaWithAdress_1">LAMZA POLIKLINIKA ZA OPĆU KIRURGIJU, d.o.o. Tome Mikloušića 6, 10450 Jastrebarsko</derivirana_varijabla>
  </DomainObject.Predmet.ProtustrankaWithAdress>
  <DomainObject.Predmet.ProtustrankaWithAdressOIB>
    <izvorni_sadrzaj>LAMZA POLIKLINIKA ZA OPĆU KIRURGIJU, d.o.o., OIB 60336290064, Tome Mikloušića 6, 10450 Jastrebarsko</izvorni_sadrzaj>
    <derivirana_varijabla naziv="DomainObject.Predmet.ProtustrankaWithAdressOIB_1">LAMZA POLIKLINIKA ZA OPĆU KIRURGIJU, d.o.o., OIB 60336290064, Tome Mikloušića 6, 10450 Jastrebarsko</derivirana_varijabla>
  </DomainObject.Predmet.ProtustrankaWithAdressOIB>
  <DomainObject.Predmet.ProtustrankaNazivFormated>
    <izvorni_sadrzaj>LAMZA POLIKLINIKA ZA OPĆU KIRURGIJU, d.o.o.</izvorni_sadrzaj>
    <derivirana_varijabla naziv="DomainObject.Predmet.ProtustrankaNazivFormated_1">LAMZA POLIKLINIKA ZA OPĆU KIRURGIJU, d.o.o.</derivirana_varijabla>
  </DomainObject.Predmet.ProtustrankaNazivFormated>
  <DomainObject.Predmet.ProtustrankaNazivFormatedOIB>
    <izvorni_sadrzaj>LAMZA POLIKLINIKA ZA OPĆU KIRURGIJU, d.o.o., OIB 60336290064</izvorni_sadrzaj>
    <derivirana_varijabla naziv="DomainObject.Predmet.ProtustrankaNazivFormatedOIB_1">LAMZA POLIKLINIKA ZA OPĆU KIRURGIJU, d.o.o., OIB 60336290064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42.St - H. Lukšić</izvorni_sadrzaj>
    <derivirana_varijabla naziv="DomainObject.Predmet.Referada.Naziv_1">42.St - H. Lukšić</derivirana_varijabla>
  </DomainObject.Predmet.Referada.Naziv>
  <DomainObject.Predmet.Referada.Oznaka>
    <izvorni_sadrzaj>42.St</izvorni_sadrzaj>
    <derivirana_varijabla naziv="DomainObject.Predmet.Referada.Oznaka_1">42.St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Hrvoje Lukšić</izvorni_sadrzaj>
    <derivirana_varijabla naziv="DomainObject.Predmet.Referada.Sudac_1">Hrvoje Lukšić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42.St - H. Lukšić</izvorni_sadrzaj>
    <derivirana_varijabla naziv="DomainObject.Predmet.TrenutnaLokacijaSpisa.Naziv_1">42.St - H. Lukšić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Brkić</izvorni_sadrzaj>
    <derivirana_varijabla naziv="DomainObject.Predmet.Zapisnicar_1">Koviljka Brkić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LAMZA POLIKLINIKA ZA OPĆU KIRURGIJU, d.o.o.</item>
    </izvorni_sadrzaj>
    <derivirana_varijabla naziv="DomainObject.Predmet.ProtuStrankaListFormated_1">
      <item>LAMZA POLIKLINIKA ZA OPĆU KIRURGIJU, d.o.o.</item>
    </derivirana_varijabla>
  </DomainObject.Predmet.ProtuStrankaListFormated>
  <DomainObject.Predmet.ProtuStrankaListFormatedOIB>
    <izvorni_sadrzaj>
      <item>LAMZA POLIKLINIKA ZA OPĆU KIRURGIJU, d.o.o., OIB 60336290064</item>
    </izvorni_sadrzaj>
    <derivirana_varijabla naziv="DomainObject.Predmet.ProtuStrankaListFormatedOIB_1">
      <item>LAMZA POLIKLINIKA ZA OPĆU KIRURGIJU, d.o.o., OIB 60336290064</item>
    </derivirana_varijabla>
  </DomainObject.Predmet.ProtuStrankaListFormatedOIB>
  <DomainObject.Predmet.ProtuStrankaListFormatedWithAdress>
    <izvorni_sadrzaj>
      <item>LAMZA POLIKLINIKA ZA OPĆU KIRURGIJU, d.o.o., Tome Mikloušića 6, 10450 Jastrebarsko</item>
    </izvorni_sadrzaj>
    <derivirana_varijabla naziv="DomainObject.Predmet.ProtuStrankaListFormatedWithAdress_1">
      <item>LAMZA POLIKLINIKA ZA OPĆU KIRURGIJU, d.o.o., Tome Mikloušića 6, 10450 Jastrebarsko</item>
    </derivirana_varijabla>
  </DomainObject.Predmet.ProtuStrankaListFormatedWithAdress>
  <DomainObject.Predmet.ProtuStrankaListFormatedWithAdressOIB>
    <izvorni_sadrzaj>
      <item>LAMZA POLIKLINIKA ZA OPĆU KIRURGIJU, d.o.o., OIB 60336290064, Tome Mikloušića 6, 10450 Jastrebarsko</item>
    </izvorni_sadrzaj>
    <derivirana_varijabla naziv="DomainObject.Predmet.ProtuStrankaListFormatedWithAdressOIB_1">
      <item>LAMZA POLIKLINIKA ZA OPĆU KIRURGIJU, d.o.o., OIB 60336290064, Tome Mikloušića 6, 10450 Jastrebarsko</item>
    </derivirana_varijabla>
  </DomainObject.Predmet.ProtuStrankaListFormatedWithAdressOIB>
  <DomainObject.Predmet.ProtuStrankaListNazivFormated>
    <izvorni_sadrzaj>
      <item>LAMZA POLIKLINIKA ZA OPĆU KIRURGIJU, d.o.o.</item>
    </izvorni_sadrzaj>
    <derivirana_varijabla naziv="DomainObject.Predmet.ProtuStrankaListNazivFormated_1">
      <item>LAMZA POLIKLINIKA ZA OPĆU KIRURGIJU, d.o.o.</item>
    </derivirana_varijabla>
  </DomainObject.Predmet.ProtuStrankaListNazivFormated>
  <DomainObject.Predmet.ProtuStrankaListNazivFormatedOIB>
    <izvorni_sadrzaj>
      <item>LAMZA POLIKLINIKA ZA OPĆU KIRURGIJU, d.o.o., OIB 60336290064</item>
    </izvorni_sadrzaj>
    <derivirana_varijabla naziv="DomainObject.Predmet.ProtuStrankaListNazivFormatedOIB_1">
      <item>LAMZA POLIKLINIKA ZA OPĆU KIRURGIJU, d.o.o., OIB 60336290064</item>
    </derivirana_varijabla>
  </DomainObject.Predmet.ProtuStrankaListNazivFormatedOIB>
  <DomainObject.Predmet.OstaliListFormated>
    <izvorni_sadrzaj>
      <item>Gordana Marđetko</item>
      <item>HRVATSKI ZAVOD ZA MIROVINSKO OSIGURANJE</item>
    </izvorni_sadrzaj>
    <derivirana_varijabla naziv="DomainObject.Predmet.OstaliListFormated_1">
      <item>Gordana Marđetko</item>
      <item>HRVATSKI ZAVOD ZA MIROVINSKO OSIGURANJE</item>
    </derivirana_varijabla>
  </DomainObject.Predmet.OstaliListFormated>
  <DomainObject.Predmet.OstaliListFormatedOIB>
    <izvorni_sadrzaj>
      <item>Gordana Marđetko, OIB 81851108225</item>
      <item>HRVATSKI ZAVOD ZA MIROVINSKO OSIGURANJE, OIB 84397956623</item>
    </izvorni_sadrzaj>
    <derivirana_varijabla naziv="DomainObject.Predmet.OstaliListFormatedOIB_1">
      <item>Gordana Marđetko, OIB 81851108225</item>
      <item>HRVATSKI ZAVOD ZA MIROVINSKO OSIGURANJE, OIB 84397956623</item>
    </derivirana_varijabla>
  </DomainObject.Predmet.OstaliListFormatedOIB>
  <DomainObject.Predmet.OstaliListFormatedWithAdress>
    <izvorni_sadrzaj>
      <item>Gordana Marđetko, Dr. Franje Tuđmana 34, 10450 Jastrebarsko</item>
      <item>HRVATSKI ZAVOD ZA MIROVINSKO OSIGURANJE, Trpimirova 4, 10000 Zagreb</item>
    </izvorni_sadrzaj>
    <derivirana_varijabla naziv="DomainObject.Predmet.OstaliListFormatedWithAdress_1">
      <item>Gordana Marđetko, Dr. Franje Tuđmana 34, 10450 Jastrebarsko</item>
      <item>HRVATSKI ZAVOD ZA MIROVINSKO OSIGURANJE, Trpimirova 4, 10000 Zagreb</item>
    </derivirana_varijabla>
  </DomainObject.Predmet.OstaliListFormatedWithAdress>
  <DomainObject.Predmet.OstaliListFormatedWithAdressOIB>
    <izvorni_sadrzaj>
      <item>Gordana Marđetko, OIB 81851108225, Dr. Franje Tuđmana 34, 10450 Jastrebarsko</item>
      <item>HRVATSKI ZAVOD ZA MIROVINSKO OSIGURANJE, OIB 84397956623, Trpimirova 4, 10000 Zagreb</item>
    </izvorni_sadrzaj>
    <derivirana_varijabla naziv="DomainObject.Predmet.OstaliListFormatedWithAdressOIB_1">
      <item>Gordana Marđetko, OIB 81851108225, Dr. Franje Tuđmana 34, 10450 Jastrebarsko</item>
      <item>HRVATSKI ZAVOD ZA MIROVINSKO OSIGURANJE, OIB 84397956623, Trpimirova 4, 10000 Zagreb</item>
    </derivirana_varijabla>
  </DomainObject.Predmet.OstaliListFormatedWithAdressOIB>
  <DomainObject.Predmet.OstaliListNazivFormated>
    <izvorni_sadrzaj>
      <item>Gordana Marđetko</item>
      <item>HRVATSKI ZAVOD ZA MIROVINSKO OSIGURANJE</item>
    </izvorni_sadrzaj>
    <derivirana_varijabla naziv="DomainObject.Predmet.OstaliListNazivFormated_1">
      <item>Gordana Marđetko</item>
      <item>HRVATSKI ZAVOD ZA MIROVINSKO OSIGURANJE</item>
    </derivirana_varijabla>
  </DomainObject.Predmet.OstaliListNazivFormated>
  <DomainObject.Predmet.OstaliListNazivFormatedOIB>
    <izvorni_sadrzaj>
      <item>Gordana Marđetko, OIB 81851108225</item>
      <item>HRVATSKI ZAVOD ZA MIROVINSKO OSIGURANJE, OIB 84397956623</item>
    </izvorni_sadrzaj>
    <derivirana_varijabla naziv="DomainObject.Predmet.OstaliListNazivFormatedOIB_1">
      <item>Gordana Marđetko, OIB 81851108225</item>
      <item>HRVATSKI ZAVOD ZA MIROVINSKO OSIGURANJE, OIB 84397956623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svibnja 2016.</izvorni_sadrzaj>
    <derivirana_varijabla naziv="DomainObject.Datum_1">27.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LAMZA POLIKLINIKA ZA OPĆU KIRURGIJU, d.o.o.</izvorni_sadrzaj>
    <derivirana_varijabla naziv="DomainObject.Predmet.ProtustrankaIDrugi_1">LAMZA POLIKLINIKA ZA OPĆU KIRURGIJU,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LAMZA POLIKLINIKA ZA OPĆU KIRURGIJU, d.o.o., OIB 60336290064, Tome Mikloušića 6, 10450 Jastrebarsko</izvorni_sadrzaj>
    <derivirana_varijabla naziv="DomainObject.Predmet.ProtustrankaIDrugiAdressOIB_1">LAMZA POLIKLINIKA ZA OPĆU KIRURGIJU, d.o.o., OIB 60336290064, Tome Mikloušića 6, 10450 Jastrebarsko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LAMZA POLIKLINIKA ZA OPĆU KIRURGIJU, d.o.o.</item>
      <item>Gordana Marđetko</item>
      <item>HRVATSKI ZAVOD ZA MIROVINSKO OSIGURANJE</item>
    </izvorni_sadrzaj>
    <derivirana_varijabla naziv="DomainObject.Predmet.SudioniciListNaziv_1">
      <item>FINA Regionalni centar Zagreb</item>
      <item>LAMZA POLIKLINIKA ZA OPĆU KIRURGIJU, d.o.o.</item>
      <item>Gordana Marđetko</item>
      <item>HRVATSKI ZAVOD ZA MIROVINSKO OSIGURANJE</item>
    </derivirana_varijabla>
  </DomainObject.Predmet.SudioniciListNaziv>
  <DomainObject.Predmet.SudioniciListAdressOIB>
    <izvorni_sadrzaj>
      <item>FINA Regionalni centar Zagreb, OIB 85821130368, Trg svibanjskih žrtava 1995. br. 1,10000 Zagreb</item>
      <item>LAMZA POLIKLINIKA ZA OPĆU KIRURGIJU, d.o.o., OIB 60336290064, Tome Mikloušića 6,10450 Jastrebarsko</item>
      <item>Gordana Marđetko, OIB 81851108225, Dr. Franje Tuđmana 34,10450 Jastrebarsko</item>
      <item>HRVATSKI ZAVOD ZA MIROVINSKO OSIGURANJE, OIB 84397956623, Trpimirova 4,10000 Zagreb</item>
    </izvorni_sadrzaj>
    <derivirana_varijabla naziv="DomainObject.Predmet.SudioniciListAdressOIB_1">
      <item>FINA Regionalni centar Zagreb, OIB 85821130368, Trg svibanjskih žrtava 1995. br. 1,10000 Zagreb</item>
      <item>LAMZA POLIKLINIKA ZA OPĆU KIRURGIJU, d.o.o., OIB 60336290064, Tome Mikloušića 6,10450 Jastrebarsko</item>
      <item>Gordana Marđetko, OIB 81851108225, Dr. Franje Tuđmana 34,10450 Jastrebarsko</item>
      <item>HRVATSKI ZAVOD ZA MIROVINSKO OSIGURANJE, OIB 84397956623, Trpimirova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60336290064</item>
      <item>, OIB 81851108225</item>
      <item>, OIB 84397956623</item>
    </izvorni_sadrzaj>
    <derivirana_varijabla naziv="DomainObject.Predmet.SudioniciListNazivOIB_1">
      <item>, OIB 85821130368</item>
      <item>, OIB 60336290064</item>
      <item>, OIB 81851108225</item>
      <item>, OIB 84397956623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374</properties:Words>
  <properties:Characters>1979</properties:Characters>
  <properties:Lines>86</properties:Lines>
  <properties:Paragraphs>32</properties:Paragraphs>
  <properties:TotalTime>1</properties:TotalTime>
  <properties:ScaleCrop>false</properties:ScaleCrop>
  <properties:LinksUpToDate>false</properties:LinksUpToDate>
  <properties:CharactersWithSpaces>2459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2014-12-02T12:53:00Z</dcterms:created>
  <dc:creator>Koviljka Brkić</dc:creator>
  <cp:lastModifiedBy>Koviljka Brkić</cp:lastModifiedBy>
  <dcterms:modified xmlns:xsi="http://www.w3.org/2001/XMLSchema-instance" xsi:type="dcterms:W3CDTF">2016-05-27T06:42:00Z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