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af93" w14:paraId="0bcaf93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CA5AA9">
        <w:rPr>
          <w:b/>
        </w:rPr>
        <w:t>5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CA5AA9">
        <w:t>44.527,87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 xml:space="preserve">, po početnoj cijeni u iznosu od </w:t>
      </w:r>
      <w:r w:rsidR="00CA5AA9">
        <w:t>402.881,49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529.748,26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515379">
        <w:t>85.069,93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515379">
        <w:t>57.735,16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515379">
        <w:t>54.230,08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8B6870">
        <w:t>3.412,39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8C4AFA">
        <w:t>62.488,57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>, upisana u z.k.ul. 6126 k.o. Varaždinske Toplice, suvlasnički udio 2/4, po početnoj cijeni u iznosu od 58.990,00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B7076D">
        <w:t>35.311,30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3423 </w:t>
      </w:r>
      <w:proofErr w:type="spellStart"/>
      <w:r>
        <w:t>Kumenat</w:t>
      </w:r>
      <w:proofErr w:type="spellEnd"/>
      <w:r>
        <w:t xml:space="preserve"> oranica površine </w:t>
      </w:r>
      <w:smartTag w:element="metricconverter" w:uri="urn:schemas-microsoft-com:office:smarttags">
        <w:smartTagPr>
          <w:attr w:val="2175 m2" w:name="ProductID"/>
        </w:smartTagPr>
        <w:r>
          <w:t>2175 m2</w:t>
        </w:r>
      </w:smartTag>
      <w:r>
        <w:t>, upisana u z.k.ul. 8799 k.o. Biograd na Moru, udio 1/</w:t>
      </w:r>
      <w:proofErr w:type="spellStart"/>
      <w:r>
        <w:t>1</w:t>
      </w:r>
      <w:proofErr w:type="spellEnd"/>
      <w:r>
        <w:t xml:space="preserve">, po početnoj cijeni u iznosu od </w:t>
      </w:r>
      <w:r w:rsidR="00B7076D">
        <w:t>852,930,00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ETAŽA 6 ( suvlasnički dio 369/10000 ), koja se sastoji od prostorije u prizemlju i to: poslovni prostor sa </w:t>
      </w:r>
      <w:smartTag w:element="metricconverter" w:uri="urn:schemas-microsoft-com:office:smarttags">
        <w:smartTagPr>
          <w:attr w:val="32,65 m2" w:name="ProductID"/>
        </w:smartTagPr>
        <w:r>
          <w:t>32,65 m2</w:t>
        </w:r>
      </w:smartTag>
      <w:r>
        <w:t xml:space="preserve">, ukupne površine </w:t>
      </w:r>
      <w:smartTag w:element="metricconverter" w:uri="urn:schemas-microsoft-com:office:smarttags">
        <w:smartTagPr>
          <w:attr w:val="32,65 m2" w:name="ProductID"/>
        </w:smartTagPr>
        <w:r>
          <w:t>32,65 m2</w:t>
        </w:r>
      </w:smartTag>
      <w:r>
        <w:t xml:space="preserve">, sagrađena na </w:t>
      </w:r>
      <w:proofErr w:type="spellStart"/>
      <w:r>
        <w:t>čkbr</w:t>
      </w:r>
      <w:proofErr w:type="spellEnd"/>
      <w:r>
        <w:t xml:space="preserve">. 340 stambeno poslovna zgrada sa </w:t>
      </w:r>
      <w:smartTag w:element="metricconverter" w:uri="urn:schemas-microsoft-com:office:smarttags">
        <w:smartTagPr>
          <w:attr w:val="420 m2" w:name="ProductID"/>
        </w:smartTagPr>
        <w:r>
          <w:t>420 m2</w:t>
        </w:r>
      </w:smartTag>
      <w:r>
        <w:t xml:space="preserve">, dvorište sa </w:t>
      </w:r>
      <w:smartTag w:element="metricconverter" w:uri="urn:schemas-microsoft-com:office:smarttags">
        <w:smartTagPr>
          <w:attr w:val="1185 m2" w:name="ProductID"/>
        </w:smartTagPr>
        <w:r>
          <w:t>1185 m2</w:t>
        </w:r>
      </w:smartTag>
      <w:r>
        <w:t xml:space="preserve">, upisana u z.k.ul. 3516 k.o. </w:t>
      </w:r>
      <w:proofErr w:type="spellStart"/>
      <w:r>
        <w:t>Radovec</w:t>
      </w:r>
      <w:proofErr w:type="spellEnd"/>
      <w:r>
        <w:t xml:space="preserve">, po početnoj cijeni u iznosu od </w:t>
      </w:r>
      <w:r w:rsidR="00951196">
        <w:t>1</w:t>
      </w:r>
      <w:r w:rsidR="00B7076D">
        <w:t>12.455,54</w:t>
      </w:r>
      <w:r>
        <w:t xml:space="preserve"> kn.</w:t>
      </w:r>
    </w:p>
    <w:p w:rsidRDefault="001577C6" w:rsidP="006C70E4" w:rsidR="001577C6">
      <w:pPr>
        <w:pStyle w:val="Tijeloteksta"/>
      </w:pP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1A559E">
        <w:t>petoj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lastRenderedPageBreak/>
        <w:t xml:space="preserve">Pisanu ponudu imaju pravo podnijeti sve domaće pravne i fizičke osobe, pod uvjetima određenim zakonom i ovim oglasom, uz uvjet </w:t>
      </w:r>
      <w:r w:rsidR="002C1D00">
        <w:t xml:space="preserve">da su prethodno  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 OIB-a u pozivu</w:t>
      </w:r>
      <w:r w:rsidR="00144520">
        <w:t xml:space="preserve"> na broj odobrenja. 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1A559E">
        <w:t>8. studeni 2017</w:t>
      </w:r>
      <w:r w:rsidR="00144520">
        <w:t>.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Ponuditelj čija se ponuda prihvati kao najpovoljnija,  dužan  je zaključno do </w:t>
      </w:r>
      <w:r w:rsidR="001A559E">
        <w:t>15</w:t>
      </w:r>
      <w:r w:rsidR="00B379F8">
        <w:t xml:space="preserve">. </w:t>
      </w:r>
      <w:r w:rsidR="001A559E">
        <w:t>prosinca</w:t>
      </w:r>
      <w:r w:rsidR="00693E04">
        <w:t xml:space="preserve"> 2017.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1A559E">
        <w:t xml:space="preserve">15. studenog </w:t>
      </w:r>
      <w:r>
        <w:t xml:space="preserve"> 2017.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 13,00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31A" w:rsidP="00CB0F35" w:rsidR="008A631A">
      <w:r>
        <w:separator/>
      </w:r>
    </w:p>
  </w:endnote>
  <w:endnote w:id="0" w:type="continuationSeparator">
    <w:p w:rsidRDefault="008A631A" w:rsidP="00CB0F35" w:rsidR="008A6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31A" w:rsidP="00CB0F35" w:rsidR="008A631A">
      <w:r>
        <w:separator/>
      </w:r>
    </w:p>
  </w:footnote>
  <w:footnote w:id="0" w:type="continuationSeparator">
    <w:p w:rsidRDefault="008A631A" w:rsidP="00CB0F35" w:rsidR="008A6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870" w:rsidP="00CB0F35" w:rsidR="008B6870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8B6870" w:rsidP="00CB0F35" w:rsidR="008B6870">
    <w:pPr>
      <w:pStyle w:val="Zaglavlje"/>
      <w:jc w:val="center"/>
    </w:pPr>
  </w:p>
  <w:p w:rsidRDefault="008B6870" w:rsidR="008B68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870" w:rsidP="00CB0F35" w:rsidR="008B687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74720"/>
    <w:rsid w:val="000A070C"/>
    <w:rsid w:val="000E2149"/>
    <w:rsid w:val="000E5A89"/>
    <w:rsid w:val="000F7DED"/>
    <w:rsid w:val="00116C64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3A4E"/>
    <w:rsid w:val="0034472C"/>
    <w:rsid w:val="003601CD"/>
    <w:rsid w:val="003662A0"/>
    <w:rsid w:val="00371FCD"/>
    <w:rsid w:val="0037695D"/>
    <w:rsid w:val="00380C50"/>
    <w:rsid w:val="00392F52"/>
    <w:rsid w:val="00401C0F"/>
    <w:rsid w:val="00416899"/>
    <w:rsid w:val="004C01BB"/>
    <w:rsid w:val="00515379"/>
    <w:rsid w:val="005369C7"/>
    <w:rsid w:val="0053708E"/>
    <w:rsid w:val="00554952"/>
    <w:rsid w:val="005D05FC"/>
    <w:rsid w:val="005D6E00"/>
    <w:rsid w:val="00601114"/>
    <w:rsid w:val="0066732C"/>
    <w:rsid w:val="00673260"/>
    <w:rsid w:val="00685FF4"/>
    <w:rsid w:val="00693E04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25279"/>
    <w:rsid w:val="008265A3"/>
    <w:rsid w:val="00826879"/>
    <w:rsid w:val="008460B0"/>
    <w:rsid w:val="00855BE7"/>
    <w:rsid w:val="008657A2"/>
    <w:rsid w:val="00866D88"/>
    <w:rsid w:val="00897FA2"/>
    <w:rsid w:val="008A631A"/>
    <w:rsid w:val="008B6870"/>
    <w:rsid w:val="008C06EA"/>
    <w:rsid w:val="008C4AFA"/>
    <w:rsid w:val="008F3A98"/>
    <w:rsid w:val="00951196"/>
    <w:rsid w:val="0097650A"/>
    <w:rsid w:val="00996D6F"/>
    <w:rsid w:val="009A0A3E"/>
    <w:rsid w:val="009C7F34"/>
    <w:rsid w:val="009D1D01"/>
    <w:rsid w:val="009D331E"/>
    <w:rsid w:val="009F76C8"/>
    <w:rsid w:val="00A12D77"/>
    <w:rsid w:val="00A3268A"/>
    <w:rsid w:val="00A40C3F"/>
    <w:rsid w:val="00AB4A75"/>
    <w:rsid w:val="00AC4E57"/>
    <w:rsid w:val="00AE672E"/>
    <w:rsid w:val="00B00F2C"/>
    <w:rsid w:val="00B379F8"/>
    <w:rsid w:val="00B417A7"/>
    <w:rsid w:val="00B431C8"/>
    <w:rsid w:val="00B7076D"/>
    <w:rsid w:val="00BD0BF2"/>
    <w:rsid w:val="00BD351D"/>
    <w:rsid w:val="00C60981"/>
    <w:rsid w:val="00C759B0"/>
    <w:rsid w:val="00C9627A"/>
    <w:rsid w:val="00CA5AA9"/>
    <w:rsid w:val="00CB0F35"/>
    <w:rsid w:val="00CF6758"/>
    <w:rsid w:val="00D15CCA"/>
    <w:rsid w:val="00D15F29"/>
    <w:rsid w:val="00D25DC2"/>
    <w:rsid w:val="00D53BB1"/>
    <w:rsid w:val="00D60D65"/>
    <w:rsid w:val="00D612E8"/>
    <w:rsid w:val="00D708F0"/>
    <w:rsid w:val="00DA2DA0"/>
    <w:rsid w:val="00DC285F"/>
    <w:rsid w:val="00E43F89"/>
    <w:rsid w:val="00E61540"/>
    <w:rsid w:val="00F313E7"/>
    <w:rsid w:val="00F66AD9"/>
    <w:rsid w:val="00F72A7D"/>
    <w:rsid w:val="00F77189"/>
    <w:rsid w:val="00FA4BD4"/>
    <w:rsid w:val="00FC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6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E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E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E3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E3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6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E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E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E3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E3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St-74/2012-641</izvorni_sadrzaj>
    <derivirana_varijabla naziv="DomainObject.Oznaka_1">St-74/2012-641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izvorni_sadrzaj>
    <derivirana_varijabla naziv="DomainObject.Predmet.SudioniciListNazivOIB_1"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791</properties:Words>
  <properties:Characters>4196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2017-10-20T11:05:00Z</dcterms:created>
  <dc:creator>Home</dc:creator>
  <cp:lastModifiedBy>Tatjana Rukelj</cp:lastModifiedBy>
  <cp:lastPrinted>2014-01-20T11:06:00Z</cp:lastPrinted>
  <dcterms:modified xmlns:xsi="http://www.w3.org/2001/XMLSchema-instance" xsi:type="dcterms:W3CDTF">2017-10-20T11:09:00Z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St-74/2012-641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