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f20d" w14:paraId="22ff20d" w:rsidRDefault="0075138D" w:rsidP="0075138D" w:rsidR="0075138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5138D" w:rsidP="0075138D" w:rsidR="0075138D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</w:t>
      </w:r>
      <w:r w:rsidRPr="00CA74D1">
        <w:t>-</w:t>
      </w:r>
      <w:r>
        <w:t>541</w:t>
      </w:r>
      <w:r w:rsidRPr="00CA74D1">
        <w:t>/</w:t>
      </w:r>
      <w:r>
        <w:t>20</w:t>
      </w:r>
      <w:r w:rsidRPr="00CA74D1">
        <w:t>1</w:t>
      </w:r>
      <w:r>
        <w:t>7</w:t>
      </w:r>
      <w:r w:rsidRPr="00CA74D1">
        <w:t>-</w:t>
      </w:r>
      <w:r>
        <w:t>31</w:t>
      </w:r>
    </w:p>
    <w:p w:rsidRDefault="0075138D" w:rsidP="0075138D" w:rsidR="0075138D">
      <w:r w:rsidRPr="0047448E">
        <w:t xml:space="preserve"> TRGOVAČKI SUD U </w:t>
      </w:r>
      <w:r>
        <w:t>PAZINU</w:t>
      </w:r>
    </w:p>
    <w:p w:rsidRDefault="0075138D" w:rsidP="0075138D" w:rsidR="0075138D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</w:p>
    <w:p w:rsidRDefault="0075138D" w:rsidP="0075138D" w:rsidR="0075138D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75138D" w:rsidP="0075138D" w:rsidR="0075138D">
      <w:r w:rsidRPr="00CA74D1">
        <w:t xml:space="preserve"> </w:t>
      </w:r>
    </w:p>
    <w:p w:rsidRDefault="0075138D" w:rsidP="0075138D" w:rsidR="0075138D" w:rsidRPr="00CA74D1">
      <w:pPr>
        <w:jc w:val="both"/>
      </w:pPr>
    </w:p>
    <w:p w:rsidRDefault="0075138D" w:rsidP="0075138D" w:rsidR="0075138D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006470">
        <w:t xml:space="preserve">Stečajnom masom iza IMF d.o.o. u stečaju, Rijeka, </w:t>
      </w:r>
      <w:proofErr w:type="spellStart"/>
      <w:r w:rsidRPr="00006470">
        <w:t>Agatićeva</w:t>
      </w:r>
      <w:proofErr w:type="spellEnd"/>
      <w:r w:rsidRPr="00006470">
        <w:t xml:space="preserve"> 6, OIB: 59763916967</w:t>
      </w:r>
      <w:r w:rsidRPr="00710839">
        <w:t xml:space="preserve">, </w:t>
      </w:r>
      <w:r>
        <w:t>5. veljače 2018</w:t>
      </w:r>
      <w:r w:rsidRPr="00710839">
        <w:t>.</w:t>
      </w:r>
      <w:r>
        <w:t xml:space="preserve"> donio je sljedeći</w:t>
      </w:r>
    </w:p>
    <w:p w:rsidRDefault="0075138D" w:rsidP="0075138D" w:rsidR="0075138D">
      <w:pPr>
        <w:jc w:val="both"/>
      </w:pPr>
    </w:p>
    <w:p w:rsidRDefault="0075138D" w:rsidP="0075138D" w:rsidR="0075138D" w:rsidRPr="00CA74D1">
      <w:pPr>
        <w:jc w:val="both"/>
      </w:pPr>
    </w:p>
    <w:p w:rsidRDefault="0075138D" w:rsidP="0075138D" w:rsidR="0075138D">
      <w:pPr>
        <w:ind w:firstLine="708" w:left="2832"/>
      </w:pPr>
      <w:r w:rsidRPr="00CA74D1">
        <w:t xml:space="preserve">   </w:t>
      </w:r>
      <w:r>
        <w:t>Z A K LJ U Č A K</w:t>
      </w:r>
    </w:p>
    <w:p w:rsidRDefault="0075138D" w:rsidP="0075138D" w:rsidR="0075138D">
      <w:pPr>
        <w:ind w:firstLine="708" w:left="2832"/>
      </w:pPr>
    </w:p>
    <w:p w:rsidRDefault="0075138D" w:rsidP="0075138D" w:rsidR="0075138D" w:rsidRPr="00CA74D1">
      <w:pPr>
        <w:tabs>
          <w:tab w:pos="1080" w:val="left"/>
        </w:tabs>
        <w:jc w:val="both"/>
      </w:pPr>
    </w:p>
    <w:p w:rsidRDefault="0075138D" w:rsidP="0075138D" w:rsidR="0075138D">
      <w:pPr>
        <w:tabs>
          <w:tab w:pos="0" w:val="left"/>
        </w:tabs>
        <w:jc w:val="both"/>
      </w:pPr>
      <w:r>
        <w:tab/>
        <w:t xml:space="preserve">Na prijedlog </w:t>
      </w:r>
      <w:proofErr w:type="spellStart"/>
      <w:r>
        <w:t>razlučnog</w:t>
      </w:r>
      <w:proofErr w:type="spellEnd"/>
      <w:r>
        <w:t xml:space="preserve"> vjerovnika, zbog nemogućnosti pravovremenog uvida u  izvješće i tablice stečajnog upravitelja, koje su u spis zaprimljene </w:t>
      </w:r>
      <w:proofErr w:type="spellStart"/>
      <w:r>
        <w:t>mailom</w:t>
      </w:r>
      <w:proofErr w:type="spellEnd"/>
      <w:r>
        <w:t xml:space="preserve"> 2. veljače 2018.,  neće se održati ispitno i izvještajno ročište </w:t>
      </w:r>
      <w:r w:rsidRPr="00D40A31">
        <w:t xml:space="preserve">koje je u ovom predmetu </w:t>
      </w:r>
      <w:r w:rsidRPr="00D7116F">
        <w:t xml:space="preserve">zakazano za </w:t>
      </w:r>
      <w:r>
        <w:t>5. veljače 2018., već će se:</w:t>
      </w:r>
    </w:p>
    <w:p w:rsidRDefault="0075138D" w:rsidP="0075138D" w:rsidR="0075138D">
      <w:pPr>
        <w:tabs>
          <w:tab w:pos="0" w:val="left"/>
        </w:tabs>
        <w:jc w:val="both"/>
      </w:pPr>
    </w:p>
    <w:p w:rsidRDefault="0075138D" w:rsidP="0075138D" w:rsidR="0075138D">
      <w:pPr>
        <w:tabs>
          <w:tab w:pos="0" w:val="left"/>
        </w:tabs>
        <w:jc w:val="both"/>
      </w:pPr>
    </w:p>
    <w:p w:rsidRDefault="0075138D" w:rsidP="0075138D" w:rsidR="0075138D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5138D" w:rsidP="0075138D" w:rsidR="0075138D" w:rsidRPr="008B2467">
      <w:pPr>
        <w:jc w:val="center"/>
      </w:pPr>
    </w:p>
    <w:p w:rsidRDefault="0075138D" w:rsidP="0075138D" w:rsidR="0075138D" w:rsidRPr="00851C81">
      <w:pPr>
        <w:jc w:val="center"/>
      </w:pPr>
      <w:r>
        <w:t>14. veljače 2018. u 12</w:t>
      </w:r>
      <w:r w:rsidRPr="00851C81">
        <w:t>:</w:t>
      </w:r>
      <w:r>
        <w:t>3</w:t>
      </w:r>
      <w:r w:rsidRPr="00851C81">
        <w:t>0 sati,</w:t>
      </w:r>
    </w:p>
    <w:p w:rsidRDefault="0075138D" w:rsidP="0075138D" w:rsidR="0075138D" w:rsidRPr="00851C81">
      <w:pPr>
        <w:jc w:val="center"/>
      </w:pPr>
      <w:r w:rsidRPr="00851C81">
        <w:t>sudnica broj 5,</w:t>
      </w:r>
    </w:p>
    <w:p w:rsidRDefault="0075138D" w:rsidP="0075138D" w:rsidR="0075138D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5138D" w:rsidP="0075138D" w:rsidR="0075138D" w:rsidRPr="00851C81"/>
    <w:p w:rsidRDefault="0075138D" w:rsidP="0075138D" w:rsidR="0075138D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5138D" w:rsidP="0075138D" w:rsidR="0075138D" w:rsidRPr="00851C81">
      <w:pPr>
        <w:jc w:val="center"/>
      </w:pPr>
    </w:p>
    <w:p w:rsidRDefault="0075138D" w:rsidP="0075138D" w:rsidR="0075138D" w:rsidRPr="008B2467">
      <w:pPr>
        <w:jc w:val="center"/>
      </w:pPr>
      <w:r>
        <w:t>14. veljače 2018. u 12</w:t>
      </w:r>
      <w:r w:rsidRPr="00851C81">
        <w:t>:</w:t>
      </w:r>
      <w:r>
        <w:t>45</w:t>
      </w:r>
      <w:r w:rsidRPr="00851C81">
        <w:t xml:space="preserve"> sati</w:t>
      </w:r>
    </w:p>
    <w:p w:rsidRDefault="0075138D" w:rsidP="0075138D" w:rsidR="0075138D" w:rsidRPr="008B2467">
      <w:pPr>
        <w:jc w:val="center"/>
      </w:pPr>
      <w:r w:rsidRPr="008B2467">
        <w:t>sudnica broj 5</w:t>
      </w:r>
    </w:p>
    <w:p w:rsidRDefault="0075138D" w:rsidP="0075138D" w:rsidR="0075138D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75138D" w:rsidP="0075138D" w:rsidR="0075138D">
      <w:pPr>
        <w:tabs>
          <w:tab w:pos="1080" w:val="left"/>
        </w:tabs>
      </w:pPr>
    </w:p>
    <w:p w:rsidRDefault="0075138D" w:rsidP="0075138D" w:rsidR="0075138D" w:rsidRPr="007F243D">
      <w:pPr>
        <w:tabs>
          <w:tab w:pos="1080" w:val="left"/>
        </w:tabs>
      </w:pPr>
    </w:p>
    <w:p w:rsidRDefault="0075138D" w:rsidP="0075138D" w:rsidR="0075138D" w:rsidRPr="007F243D">
      <w:pPr>
        <w:tabs>
          <w:tab w:pos="1080" w:val="left"/>
        </w:tabs>
        <w:jc w:val="center"/>
      </w:pPr>
      <w:r w:rsidRPr="007F243D">
        <w:t xml:space="preserve">U Pazinu </w:t>
      </w:r>
      <w:r>
        <w:t>5. veljače 2018.</w:t>
      </w:r>
    </w:p>
    <w:p w:rsidRDefault="0075138D" w:rsidP="0075138D" w:rsidR="0075138D" w:rsidRPr="007F243D"/>
    <w:p w:rsidRDefault="0075138D" w:rsidP="0075138D" w:rsidR="0075138D" w:rsidRPr="007F243D"/>
    <w:p w:rsidRDefault="0075138D" w:rsidP="0075138D" w:rsidR="0075138D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</w:r>
      <w:r>
        <w:t xml:space="preserve">               Sutkinja</w:t>
      </w:r>
    </w:p>
    <w:p w:rsidRDefault="0075138D" w:rsidP="0075138D" w:rsidR="0075138D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75138D" w:rsidP="0075138D" w:rsidR="0075138D" w:rsidRPr="007F243D">
      <w:pPr>
        <w:ind w:firstLine="708"/>
        <w:jc w:val="center"/>
      </w:pPr>
    </w:p>
    <w:p w:rsidRDefault="0075138D" w:rsidP="0075138D" w:rsidR="0075138D" w:rsidRPr="007F243D"/>
    <w:p w:rsidRDefault="0075138D" w:rsidP="0075138D" w:rsidR="0075138D" w:rsidRPr="00AE308F">
      <w:r w:rsidRPr="00AE308F">
        <w:t>UPUTA O PRAVNOM LIJEKU</w:t>
      </w:r>
    </w:p>
    <w:p w:rsidRDefault="0075138D" w:rsidP="0075138D" w:rsidR="0075138D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75138D" w:rsidP="0075138D" w:rsidR="0075138D" w:rsidRPr="00AE308F">
      <w:pPr>
        <w:jc w:val="both"/>
      </w:pPr>
    </w:p>
    <w:p w:rsidRDefault="0075138D" w:rsidP="0075138D" w:rsidR="0075138D" w:rsidRPr="00AE308F">
      <w:pPr>
        <w:jc w:val="both"/>
      </w:pPr>
      <w:r w:rsidRPr="00AE308F">
        <w:t>DNA:</w:t>
      </w:r>
    </w:p>
    <w:p w:rsidRDefault="0075138D" w:rsidP="0075138D" w:rsidR="00500701">
      <w:pPr>
        <w:jc w:val="both"/>
      </w:pPr>
      <w:r>
        <w:t>- e-Oglasna ploča sudova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38D"/>
    <w:rsid w:val="00554328"/>
    <w:rsid w:val="0075138D"/>
    <w:rsid w:val="00985388"/>
    <w:rsid w:val="00BB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13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1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38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2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2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2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2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13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1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38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2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2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2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2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990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2018-02-05T06:51:00Z</dcterms:created>
  <dc:creator>Jasmina Matika</dc:creator>
  <cp:lastModifiedBy>Jasmina Matika</cp:lastModifiedBy>
  <dcterms:modified xmlns:xsi="http://www.w3.org/2001/XMLSchema-instance" xsi:type="dcterms:W3CDTF">2018-02-05T07:01:00Z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