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e324" w14:paraId="a51e324" w:rsidRDefault="00613D6E" w:rsidP="00766180" w:rsidR="0076618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35</w:t>
      </w:r>
      <w:proofErr w:type="spellEnd"/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66180" w:rsidP="00766180" w:rsidR="00766180">
      <w:pPr>
        <w:jc w:val="right"/>
      </w:pPr>
    </w:p>
    <w:p w:rsidRDefault="00766180" w:rsidP="00766180" w:rsidR="00766180"/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407D92" w:rsidR="00766180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613D6E">
        <w:t>LIGNUM</w:t>
      </w:r>
      <w:proofErr w:type="spellEnd"/>
      <w:r w:rsidR="00613D6E">
        <w:t xml:space="preserve"> PRODUKT d.o.o. za građevinarstvo, preradu drveta i proizvodnju namještaja, u stečaju, Vukovar, Trpinjska Cesta </w:t>
      </w:r>
      <w:proofErr w:type="spellStart"/>
      <w:r w:rsidR="00613D6E">
        <w:t>146</w:t>
      </w:r>
      <w:proofErr w:type="spellEnd"/>
      <w:r w:rsidR="00613D6E">
        <w:t xml:space="preserve">, </w:t>
      </w:r>
      <w:proofErr w:type="spellStart"/>
      <w:r w:rsidR="00613D6E">
        <w:t>MBS</w:t>
      </w:r>
      <w:proofErr w:type="spellEnd"/>
      <w:r w:rsidR="00613D6E">
        <w:t xml:space="preserve">  </w:t>
      </w:r>
      <w:proofErr w:type="spellStart"/>
      <w:r w:rsidR="00613D6E">
        <w:t>030084188</w:t>
      </w:r>
      <w:proofErr w:type="spellEnd"/>
      <w:r w:rsidR="00613D6E">
        <w:t xml:space="preserve">, </w:t>
      </w:r>
      <w:proofErr w:type="spellStart"/>
      <w:r w:rsidR="00613D6E">
        <w:t>OIB</w:t>
      </w:r>
      <w:proofErr w:type="spellEnd"/>
      <w:r w:rsidR="00613D6E">
        <w:t xml:space="preserve">  </w:t>
      </w:r>
      <w:proofErr w:type="spellStart"/>
      <w:r w:rsidR="00613D6E">
        <w:t>55071170718</w:t>
      </w:r>
      <w:proofErr w:type="spellEnd"/>
      <w:r>
        <w:t xml:space="preserve">,  </w:t>
      </w:r>
      <w:r w:rsidR="00766180">
        <w:t>dana</w:t>
      </w:r>
      <w:r w:rsidR="009D2FC5">
        <w:t xml:space="preserve"> </w:t>
      </w:r>
      <w:proofErr w:type="spellStart"/>
      <w:r w:rsidR="00613D6E">
        <w:t>13</w:t>
      </w:r>
      <w:proofErr w:type="spellEnd"/>
      <w:r w:rsidR="00613D6E">
        <w:t>. rujna</w:t>
      </w:r>
      <w:r w:rsidR="009D2FC5">
        <w:t xml:space="preserve"> </w:t>
      </w:r>
      <w:proofErr w:type="spellStart"/>
      <w:r w:rsidR="009D2FC5">
        <w:t>2017</w:t>
      </w:r>
      <w:proofErr w:type="spellEnd"/>
      <w:r w:rsidR="009D2FC5">
        <w:t xml:space="preserve">. </w:t>
      </w:r>
      <w:r w:rsidR="00766180">
        <w:t xml:space="preserve">                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proofErr w:type="spellStart"/>
      <w:r w:rsidR="00613D6E">
        <w:t>LIGNUM</w:t>
      </w:r>
      <w:proofErr w:type="spellEnd"/>
      <w:r w:rsidR="00613D6E">
        <w:t xml:space="preserve"> PRODUKT d.o.o. za građevinarstvo, preradu drveta i proizvodnju namještaja, u stečaju, Vukovar, Trpinjska Cesta </w:t>
      </w:r>
      <w:proofErr w:type="spellStart"/>
      <w:r w:rsidR="00613D6E">
        <w:t>146</w:t>
      </w:r>
      <w:proofErr w:type="spellEnd"/>
      <w:r w:rsidR="00613D6E">
        <w:t xml:space="preserve">, </w:t>
      </w:r>
      <w:proofErr w:type="spellStart"/>
      <w:r w:rsidR="00613D6E">
        <w:t>MBS</w:t>
      </w:r>
      <w:proofErr w:type="spellEnd"/>
      <w:r w:rsidR="00613D6E">
        <w:t xml:space="preserve">  </w:t>
      </w:r>
      <w:proofErr w:type="spellStart"/>
      <w:r w:rsidR="00613D6E">
        <w:t>030084188</w:t>
      </w:r>
      <w:proofErr w:type="spellEnd"/>
      <w:r w:rsidR="00613D6E">
        <w:t xml:space="preserve">, </w:t>
      </w:r>
      <w:proofErr w:type="spellStart"/>
      <w:r w:rsidR="00613D6E">
        <w:t>OIB</w:t>
      </w:r>
      <w:proofErr w:type="spellEnd"/>
      <w:r w:rsidR="00613D6E">
        <w:t xml:space="preserve">  </w:t>
      </w:r>
      <w:proofErr w:type="spellStart"/>
      <w:r w:rsidR="00613D6E">
        <w:t>55071170718</w:t>
      </w:r>
      <w:proofErr w:type="spellEnd"/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proofErr w:type="spellStart"/>
      <w:r>
        <w:t>Z</w:t>
      </w:r>
      <w:r w:rsidR="00C62FF4">
        <w:t>k</w:t>
      </w:r>
      <w:proofErr w:type="spellEnd"/>
      <w:r w:rsidR="00C62FF4">
        <w:t xml:space="preserve">. ul. </w:t>
      </w:r>
      <w:proofErr w:type="spellStart"/>
      <w:r w:rsidR="00613D6E">
        <w:t>2414</w:t>
      </w:r>
      <w:proofErr w:type="spellEnd"/>
      <w:r w:rsidR="00613D6E">
        <w:t xml:space="preserve">  k.o. Borovo Naselje </w:t>
      </w:r>
      <w:r w:rsidR="00AE4A1F">
        <w:t>i</w:t>
      </w:r>
      <w:r w:rsidR="00C62FF4">
        <w:t xml:space="preserve"> to </w:t>
      </w:r>
      <w:proofErr w:type="spellStart"/>
      <w:r w:rsidR="00C62FF4">
        <w:t>kč.br</w:t>
      </w:r>
      <w:proofErr w:type="spellEnd"/>
      <w:r w:rsidR="00C62FF4">
        <w:t>.</w:t>
      </w:r>
      <w:r w:rsidR="00777CA6">
        <w:t xml:space="preserve"> </w:t>
      </w:r>
      <w:proofErr w:type="spellStart"/>
      <w:r w:rsidR="00777CA6">
        <w:t>1901</w:t>
      </w:r>
      <w:proofErr w:type="spellEnd"/>
      <w:r w:rsidR="00965359">
        <w:t xml:space="preserve"> </w:t>
      </w:r>
      <w:r w:rsidR="009D2FC5">
        <w:t xml:space="preserve"> u naravi</w:t>
      </w:r>
      <w:r w:rsidR="00965359">
        <w:t xml:space="preserve"> Trpinjska cesta, površine </w:t>
      </w:r>
      <w:proofErr w:type="spellStart"/>
      <w:r w:rsidR="00965359">
        <w:t>1489</w:t>
      </w:r>
      <w:proofErr w:type="spellEnd"/>
      <w:r w:rsidR="00965359">
        <w:t xml:space="preserve"> </w:t>
      </w:r>
      <w:proofErr w:type="spellStart"/>
      <w:r w:rsidR="00965359">
        <w:t>m2</w:t>
      </w:r>
      <w:proofErr w:type="spellEnd"/>
      <w:r w:rsidR="00965359">
        <w:t xml:space="preserve"> od toga : vrt </w:t>
      </w:r>
      <w:proofErr w:type="spellStart"/>
      <w:r w:rsidR="00965359">
        <w:t>338</w:t>
      </w:r>
      <w:proofErr w:type="spellEnd"/>
      <w:r w:rsidR="00965359">
        <w:t xml:space="preserve"> </w:t>
      </w:r>
      <w:proofErr w:type="spellStart"/>
      <w:r w:rsidR="00965359">
        <w:t>m2</w:t>
      </w:r>
      <w:proofErr w:type="spellEnd"/>
      <w:r w:rsidR="00965359">
        <w:t xml:space="preserve">, dvorište </w:t>
      </w:r>
      <w:proofErr w:type="spellStart"/>
      <w:r w:rsidR="00965359">
        <w:t>811</w:t>
      </w:r>
      <w:proofErr w:type="spellEnd"/>
      <w:r w:rsidR="00965359">
        <w:t xml:space="preserve"> </w:t>
      </w:r>
      <w:proofErr w:type="spellStart"/>
      <w:r w:rsidR="00965359">
        <w:t>m2</w:t>
      </w:r>
      <w:proofErr w:type="spellEnd"/>
      <w:r w:rsidR="00965359">
        <w:t xml:space="preserve">, poslovna zgrada broj </w:t>
      </w:r>
      <w:proofErr w:type="spellStart"/>
      <w:r w:rsidR="00965359">
        <w:t>146</w:t>
      </w:r>
      <w:proofErr w:type="spellEnd"/>
      <w:r w:rsidR="00965359">
        <w:t xml:space="preserve"> Trpinjska cesta </w:t>
      </w:r>
      <w:proofErr w:type="spellStart"/>
      <w:r w:rsidR="00965359">
        <w:t>88m2</w:t>
      </w:r>
      <w:proofErr w:type="spellEnd"/>
      <w:r w:rsidR="00965359">
        <w:t xml:space="preserve">, hala, Trpinjska cesta </w:t>
      </w:r>
      <w:proofErr w:type="spellStart"/>
      <w:r w:rsidR="00965359">
        <w:t>252</w:t>
      </w:r>
      <w:proofErr w:type="spellEnd"/>
      <w:r w:rsidR="00965359">
        <w:t xml:space="preserve"> </w:t>
      </w:r>
      <w:proofErr w:type="spellStart"/>
      <w:r w:rsidR="00965359">
        <w:t>m2</w:t>
      </w:r>
      <w:proofErr w:type="spellEnd"/>
      <w:r w:rsidR="00965359">
        <w:t>.</w:t>
      </w:r>
    </w:p>
    <w:p w:rsidRDefault="00965359" w:rsidP="00965359" w:rsidR="00965359">
      <w:pPr>
        <w:ind w:left="1128"/>
        <w:jc w:val="both"/>
      </w:pPr>
    </w:p>
    <w:p w:rsidRDefault="00965359" w:rsidP="00E07872" w:rsidR="00992D4A" w:rsidRPr="00992D4A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razlučnih</w:t>
      </w:r>
      <w:proofErr w:type="spellEnd"/>
      <w:r w:rsidR="00C8461F">
        <w:rPr>
          <w:color w:val="000000"/>
        </w:rPr>
        <w:t xml:space="preserve"> vjerovnika:</w:t>
      </w:r>
      <w:r>
        <w:rPr>
          <w:color w:val="000000"/>
        </w:rPr>
        <w:t xml:space="preserve"> Hrvatska banka za obnovu i razvitak, </w:t>
      </w:r>
      <w:r w:rsidR="00C8461F">
        <w:rPr>
          <w:color w:val="000000"/>
        </w:rPr>
        <w:t xml:space="preserve">Buje – </w:t>
      </w:r>
      <w:proofErr w:type="spellStart"/>
      <w:r w:rsidR="00C8461F">
        <w:rPr>
          <w:color w:val="000000"/>
        </w:rPr>
        <w:t>export</w:t>
      </w:r>
      <w:proofErr w:type="spellEnd"/>
      <w:r w:rsidR="00C8461F">
        <w:rPr>
          <w:color w:val="000000"/>
        </w:rPr>
        <w:t xml:space="preserve"> d.d. Buje, </w:t>
      </w:r>
      <w:r>
        <w:rPr>
          <w:color w:val="000000"/>
        </w:rPr>
        <w:t>Republika Hrvatska za Ministarstvo financija, Porezna uprava, Područni ured Slavonije i Baranje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C8461F">
        <w:rPr>
          <w:bCs/>
        </w:rPr>
        <w:t>Vukovaru.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F6304E">
        <w:rPr>
          <w:bCs/>
        </w:rPr>
        <w:t>825</w:t>
      </w:r>
      <w:proofErr w:type="spellEnd"/>
      <w:r w:rsidR="00F6304E">
        <w:rPr>
          <w:bCs/>
        </w:rPr>
        <w:t>/</w:t>
      </w:r>
      <w:proofErr w:type="spellStart"/>
      <w:r w:rsidR="00F6304E">
        <w:rPr>
          <w:bCs/>
        </w:rPr>
        <w:t>16</w:t>
      </w:r>
      <w:proofErr w:type="spellEnd"/>
      <w:r w:rsidR="00F6304E">
        <w:rPr>
          <w:bCs/>
        </w:rPr>
        <w:t>-</w:t>
      </w:r>
      <w:proofErr w:type="spellStart"/>
      <w:r w:rsidR="00F6304E">
        <w:rPr>
          <w:bCs/>
        </w:rPr>
        <w:t>17</w:t>
      </w:r>
      <w:proofErr w:type="spellEnd"/>
      <w:r w:rsidR="00F6304E">
        <w:rPr>
          <w:bCs/>
        </w:rPr>
        <w:t xml:space="preserve"> od </w:t>
      </w:r>
      <w:proofErr w:type="spellStart"/>
      <w:r w:rsidR="00F6304E">
        <w:rPr>
          <w:bCs/>
        </w:rPr>
        <w:t>20</w:t>
      </w:r>
      <w:proofErr w:type="spellEnd"/>
      <w:r w:rsidR="00F6304E">
        <w:rPr>
          <w:bCs/>
        </w:rPr>
        <w:t xml:space="preserve">. siječnja </w:t>
      </w:r>
      <w:proofErr w:type="spellStart"/>
      <w:r w:rsidR="00F6304E">
        <w:rPr>
          <w:bCs/>
        </w:rPr>
        <w:t>2017</w:t>
      </w:r>
      <w:proofErr w:type="spellEnd"/>
      <w:r w:rsidR="00992D4A">
        <w:rPr>
          <w:bCs/>
        </w:rPr>
        <w:t>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proofErr w:type="spellStart"/>
      <w:r w:rsidR="00F6304E">
        <w:t>LIGNUM</w:t>
      </w:r>
      <w:proofErr w:type="spellEnd"/>
      <w:r w:rsidR="00F6304E">
        <w:t xml:space="preserve"> PRODUKT d.o.o. za građevinarstvo, preradu drveta i proizvodnju namještaja, u stečaju, Vukovar, Trpinjska Cesta </w:t>
      </w:r>
      <w:proofErr w:type="spellStart"/>
      <w:r w:rsidR="00F6304E">
        <w:t>146</w:t>
      </w:r>
      <w:proofErr w:type="spellEnd"/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FA3EE2" w:rsidP="00187695" w:rsidR="00FA3EE2">
      <w:pPr>
        <w:pStyle w:val="Tijeloteksta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FA3EE2" w:rsidP="00FA3EE2" w:rsidR="00FA3EE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825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35</w:t>
      </w:r>
      <w:proofErr w:type="spellEnd"/>
    </w:p>
    <w:p w:rsidRDefault="00FA3EE2" w:rsidP="00FA3EE2" w:rsidR="00FA3EE2">
      <w:pPr>
        <w:pStyle w:val="Tijeloteksta"/>
        <w:jc w:val="center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064C27">
        <w:rPr>
          <w:bCs/>
        </w:rPr>
        <w:t xml:space="preserve"> u</w:t>
      </w:r>
      <w:r w:rsidR="00187695">
        <w:rPr>
          <w:bCs/>
        </w:rPr>
        <w:t>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  <w:r w:rsidR="00286046">
        <w:rPr>
          <w:bCs/>
        </w:rPr>
        <w:t xml:space="preserve"> </w:t>
      </w:r>
    </w:p>
    <w:p w:rsidRDefault="00407D92" w:rsidP="00FA3EE2" w:rsidR="00407D92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proofErr w:type="spellStart"/>
      <w:r w:rsidR="007E388C">
        <w:t>1</w:t>
      </w:r>
      <w:r w:rsidR="00777CA6">
        <w:t>3</w:t>
      </w:r>
      <w:proofErr w:type="spellEnd"/>
      <w:r w:rsidR="00777CA6">
        <w:t>. rujan</w:t>
      </w:r>
      <w:r w:rsidR="007E388C">
        <w:t xml:space="preserve"> </w:t>
      </w:r>
      <w:proofErr w:type="spellStart"/>
      <w:r w:rsidR="007E388C">
        <w:t>2017</w:t>
      </w:r>
      <w:proofErr w:type="spellEnd"/>
      <w:r w:rsidR="007E388C">
        <w:t xml:space="preserve">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</w:t>
      </w:r>
      <w:r w:rsidR="00777CA6">
        <w:t xml:space="preserve">Živka </w:t>
      </w:r>
      <w:proofErr w:type="spellStart"/>
      <w:r w:rsidR="00777CA6">
        <w:t>Posavac</w:t>
      </w:r>
      <w:proofErr w:type="spellEnd"/>
    </w:p>
    <w:p w:rsidRDefault="00187396" w:rsidP="002A62A4" w:rsidR="002A03A5">
      <w:pPr>
        <w:pStyle w:val="Tijeloteksta"/>
      </w:pPr>
      <w:r>
        <w:t xml:space="preserve">2. </w:t>
      </w:r>
      <w:r w:rsidR="00D637B0">
        <w:t xml:space="preserve"> </w:t>
      </w:r>
      <w:proofErr w:type="spellStart"/>
      <w:r w:rsidR="00D637B0">
        <w:t>raz</w:t>
      </w:r>
      <w:r w:rsidR="002177A4">
        <w:t>lučni</w:t>
      </w:r>
      <w:proofErr w:type="spellEnd"/>
      <w:r w:rsidR="002177A4">
        <w:t xml:space="preserve"> vjerovnik</w:t>
      </w:r>
      <w:r w:rsidR="00064C27">
        <w:t xml:space="preserve"> Hrvatska banka za obnovu i razvitak Zagreb, Strossmayerov trg 9</w:t>
      </w:r>
    </w:p>
    <w:p w:rsidRDefault="00064C27" w:rsidP="002A62A4" w:rsidR="00064C27">
      <w:pPr>
        <w:pStyle w:val="Tijeloteksta"/>
      </w:pPr>
      <w:r>
        <w:t xml:space="preserve">3. </w:t>
      </w:r>
      <w:proofErr w:type="spellStart"/>
      <w:r>
        <w:t>razlučni</w:t>
      </w:r>
      <w:proofErr w:type="spellEnd"/>
      <w:r>
        <w:t xml:space="preserve"> vjerovnik Buje-</w:t>
      </w:r>
      <w:proofErr w:type="spellStart"/>
      <w:r>
        <w:t>export</w:t>
      </w:r>
      <w:proofErr w:type="spellEnd"/>
      <w:r>
        <w:t xml:space="preserve"> d.d. Buje, Istarska 4</w:t>
      </w:r>
    </w:p>
    <w:p w:rsidRDefault="00064C27" w:rsidP="002A62A4" w:rsidR="00064C27">
      <w:pPr>
        <w:pStyle w:val="Tijeloteksta"/>
      </w:pPr>
      <w:r>
        <w:t xml:space="preserve">4. </w:t>
      </w:r>
      <w:proofErr w:type="spellStart"/>
      <w:r>
        <w:t>razlučni</w:t>
      </w:r>
      <w:proofErr w:type="spellEnd"/>
      <w:r>
        <w:t xml:space="preserve"> vjerovnik RH MF Porezna uprava Područni ured Slavonija i Baranja </w:t>
      </w:r>
      <w:r w:rsidR="009B0B78">
        <w:t xml:space="preserve"> po </w:t>
      </w:r>
      <w:proofErr w:type="spellStart"/>
      <w:r w:rsidR="009B0B78">
        <w:t>ŽDO</w:t>
      </w:r>
      <w:proofErr w:type="spellEnd"/>
      <w:r w:rsidR="009B0B78">
        <w:t xml:space="preserve">    Vukovar</w:t>
      </w:r>
    </w:p>
    <w:p w:rsidRDefault="00064C27" w:rsidP="00187396" w:rsidR="00286046">
      <w:pPr>
        <w:pStyle w:val="Tijeloteksta"/>
        <w:jc w:val="left"/>
        <w:rPr>
          <w:bCs/>
        </w:rPr>
      </w:pPr>
      <w:r>
        <w:t>5</w:t>
      </w:r>
      <w:r w:rsidR="00407D92">
        <w:t xml:space="preserve">. </w:t>
      </w:r>
      <w:r w:rsidR="00777CA6">
        <w:rPr>
          <w:bCs/>
        </w:rPr>
        <w:t>Općinski sud u Vukovaru Zeml</w:t>
      </w:r>
      <w:r w:rsidR="00D637B0">
        <w:rPr>
          <w:bCs/>
        </w:rPr>
        <w:t>jišno- knjižni odjel</w:t>
      </w:r>
      <w:r w:rsidR="00777CA6">
        <w:rPr>
          <w:bCs/>
        </w:rPr>
        <w:t xml:space="preserve"> Vukovar</w:t>
      </w:r>
    </w:p>
    <w:p w:rsidRDefault="009B0B78" w:rsidP="00187396" w:rsidR="009B0B78">
      <w:pPr>
        <w:pStyle w:val="Tijeloteksta"/>
        <w:jc w:val="left"/>
        <w:rPr>
          <w:bCs/>
        </w:rPr>
      </w:pPr>
      <w:proofErr w:type="spellStart"/>
      <w:r>
        <w:rPr>
          <w:bCs/>
        </w:rPr>
        <w:t>6.Porezna</w:t>
      </w:r>
      <w:proofErr w:type="spellEnd"/>
      <w:r>
        <w:rPr>
          <w:bCs/>
        </w:rPr>
        <w:t xml:space="preserve"> uprava Vukovar</w:t>
      </w:r>
    </w:p>
    <w:p w:rsidRDefault="009B0B78" w:rsidP="00187396" w:rsidR="00E14B4C">
      <w:pPr>
        <w:pStyle w:val="Tijeloteksta"/>
        <w:jc w:val="left"/>
      </w:pPr>
      <w:r>
        <w:t>7</w:t>
      </w:r>
      <w:r w:rsidR="00407D92">
        <w:t xml:space="preserve">. </w:t>
      </w:r>
      <w:r w:rsidR="00E14B4C">
        <w:t xml:space="preserve">e-oglasna ploča </w:t>
      </w:r>
    </w:p>
    <w:p w:rsidRDefault="009B0B78" w:rsidP="00D637B0" w:rsidR="000C20F1">
      <w:pPr>
        <w:pStyle w:val="Tijeloteksta"/>
        <w:jc w:val="left"/>
      </w:pPr>
      <w:r>
        <w:t>8</w:t>
      </w:r>
      <w:r w:rsidR="00E14B4C">
        <w:t xml:space="preserve">. </w:t>
      </w:r>
      <w:r w:rsidR="002A03A5">
        <w:t xml:space="preserve">kal. </w:t>
      </w:r>
      <w:r w:rsidR="00702BD6">
        <w:t>16/10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4C27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76CA0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A72AE"/>
    <w:rsid w:val="005B36D4"/>
    <w:rsid w:val="005B403D"/>
    <w:rsid w:val="00607E75"/>
    <w:rsid w:val="00611476"/>
    <w:rsid w:val="00613D6E"/>
    <w:rsid w:val="00617C8B"/>
    <w:rsid w:val="006235FB"/>
    <w:rsid w:val="006702B2"/>
    <w:rsid w:val="006725D1"/>
    <w:rsid w:val="00692CA0"/>
    <w:rsid w:val="006A2859"/>
    <w:rsid w:val="006A56C2"/>
    <w:rsid w:val="00702BD6"/>
    <w:rsid w:val="00725641"/>
    <w:rsid w:val="0074711B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F36EA"/>
    <w:rsid w:val="009001D6"/>
    <w:rsid w:val="00933356"/>
    <w:rsid w:val="00936DF1"/>
    <w:rsid w:val="00965359"/>
    <w:rsid w:val="0099066D"/>
    <w:rsid w:val="00992D4A"/>
    <w:rsid w:val="00994095"/>
    <w:rsid w:val="009973F4"/>
    <w:rsid w:val="009A2E83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8461F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304E"/>
    <w:rsid w:val="00F76EF7"/>
    <w:rsid w:val="00F80660"/>
    <w:rsid w:val="00F84C31"/>
    <w:rsid w:val="00F8686C"/>
    <w:rsid w:val="00FA3EE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LIGNUM PRODUKT d.o.o. za građevinarstvo, preradu drveta i proizvodnju namještaja</izvorni_sadrzaj>
    <derivirana_varijabla naziv="DomainObject.Predmet.ProtustrankaFormated_1">  LIGNUM PRODUKT d.o.o. za građevinarstvo, preradu drveta i proizvodnju namještaja</derivirana_varijabla>
  </DomainObject.Predmet.ProtustrankaFormated>
  <DomainObject.Predmet.ProtustrankaFormatedOIB>
    <izvorni_sadrzaj>  LIGNUM PRODUKT d.o.o. za građevinarstvo, preradu drveta i proizvodnju namještaja, OIB 55071170718</izvorni_sadrzaj>
    <derivirana_varijabla naziv="DomainObject.Predmet.ProtustrankaFormatedOIB_1">  LIGNUM PRODUKT d.o.o. za građevinarstvo, preradu drveta i proizvodnju namještaja, OIB 55071170718</derivirana_varijabla>
  </DomainObject.Predmet.ProtustrankaFormatedOIB>
  <DomainObject.Predmet.ProtustrankaFormatedWithAdress>
    <izvorni_sadrzaj> LIGNUM PRODUKT d.o.o. za građevinarstvo, preradu drveta i proizvodnju namještaja, Trpinjska Cesta 146, 32000 Vukovar</izvorni_sadrzaj>
    <derivirana_varijabla naziv="DomainObject.Predmet.ProtustrankaFormatedWithAdress_1"> LIGNUM PRODUKT d.o.o. za građevinarstvo, preradu drveta i proizvodnju namještaja, Trpinjska Cesta 146, 32000 Vukovar</derivirana_varijabla>
  </DomainObject.Predmet.ProtustrankaFormatedWithAdress>
  <DomainObject.Predmet.ProtustrankaFormatedWithAdressOIB>
    <izvorni_sadrzaj> LIGNUM PRODUKT d.o.o. za građevinarstvo, preradu drveta i proizvodnju namještaja, OIB 55071170718, Trpinjska Cesta 146, 32000 Vukovar</izvorni_sadrzaj>
    <derivirana_varijabla naziv="DomainObject.Predmet.ProtustrankaFormatedWithAdressOIB_1"> LIGNUM PRODUKT d.o.o. za građevinarstvo, preradu drveta i proizvodnju namještaja, OIB 55071170718, Trpinjska Cesta 146, 32000 Vukovar</derivirana_varijabla>
  </DomainObject.Predmet.ProtustrankaFormatedWithAdressOIB>
  <DomainObject.Predmet.ProtustrankaWithAdress>
    <izvorni_sadrzaj>LIGNUM PRODUKT d.o.o. za građevinarstvo, preradu drveta i proizvodnju namještaja Trpinjska Cesta 146, 32000 Vukovar</izvorni_sadrzaj>
    <derivirana_varijabla naziv="DomainObject.Predmet.ProtustrankaWithAdress_1">LIGNUM PRODUKT d.o.o. za građevinarstvo, preradu drveta i proizvodnju namještaja Trpinjska Cesta 146, 32000 Vukovar</derivirana_varijabla>
  </DomainObject.Predmet.ProtustrankaWithAdress>
  <DomainObject.Predmet.ProtustrankaWithAdressOIB>
    <izvorni_sadrzaj>LIGNUM PRODUKT d.o.o. za građevinarstvo, preradu drveta i proizvodnju namještaja, OIB 55071170718, Trpinjska Cesta 146, 32000 Vukovar</izvorni_sadrzaj>
    <derivirana_varijabla naziv="DomainObject.Predmet.ProtustrankaWithAdressOIB_1">LIGNUM PRODUKT d.o.o. za građevinarstvo, preradu drveta i proizvodnju namještaja, OIB 55071170718, Trpinjska Cesta 146, 32000 Vukovar</derivirana_varijabla>
  </DomainObject.Predmet.ProtustrankaWithAdressOIB>
  <DomainObject.Predmet.ProtustrankaNazivFormated>
    <izvorni_sadrzaj>LIGNUM PRODUKT d.o.o. za građevinarstvo, preradu drveta i proizvodnju namještaja</izvorni_sadrzaj>
    <derivirana_varijabla naziv="DomainObject.Predmet.ProtustrankaNazivFormated_1">LIGNUM PRODUKT d.o.o. za građevinarstvo, preradu drveta i proizvodnju namještaja</derivirana_varijabla>
  </DomainObject.Predmet.ProtustrankaNazivFormated>
  <DomainObject.Predmet.ProtustrankaNazivFormatedOIB>
    <izvorni_sadrzaj>LIGNUM PRODUKT d.o.o. za građevinarstvo, preradu drveta i proizvodnju namještaja, OIB 55071170718</izvorni_sadrzaj>
    <derivirana_varijabla naziv="DomainObject.Predmet.ProtustrankaNazivFormatedOIB_1">LIGNUM PRODUKT d.o.o. za građevinarstvo, preradu drveta i proizvodnju namještaja, OIB 55071170718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LIGNUM PRODUKT d.o.o. za građevinarstvo, preradu drveta i proizvodnju namještaja</item>
    </izvorni_sadrzaj>
    <derivirana_varijabla naziv="DomainObject.Predmet.ProtuStrankaListFormated_1">
      <item>LIGNUM PRODUKT d.o.o. za građevinarstvo, preradu drveta i proizvodnju namještaja</item>
    </derivirana_varijabla>
  </DomainObject.Predmet.ProtuStrankaListFormated>
  <DomainObject.Predmet.ProtuStrankaListFormatedOIB>
    <izvorni_sadrzaj>
      <item>LIGNUM PRODUKT d.o.o. za građevinarstvo, preradu drveta i proizvodnju namještaja, OIB 55071170718</item>
    </izvorni_sadrzaj>
    <derivirana_varijabla naziv="DomainObject.Predmet.ProtuStrankaListFormatedOIB_1">
      <item>LIGNUM PRODUKT d.o.o. za građevinarstvo, preradu drveta i proizvodnju namještaja, OIB 55071170718</item>
    </derivirana_varijabla>
  </DomainObject.Predmet.ProtuStrankaListFormatedOIB>
  <DomainObject.Predmet.ProtuStrankaListFormatedWithAdress>
    <izvorni_sadrzaj>
      <item>LIGNUM PRODUKT d.o.o. za građevinarstvo, preradu drveta i proizvodnju namještaja, Trpinjska Cesta 146, 32000 Vukovar</item>
    </izvorni_sadrzaj>
    <derivirana_varijabla naziv="DomainObject.Predmet.ProtuStrankaListFormatedWithAdress_1">
      <item>LIGNUM PRODUKT d.o.o. za građevinarstvo, preradu drveta i proizvodnju namještaja, Trpinjska Cesta 146, 32000 Vukovar</item>
    </derivirana_varijabla>
  </DomainObject.Predmet.ProtuStrankaListFormatedWithAdress>
  <DomainObject.Predmet.ProtuStrankaListFormatedWithAdressOIB>
    <izvorni_sadrzaj>
      <item>LIGNUM PRODUKT d.o.o. za građevinarstvo, preradu drveta i proizvodnju namještaja, OIB 55071170718, Trpinjska Cesta 146, 32000 Vukovar</item>
    </izvorni_sadrzaj>
    <derivirana_varijabla naziv="DomainObject.Predmet.ProtuStrankaListFormatedWithAdressOIB_1">
      <item>LIGNUM PRODUKT d.o.o. za građevinarstvo, preradu drveta i proizvodnju namještaja, OIB 55071170718, Trpinjska Cesta 146, 32000 Vukovar</item>
    </derivirana_varijabla>
  </DomainObject.Predmet.ProtuStrankaListFormatedWithAdressOIB>
  <DomainObject.Predmet.ProtuStrankaListNazivFormated>
    <izvorni_sadrzaj>
      <item>LIGNUM PRODUKT d.o.o. za građevinarstvo, preradu drveta i proizvodnju namještaja</item>
    </izvorni_sadrzaj>
    <derivirana_varijabla naziv="DomainObject.Predmet.ProtuStrankaListNazivFormated_1">
      <item>LIGNUM PRODUKT d.o.o. za građevinarstvo, preradu drveta i proizvodnju namještaja</item>
    </derivirana_varijabla>
  </DomainObject.Predmet.ProtuStrankaListNazivFormated>
  <DomainObject.Predmet.ProtuStrankaListNazivFormatedOIB>
    <izvorni_sadrzaj>
      <item>LIGNUM PRODUKT d.o.o. za građevinarstvo, preradu drveta i proizvodnju namještaja, OIB 55071170718</item>
    </izvorni_sadrzaj>
    <derivirana_varijabla naziv="DomainObject.Predmet.ProtuStrankaListNazivFormatedOIB_1">
      <item>LIGNUM PRODUKT d.o.o. za građevinarstvo, preradu drveta i proizvodnju namještaja, OIB 55071170718</item>
    </derivirana_varijabla>
  </DomainObject.Predmet.ProtuStrankaListNazivFormatedOIB>
  <DomainObject.Predmet.OstaliListFormated>
    <izvorni_sadrzaj>
      <item>ŽDO VUKOVAR</item>
      <item>Živka Posavac</item>
      <item>Anđelko Čuljak</item>
    </izvorni_sadrzaj>
    <derivirana_varijabla naziv="DomainObject.Predmet.OstaliListFormated_1">
      <item>ŽDO VUKOVAR</item>
      <item>Živka Posavac</item>
      <item>Anđelko Čuljak</item>
    </derivirana_varijabla>
  </DomainObject.Predmet.OstaliListFormated>
  <DomainObject.Predmet.OstaliListFormatedOIB>
    <izvorni_sadrzaj>
      <item>ŽDO VUKOVAR</item>
      <item>Živka Posavac, OIB 99335812289</item>
      <item>Anđelko Čuljak, OIB 37430429864</item>
    </izvorni_sadrzaj>
    <derivirana_varijabla naziv="DomainObject.Predmet.OstaliListFormatedOIB_1">
      <item>ŽDO VUKOVAR</item>
      <item>Živka Posavac, OIB 99335812289</item>
      <item>Anđelko Čuljak, OIB 37430429864</item>
    </derivirana_varijabla>
  </DomainObject.Predmet.OstaliListFormatedOIB>
  <DomainObject.Predmet.OstaliListFormatedWithAdress>
    <izvorni_sadrzaj>
      <item>ŽDO VUKOVAR</item>
      <item>Živka Posavac, Risnjačka 10, 31431 Čepin</item>
      <item>Anđelko Čuljak, Ulica Dragutina Žanića-karle 25, 32100 Vinkovci</item>
    </izvorni_sadrzaj>
    <derivirana_varijabla naziv="DomainObject.Predmet.OstaliListFormatedWithAdress_1">
      <item>ŽDO VUKOVAR</item>
      <item>Živka Posavac, Risnjačka 10, 31431 Čepin</item>
      <item>Anđelko Čuljak, Ulica Dragutina Žanića-karle 25, 32100 Vinkovci</item>
    </derivirana_varijabla>
  </DomainObject.Predmet.OstaliListFormatedWithAdress>
  <DomainObject.Predmet.OstaliListFormatedWithAdressOIB>
    <izvorni_sadrzaj>
      <item>ŽDO VUKOVAR</item>
      <item>Živka Posavac, OIB 99335812289, Risnjačka 10, 31431 Čepin</item>
      <item>Anđelko Čuljak, OIB 37430429864, Ulica Dragutina Žanića-karle 25, 32100 Vinkovci</item>
    </izvorni_sadrzaj>
    <derivirana_varijabla naziv="DomainObject.Predmet.OstaliListFormatedWithAdressOIB_1">
      <item>ŽDO VUKOVAR</item>
      <item>Živka Posavac, OIB 99335812289, Risnjačka 10, 31431 Čepin</item>
      <item>Anđelko Čuljak, OIB 37430429864, Ulica Dragutina Žanića-karle 25, 32100 Vinkovci</item>
    </derivirana_varijabla>
  </DomainObject.Predmet.OstaliListFormatedWithAdressOIB>
  <DomainObject.Predmet.OstaliListNazivFormated>
    <izvorni_sadrzaj>
      <item>ŽDO VUKOVAR</item>
      <item>Živka Posavac</item>
      <item>Anđelko Čuljak</item>
    </izvorni_sadrzaj>
    <derivirana_varijabla naziv="DomainObject.Predmet.OstaliListNazivFormated_1">
      <item>ŽDO VUKOVAR</item>
      <item>Živka Posavac</item>
      <item>Anđelko Čuljak</item>
    </derivirana_varijabla>
  </DomainObject.Predmet.OstaliListNazivFormated>
  <DomainObject.Predmet.OstaliListNazivFormatedOIB>
    <izvorni_sadrzaj>
      <item>ŽDO VUKOVAR</item>
      <item>Živka Posavac, OIB 99335812289</item>
      <item>Anđelko Čuljak, OIB 37430429864</item>
    </izvorni_sadrzaj>
    <derivirana_varijabla naziv="DomainObject.Predmet.OstaliListNazivFormatedOIB_1">
      <item>ŽDO VUKOVAR</item>
      <item>Živka Posavac, OIB 99335812289</item>
      <item>Anđelko Čuljak, OIB 37430429864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LIGNUM PRODUKT d.o.o. za građevinarstvo, preradu drveta i proizvodnju namještaja</izvorni_sadrzaj>
    <derivirana_varijabla naziv="DomainObject.Predmet.ProtustrankaIDrugi_1">LIGNUM PRODUKT d.o.o. za građevinarstvo, preradu drveta i proizvodnju namještaja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LIGNUM PRODUKT d.o.o. za građevinarstvo, preradu drveta i proizvodnju namještaja, OIB 55071170718, Trpinjska Cesta 146, 32000 Vukovar</izvorni_sadrzaj>
    <derivirana_varijabla naziv="DomainObject.Predmet.ProtustrankaIDrugiAdressOIB_1">LIGNUM PRODUKT d.o.o. za građevinarstvo, preradu drveta i proizvodnju namještaja, OIB 55071170718, Trpinjska Cesta 146,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 PRODUKT d.o.o. za građevinarstvo, preradu drveta i proizvodnju namještaja</item>
      <item>RH MF POREZNA UPRAVA POREZNO MJESTO VUKOVAR</item>
      <item>ŽDO VUKOVAR</item>
      <item>Živka Posavac</item>
      <item>Anđelko Čuljak</item>
    </izvorni_sadrzaj>
    <derivirana_varijabla naziv="DomainObject.Predmet.SudioniciListNaziv_1">
      <item>LIGNUM PRODUKT d.o.o. za građevinarstvo, preradu drveta i proizvodnju namještaja</item>
      <item>RH MF POREZNA UPRAVA POREZNO MJESTO VUKOVAR</item>
      <item>ŽDO VUKOVAR</item>
      <item>Živka Posavac</item>
      <item>Anđelko Čuljak</item>
    </derivirana_varijabla>
  </DomainObject.Predmet.SudioniciListNaziv>
  <DomainObject.Predmet.SudioniciListAdressOIB>
    <izvorni_sadrzaj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izvorni_sadrzaj>
    <derivirana_varijabla naziv="DomainObject.Predmet.SudioniciListAdressOIB_1">
      <item>LIGNUM PRODUKT d.o.o. za građevinarstvo, preradu drveta i proizvodnju namještaja, OIB 55071170718, Trpinjska Cesta 146,32000 Vukovar</item>
      <item>RH MF POREZNA UPRAVA POREZNO MJESTO VUKOVAR, OIB 18683136487</item>
      <item>ŽDO VUKOVAR</item>
      <item>Živka Posavac, OIB 99335812289, Risnjačka 10,31431 Čepin</item>
      <item>Anđelko Čuljak, OIB 37430429864, Ulica Dragutina Žanića-karle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55071170718</item>
      <item>, OIB 18683136487</item>
      <item>, OIB null</item>
      <item>, OIB 99335812289</item>
      <item>, OIB 37430429864</item>
    </izvorni_sadrzaj>
    <derivirana_varijabla naziv="DomainObject.Predmet.SudioniciListNazivOIB_1">
      <item>, OIB 55071170718</item>
      <item>, OIB 18683136487</item>
      <item>, OIB null</item>
      <item>, OIB 99335812289</item>
      <item>, OIB 37430429864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93DFF-21D0-4970-A18F-9F00F8E95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2557</properties:Characters>
  <properties:Lines>94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2017-09-13T06:51:00Z</dcterms:created>
  <dc:creator>hermanj</dc:creator>
  <cp:lastModifiedBy>Maja Kocijan</cp:lastModifiedBy>
  <cp:lastPrinted>2017-09-13T07:07:00Z</cp:lastPrinted>
  <dcterms:modified xmlns:xsi="http://www.w3.org/2001/XMLSchema-instance" xsi:type="dcterms:W3CDTF">2017-09-13T07:16:00Z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