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f0262b0" w14:paraId="f0262b0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A17E75">
        <w:rPr>
          <w:sz w:val="24"/>
        </w:rPr>
        <w:t>75. St-6527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A17E75" w:rsidRPr="00A17E75">
        <w:rPr>
          <w:sz w:val="24"/>
          <w:szCs w:val="24"/>
        </w:rPr>
        <w:t>I.D.V. POSLOVANJE d.o.o., Zagreb, Slavonska avenija 3, OIB: 28489111649</w:t>
      </w:r>
      <w:r w:rsidR="00442F90" w:rsidRPr="008600EF">
        <w:rPr>
          <w:sz w:val="24"/>
          <w:szCs w:val="24"/>
        </w:rPr>
        <w:t xml:space="preserve">, dana </w:t>
      </w:r>
      <w:r w:rsidR="00970647">
        <w:rPr>
          <w:sz w:val="24"/>
          <w:szCs w:val="24"/>
        </w:rPr>
        <w:t>18</w:t>
      </w:r>
      <w:r w:rsidR="00442F90">
        <w:rPr>
          <w:sz w:val="24"/>
          <w:szCs w:val="24"/>
        </w:rPr>
        <w:t xml:space="preserve">. </w:t>
      </w:r>
      <w:r w:rsidR="00A146E0">
        <w:rPr>
          <w:sz w:val="24"/>
          <w:szCs w:val="24"/>
        </w:rPr>
        <w:t xml:space="preserve">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>
        <w:rPr>
          <w:sz w:val="24"/>
          <w:szCs w:val="24"/>
        </w:rPr>
        <w:t>18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146E0">
        <w:rPr>
          <w:sz w:val="24"/>
          <w:szCs w:val="24"/>
        </w:rPr>
        <w:t xml:space="preserve">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05512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665658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A146E0">
          <w:rPr>
            <w:sz w:val="24"/>
            <w:szCs w:val="24"/>
          </w:rPr>
          <w:t>75. St-6527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03A8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65658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B319E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46E0"/>
    <w:rsid w:val="00A17588"/>
    <w:rsid w:val="00A17E75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52B8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665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65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65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65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65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665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65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65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65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65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6527</izvorni_sadrzaj>
    <derivirana_varijabla naziv="DomainObject.Predmet.Broj_1">6527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St-6527/2015</izvorni_sadrzaj>
    <derivirana_varijabla naziv="DomainObject.Predmet.OznakaBroj_1">St-6527/2015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I.D.V. POSLOVANJE d.o.o.  za trgovinu i usluge zastupanog po punomoćniku Tomislav Jelinčić</izvorni_sadrzaj>
    <derivirana_varijabla naziv="DomainObject.Predmet.ProtustrankaFormated_1">  I.D.V. POSLOVANJE d.o.o.  za trgovinu i usluge zastupanog po punomoćniku Tomislav Jelinčić</derivirana_varijabla>
  </DomainObject.Predmet.ProtustrankaFormated>
  <DomainObject.Predmet.ProtustrankaFormatedOIB>
    <izvorni_sadrzaj>  I.D.V. POSLOVANJE d.o.o.  za trgovinu i usluge, OIB 28489111649 zastupanog po punomoćniku Tomislav Jelinčić</izvorni_sadrzaj>
    <derivirana_varijabla naziv="DomainObject.Predmet.ProtustrankaFormatedOIB_1">  I.D.V. POSLOVANJE d.o.o.  za trgovinu i usluge, OIB 28489111649 zastupanog po punomoćniku Tomislav Jelinčić</derivirana_varijabla>
  </DomainObject.Predmet.ProtustrankaFormatedOIB>
  <DomainObject.Predmet.ProtustrankaFormatedWithAdress>
    <izvorni_sadrzaj> I.D.V. POSLOVANJE d.o.o.  za trgovinu i usluge, Slavonska avenija 3, 10000 Zagreb zastupanog po punomoćniku Tomislav Jelinčić</izvorni_sadrzaj>
    <derivirana_varijabla naziv="DomainObject.Predmet.ProtustrankaFormatedWithAdress_1"> I.D.V. POSLOVANJE d.o.o.  za trgovinu i usluge, Slavonska avenija 3, 10000 Zagreb zastupanog po punomoćniku Tomislav Jelinčić</derivirana_varijabla>
  </DomainObject.Predmet.ProtustrankaFormatedWithAdress>
  <DomainObject.Predmet.ProtustrankaFormatedWithAdressOIB>
    <izvorni_sadrzaj> I.D.V. POSLOVANJE d.o.o.  za trgovinu i usluge, OIB 28489111649, Slavonska avenija 3, 10000 Zagreb zastupanog po punomoćniku Tomislav Jelinčić</izvorni_sadrzaj>
    <derivirana_varijabla naziv="DomainObject.Predmet.ProtustrankaFormatedWithAdressOIB_1"> I.D.V. POSLOVANJE d.o.o.  za trgovinu i usluge, OIB 28489111649, Slavonska avenija 3, 10000 Zagreb zastupanog po punomoćniku Tomislav Jelinčić</derivirana_varijabla>
  </DomainObject.Predmet.ProtustrankaFormatedWithAdressOIB>
  <DomainObject.Predmet.ProtustrankaWithAdress>
    <izvorni_sadrzaj>I.D.V. POSLOVANJE d.o.o.  za trgovinu i usluge Slavonska avenija 3, 10000 Zagreb</izvorni_sadrzaj>
    <derivirana_varijabla naziv="DomainObject.Predmet.ProtustrankaWithAdress_1">I.D.V. POSLOVANJE d.o.o.  za trgovinu i usluge Slavonska avenija 3, 10000 Zagreb</derivirana_varijabla>
  </DomainObject.Predmet.ProtustrankaWithAdress>
  <DomainObject.Predmet.ProtustrankaWithAdressOIB>
    <izvorni_sadrzaj>I.D.V. POSLOVANJE d.o.o.  za trgovinu i usluge, OIB 28489111649, Slavonska avenija 3, 10000 Zagreb</izvorni_sadrzaj>
    <derivirana_varijabla naziv="DomainObject.Predmet.ProtustrankaWithAdressOIB_1">I.D.V. POSLOVANJE d.o.o.  za trgovinu i usluge, OIB 28489111649, Slavonska avenija 3, 10000 Zagreb</derivirana_varijabla>
  </DomainObject.Predmet.ProtustrankaWithAdressOIB>
  <DomainObject.Predmet.ProtustrankaNazivFormated>
    <izvorni_sadrzaj>I.D.V. POSLOVANJE d.o.o.  za trgovinu i usluge</izvorni_sadrzaj>
    <derivirana_varijabla naziv="DomainObject.Predmet.ProtustrankaNazivFormated_1">I.D.V. POSLOVANJE d.o.o.  za trgovinu i usluge</derivirana_varijabla>
  </DomainObject.Predmet.ProtustrankaNazivFormated>
  <DomainObject.Predmet.ProtustrankaNazivFormatedOIB>
    <izvorni_sadrzaj>I.D.V. POSLOVANJE d.o.o.  za trgovinu i usluge, OIB 28489111649</izvorni_sadrzaj>
    <derivirana_varijabla naziv="DomainObject.Predmet.ProtustrankaNazivFormatedOIB_1">I.D.V. POSLOVANJE d.o.o.  za trgovinu i usluge, OIB 28489111649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I.D.V. POSLOVANJE d.o.o.  za trgovinu i usluge zastupanog po punomoćniku Tomislav Jelinčić</item>
    </izvorni_sadrzaj>
    <derivirana_varijabla naziv="DomainObject.Predmet.ProtuStrankaListFormated_1">
      <item>I.D.V. POSLOVANJE d.o.o.  za trgovinu i usluge zastupanog po punomoćniku Tomislav Jelinčić</item>
    </derivirana_varijabla>
  </DomainObject.Predmet.ProtuStrankaListFormated>
  <DomainObject.Predmet.ProtuStrankaListFormatedOIB>
    <izvorni_sadrzaj>
      <item>I.D.V. POSLOVANJE d.o.o.  za trgovinu i usluge, OIB 28489111649 zastupanog po punomoćniku Tomislav Jelinčić</item>
    </izvorni_sadrzaj>
    <derivirana_varijabla naziv="DomainObject.Predmet.ProtuStrankaListFormatedOIB_1">
      <item>I.D.V. POSLOVANJE d.o.o.  za trgovinu i usluge, OIB 28489111649 zastupanog po punomoćniku Tomislav Jelinčić</item>
    </derivirana_varijabla>
  </DomainObject.Predmet.ProtuStrankaListFormatedOIB>
  <DomainObject.Predmet.ProtuStrankaListFormatedWithAdress>
    <izvorni_sadrzaj>
      <item>I.D.V. POSLOVANJE d.o.o.  za trgovinu i usluge, Slavonska avenija 3, 10000 Zagreb zastupanog po punomoćniku Tomislav Jelinčić</item>
    </izvorni_sadrzaj>
    <derivirana_varijabla naziv="DomainObject.Predmet.ProtuStrankaListFormatedWithAdress_1">
      <item>I.D.V. POSLOVANJE d.o.o.  za trgovinu i usluge, Slavonska avenija 3, 10000 Zagreb zastupanog po punomoćniku Tomislav Jelinčić</item>
    </derivirana_varijabla>
  </DomainObject.Predmet.ProtuStrankaListFormatedWithAdress>
  <DomainObject.Predmet.ProtuStrankaListFormatedWithAdressOIB>
    <izvorni_sadrzaj>
      <item>I.D.V. POSLOVANJE d.o.o.  za trgovinu i usluge, OIB 28489111649, Slavonska avenija 3, 10000 Zagreb zastupanog po punomoćniku Tomislav Jelinčić</item>
    </izvorni_sadrzaj>
    <derivirana_varijabla naziv="DomainObject.Predmet.ProtuStrankaListFormatedWithAdressOIB_1">
      <item>I.D.V. POSLOVANJE d.o.o.  za trgovinu i usluge, OIB 28489111649, Slavonska avenija 3, 10000 Zagreb zastupanog po punomoćniku Tomislav Jelinčić</item>
    </derivirana_varijabla>
  </DomainObject.Predmet.ProtuStrankaListFormatedWithAdressOIB>
  <DomainObject.Predmet.ProtuStrankaListNazivFormated>
    <izvorni_sadrzaj>
      <item>I.D.V. POSLOVANJE d.o.o.  za trgovinu i usluge</item>
    </izvorni_sadrzaj>
    <derivirana_varijabla naziv="DomainObject.Predmet.ProtuStrankaListNazivFormated_1">
      <item>I.D.V. POSLOVANJE d.o.o.  za trgovinu i usluge</item>
    </derivirana_varijabla>
  </DomainObject.Predmet.ProtuStrankaListNazivFormated>
  <DomainObject.Predmet.ProtuStrankaListNazivFormatedOIB>
    <izvorni_sadrzaj>
      <item>I.D.V. POSLOVANJE d.o.o.  za trgovinu i usluge, OIB 28489111649</item>
    </izvorni_sadrzaj>
    <derivirana_varijabla naziv="DomainObject.Predmet.ProtuStrankaListNazivFormatedOIB_1">
      <item>I.D.V. POSLOVANJE d.o.o.  za trgovinu i usluge, OIB 28489111649</item>
    </derivirana_varijabla>
  </DomainObject.Predmet.ProtuStrankaListNazivFormatedOIB>
  <DomainObject.Predmet.OstaliListFormated>
    <izvorni_sadrzaj>
      <item>Tomislav Jelinčić punomoćnik sudionika u postupku I.D.V. POSLOVANJE d.o.o.  za trgovinu i usluge</item>
    </izvorni_sadrzaj>
    <derivirana_varijabla naziv="DomainObject.Predmet.OstaliListFormated_1">
      <item>Tomislav Jelinčić punomoćnik sudionika u postupku I.D.V. POSLOVANJE d.o.o.  za trgovinu i usluge</item>
    </derivirana_varijabla>
  </DomainObject.Predmet.OstaliListFormated>
  <DomainObject.Predmet.OstaliListFormatedOIB>
    <izvorni_sadrzaj>
      <item>Tomislav Jelinčić, OIB 90928183232 punomoćnik sudionika u postupku I.D.V. POSLOVANJE d.o.o.  za trgovinu i usluge</item>
    </izvorni_sadrzaj>
    <derivirana_varijabla naziv="DomainObject.Predmet.OstaliListFormatedOIB_1">
      <item>Tomislav Jelinčić, OIB 90928183232 punomoćnik sudionika u postupku I.D.V. POSLOVANJE d.o.o.  za trgovinu i usluge</item>
    </derivirana_varijabla>
  </DomainObject.Predmet.OstaliListFormatedOIB>
  <DomainObject.Predmet.OstaliListFormatedWithAdress>
    <izvorni_sadrzaj>
      <item>Tomislav Jelinčić, Orešje 3, 10000 Zagreb punomoćnik sudionika u postupku I.D.V. POSLOVANJE d.o.o.  za trgovinu i usluge</item>
    </izvorni_sadrzaj>
    <derivirana_varijabla naziv="DomainObject.Predmet.OstaliListFormatedWithAdress_1">
      <item>Tomislav Jelinčić, Orešje 3, 10000 Zagreb punomoćnik sudionika u postupku I.D.V. POSLOVANJE d.o.o.  za trgovinu i usluge</item>
    </derivirana_varijabla>
  </DomainObject.Predmet.OstaliListFormatedWithAdress>
  <DomainObject.Predmet.OstaliListFormatedWithAdressOIB>
    <izvorni_sadrzaj>
      <item>Tomislav Jelinčić, OIB 90928183232, Orešje 3, 10000 Zagreb punomoćnik sudionika u postupku I.D.V. POSLOVANJE d.o.o.  za trgovinu i usluge</item>
    </izvorni_sadrzaj>
    <derivirana_varijabla naziv="DomainObject.Predmet.OstaliListFormatedWithAdressOIB_1">
      <item>Tomislav Jelinčić, OIB 90928183232, Orešje 3, 10000 Zagreb punomoćnik sudionika u postupku I.D.V. POSLOVANJE d.o.o.  za trgovinu i usluge</item>
    </derivirana_varijabla>
  </DomainObject.Predmet.OstaliListFormatedWithAdressOIB>
  <DomainObject.Predmet.OstaliListNazivFormated>
    <izvorni_sadrzaj>
      <item>Tomislav Jelinčić</item>
    </izvorni_sadrzaj>
    <derivirana_varijabla naziv="DomainObject.Predmet.OstaliListNazivFormated_1">
      <item>Tomislav Jelinčić</item>
    </derivirana_varijabla>
  </DomainObject.Predmet.OstaliListNazivFormated>
  <DomainObject.Predmet.OstaliListNazivFormatedOIB>
    <izvorni_sadrzaj>
      <item>Tomislav Jelinčić, OIB 90928183232</item>
    </izvorni_sadrzaj>
    <derivirana_varijabla naziv="DomainObject.Predmet.OstaliListNazivFormatedOIB_1">
      <item>Tomislav Jelinčić, OIB 90928183232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I.D.V. POSLOVANJE d.o.o.  za trgovinu i usluge</izvorni_sadrzaj>
    <derivirana_varijabla naziv="DomainObject.Predmet.ProtustrankaIDrugi_1">I.D.V. POSLOVANJE d.o.o. 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I.D.V. POSLOVANJE d.o.o.  za trgovinu i usluge, OIB 28489111649, Slavonska avenija 3, 10000 Zagreb</izvorni_sadrzaj>
    <derivirana_varijabla naziv="DomainObject.Predmet.ProtustrankaIDrugiAdressOIB_1">I.D.V. POSLOVANJE d.o.o.  za trgovinu i usluge, OIB 28489111649,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I.D.V. POSLOVANJE d.o.o.  za trgovinu i usluge</item>
      <item>Tomislav Jelinčić</item>
    </izvorni_sadrzaj>
    <derivirana_varijabla naziv="DomainObject.Predmet.SudioniciListNaziv_1">
      <item>FINA Regionalni centar Zagreb</item>
      <item>I.D.V. POSLOVANJE d.o.o.  za trgovinu i usluge</item>
      <item>Tomislav Jelinčić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I.D.V. POSLOVANJE d.o.o.  za trgovinu i usluge, OIB 28489111649, Slavonska avenija 3,10000 Zagreb</item>
      <item>Tomislav Jelinčić, OIB 90928183232, Orešje 3,10000 Zagreb</item>
    </izvorni_sadrzaj>
    <derivirana_varijabla naziv="DomainObject.Predmet.SudioniciListAdressOIB_1">
      <item>FINA Regionalni centar Zagreb, OIB 85821130368, Trg svibanjskih žrtava 1995. br.1,10000 Zagreb</item>
      <item>I.D.V. POSLOVANJE d.o.o.  za trgovinu i usluge, OIB 28489111649, Slavonska avenija 3,10000 Zagreb</item>
      <item>Tomislav Jelinčić, OIB 90928183232, Orešje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28489111649</item>
      <item>, OIB 90928183232</item>
    </izvorni_sadrzaj>
    <derivirana_varijabla naziv="DomainObject.Predmet.SudioniciListNazivOIB_1">
      <item>, OIB 85821130368</item>
      <item>, OIB 28489111649</item>
      <item>, OIB 90928183232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2044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2015-12-18T10:28:00Z</dcterms:created>
  <dc:creator>Korisnik</dc:creator>
  <cp:lastModifiedBy>Anita Ban</cp:lastModifiedBy>
  <cp:lastPrinted>2015-12-18T10:29:00Z</cp:lastPrinted>
  <dcterms:modified xmlns:xsi="http://www.w3.org/2001/XMLSchema-instance" xsi:type="dcterms:W3CDTF">2015-12-18T10:31:00Z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