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ce52" w14:paraId="23dce52" w:rsidRDefault="00963623" w:rsidP="00963623" w:rsidR="00963623">
      <w:pPr>
        <w:jc w:val="right"/>
        <w15:collapsed w:val="false"/>
        <w:rPr>
          <w:b/>
        </w:rPr>
      </w:pPr>
      <w:bookmarkStart w:name="_GoBack" w:id="0"/>
      <w:bookmarkEnd w:id="0"/>
    </w:p>
    <w:p w:rsidRDefault="00963623" w:rsidP="00963623" w:rsidR="00963623">
      <w:pPr>
        <w:jc w:val="right"/>
      </w:pPr>
      <w:r>
        <w:t xml:space="preserve">  Poslovni broj 1 St-</w:t>
      </w:r>
      <w:r w:rsidR="00DD3ECB">
        <w:t>709/16-17</w:t>
      </w:r>
    </w:p>
    <w:p w:rsidRDefault="00963623" w:rsidP="00963623" w:rsidR="00963623"/>
    <w:p w:rsidRDefault="00963623" w:rsidP="00963623" w:rsidR="00963623">
      <w:r>
        <w:t>REPUBLIKA HRVATSKA</w:t>
      </w:r>
    </w:p>
    <w:p w:rsidRDefault="00963623" w:rsidP="00963623" w:rsidR="00963623">
      <w:r>
        <w:t xml:space="preserve">TRGOVAČKI </w:t>
      </w:r>
      <w:smartTag w:element="PersonName" w:uri="urn:schemas-microsoft-com:office:smarttags">
        <w:smartTagPr>
          <w:attr w:val="SUD U" w:name="ProductID"/>
        </w:smartTagPr>
        <w:r>
          <w:t>SUD U</w:t>
        </w:r>
      </w:smartTag>
      <w:r>
        <w:t xml:space="preserve"> ZADRU</w:t>
      </w:r>
    </w:p>
    <w:p w:rsidRDefault="00963623" w:rsidP="00963623" w:rsidR="00963623">
      <w:r>
        <w:t>Dr. Franje Tuđmana 35</w:t>
      </w:r>
      <w:r>
        <w:tab/>
      </w:r>
      <w:r>
        <w:tab/>
      </w:r>
      <w:r>
        <w:tab/>
        <w:t xml:space="preserve">          </w:t>
      </w:r>
    </w:p>
    <w:p w:rsidRDefault="00963623" w:rsidP="00963623" w:rsidR="00963623">
      <w:pPr>
        <w:jc w:val="center"/>
      </w:pPr>
    </w:p>
    <w:p w:rsidRDefault="00963623" w:rsidP="00963623" w:rsidR="00963623">
      <w:pPr>
        <w:jc w:val="center"/>
      </w:pPr>
    </w:p>
    <w:p w:rsidRDefault="00963623" w:rsidP="00963623" w:rsidR="00963623">
      <w:pPr>
        <w:jc w:val="center"/>
      </w:pPr>
      <w:r>
        <w:t>R E P U B L I KA   H R V A T S K A</w:t>
      </w:r>
    </w:p>
    <w:p w:rsidRDefault="00963623" w:rsidP="00963623" w:rsidR="00963623">
      <w:pPr>
        <w:jc w:val="center"/>
      </w:pPr>
    </w:p>
    <w:p w:rsidRDefault="00963623" w:rsidP="00963623" w:rsidR="00963623">
      <w:pPr>
        <w:jc w:val="center"/>
      </w:pPr>
      <w:r>
        <w:t>R J E Š E N J E</w:t>
      </w:r>
    </w:p>
    <w:p w:rsidRDefault="00963623" w:rsidP="00963623" w:rsidR="00963623"/>
    <w:p w:rsidRDefault="00963623" w:rsidP="00963623" w:rsidR="00963623"/>
    <w:p w:rsidRDefault="00963623" w:rsidP="00963623" w:rsidR="00963623">
      <w:pPr>
        <w:ind w:firstLine="708"/>
        <w:jc w:val="both"/>
      </w:pPr>
      <w:r>
        <w:t xml:space="preserve">Trgovački sud u Zadru (OIB:39670464653), po sutkinji ovog suda Ardeni Bajlo, povodom prijedloga za otvaranje stečajnog postupka na imovini stečajnog dužnika </w:t>
      </w:r>
      <w:r w:rsidR="00DD3ECB">
        <w:t>A&amp;K COMMERCE, d.o.o., Šibenik, Stara Cesta 32, OIB: 40725333609</w:t>
      </w:r>
      <w:r>
        <w:t xml:space="preserve">, dana </w:t>
      </w:r>
      <w:r w:rsidR="00B65D6D">
        <w:t>28</w:t>
      </w:r>
      <w:r w:rsidR="00DD3ECB">
        <w:t>. rujna</w:t>
      </w:r>
      <w:r>
        <w:t xml:space="preserve"> 2016.,</w:t>
      </w:r>
    </w:p>
    <w:p w:rsidRDefault="00963623" w:rsidP="00963623" w:rsidR="00963623">
      <w:pPr>
        <w:rPr>
          <w:b/>
        </w:rPr>
      </w:pPr>
    </w:p>
    <w:p w:rsidRDefault="00963623" w:rsidP="00963623" w:rsidR="00963623">
      <w:pPr>
        <w:rPr>
          <w:b/>
        </w:rPr>
      </w:pPr>
    </w:p>
    <w:p w:rsidRDefault="00963623" w:rsidP="00963623" w:rsidR="00963623">
      <w:pPr>
        <w:jc w:val="center"/>
      </w:pPr>
      <w:r>
        <w:t>r i j e š i o  j e</w:t>
      </w:r>
    </w:p>
    <w:p w:rsidRDefault="00963623" w:rsidP="00963623" w:rsidR="00963623">
      <w:pPr>
        <w:rPr>
          <w:b/>
        </w:rPr>
      </w:pPr>
    </w:p>
    <w:p w:rsidRDefault="00963623" w:rsidP="00963623" w:rsidR="00963623">
      <w:pPr>
        <w:rPr>
          <w:b/>
        </w:rPr>
      </w:pPr>
    </w:p>
    <w:p w:rsidRDefault="00963623" w:rsidP="00963623" w:rsidR="00963623">
      <w:pPr>
        <w:ind w:firstLine="708"/>
        <w:jc w:val="both"/>
        <w:rPr>
          <w:b/>
        </w:rPr>
      </w:pPr>
      <w:r>
        <w:t>I</w:t>
      </w:r>
      <w:r>
        <w:rPr>
          <w:b/>
        </w:rPr>
        <w:t xml:space="preserve"> </w:t>
      </w:r>
      <w:r>
        <w:t>O t v a r a   s e   stečajni postupak nad dužnikom</w:t>
      </w:r>
      <w:r>
        <w:rPr>
          <w:b/>
        </w:rPr>
        <w:t xml:space="preserve"> </w:t>
      </w:r>
      <w:r w:rsidR="00DD3ECB">
        <w:t>A&amp;K COMMERCE, d.o.o., Šibenik, Stara Cesta 32, OIB: 40725333609</w:t>
      </w:r>
      <w:r>
        <w:t>.</w:t>
      </w:r>
      <w:r>
        <w:rPr>
          <w:b/>
        </w:rPr>
        <w:t xml:space="preserve"> </w:t>
      </w:r>
    </w:p>
    <w:p w:rsidRDefault="00963623" w:rsidP="00963623" w:rsidR="00963623">
      <w:pPr>
        <w:ind w:hanging="192" w:left="900"/>
        <w:jc w:val="both"/>
        <w:rPr>
          <w:b/>
        </w:rPr>
      </w:pPr>
    </w:p>
    <w:p w:rsidRDefault="00963623" w:rsidP="00963623" w:rsidR="00963623" w:rsidRPr="009B0E4E">
      <w:pPr>
        <w:ind w:firstLine="708"/>
        <w:jc w:val="both"/>
      </w:pPr>
      <w:r w:rsidRPr="009B0E4E">
        <w:t>II Stečajnim upraviteljem imenuje se</w:t>
      </w:r>
      <w:r w:rsidR="009B0E4E" w:rsidRPr="009B0E4E">
        <w:t xml:space="preserve">  Nikola Krvavica iz Svetog Ivana Zeline, Vinogradska 15, OIB: 96981389223</w:t>
      </w:r>
      <w:r w:rsidRPr="009B0E4E">
        <w:t>.</w:t>
      </w:r>
    </w:p>
    <w:p w:rsidRDefault="00963623" w:rsidP="00963623" w:rsidR="00963623">
      <w:pPr>
        <w:ind w:firstLine="708"/>
        <w:jc w:val="both"/>
        <w:rPr>
          <w:b/>
        </w:rPr>
      </w:pPr>
    </w:p>
    <w:p w:rsidRDefault="00963623" w:rsidP="00963623" w:rsidR="00963623">
      <w:pPr>
        <w:ind w:firstLine="708"/>
        <w:jc w:val="both"/>
      </w:pPr>
      <w:r>
        <w:t xml:space="preserve">III  Stečajni postupak nad stečajnim dužnikom </w:t>
      </w:r>
      <w:r w:rsidR="00DD3ECB">
        <w:t>A&amp;K COMMERCE, d.o.o., Šibenik, Stara Cesta 32, OIB: 40725333609</w:t>
      </w:r>
      <w:r w:rsidR="00AC3B1A">
        <w:t xml:space="preserve"> </w:t>
      </w:r>
      <w:r>
        <w:t xml:space="preserve">otvara se </w:t>
      </w:r>
      <w:r w:rsidR="00DD3ECB">
        <w:t>2</w:t>
      </w:r>
      <w:r w:rsidR="00B65D6D">
        <w:t>8</w:t>
      </w:r>
      <w:r w:rsidR="00DD3ECB">
        <w:t>. rujna</w:t>
      </w:r>
      <w:r>
        <w:t xml:space="preserve"> 2016. u 14,</w:t>
      </w:r>
      <w:r w:rsidR="00DD3ECB">
        <w:t>30</w:t>
      </w:r>
      <w:r>
        <w:t xml:space="preserve"> sati i istog trenutka rješenje o otvaranju stečajnog postupka objavit će se na e-oglasnoj ploči suda. </w:t>
      </w: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ind w:firstLine="708"/>
        <w:jc w:val="both"/>
        <w:rPr>
          <w:b/>
        </w:rPr>
      </w:pPr>
      <w:r>
        <w:t>IV Pozivaju se vjerovnici stečajnog dužnika da u roku od 60 dana od dana objave ovog rješenja, skladno odredbi čl. 257. Stečajnog zakona prijave svoje tražbine stečajnom upravitelju. Prijavi je potrebno priložiti i potvrdu o uplaćenoj pristojbi koja iznosi 2% od vrijednosti tražbine, ali ne više od 500,00 kn, a uplaćuje se na žiro-račun državnog proračuna IBAN HR12 1001005-1863000160, pozivom na broj: 64 5045-23405-</w:t>
      </w:r>
      <w:r w:rsidR="00DD3ECB">
        <w:t>709</w:t>
      </w:r>
      <w:r>
        <w:t>-16.</w:t>
      </w:r>
    </w:p>
    <w:p w:rsidRDefault="00963623" w:rsidP="00963623" w:rsidR="00963623">
      <w:pPr>
        <w:jc w:val="both"/>
      </w:pPr>
    </w:p>
    <w:p w:rsidRDefault="00963623" w:rsidP="00963623" w:rsidR="00963623">
      <w:pPr>
        <w:ind w:firstLine="708"/>
        <w:jc w:val="both"/>
        <w:rPr>
          <w:b/>
        </w:rPr>
      </w:pPr>
      <w:r>
        <w:t>V Pozivaju se razlučni i izlučni vjerovnici da u roku od 60 dana nakon objave ovog rješenja podneskom obavijeste stečajnog upravitelja o svojim pravima, sukladno odredbi čl. 258. Stečajnog zakona. Prijavi je potrebno priložiti i potvrdu o uplaćenoj pristojbi koja iznosi 2% od vrijednosti potraživanja, ali ne više od 500,00 kn, a uplaćuje se na žiro-račun državnog proračuna IBAN HR12 1001005-1863000160, pozivom na broj: 64 5045-23405-</w:t>
      </w:r>
      <w:r w:rsidR="00DD3ECB">
        <w:t>709</w:t>
      </w:r>
      <w:r>
        <w:t>-16.</w:t>
      </w:r>
      <w:r>
        <w:rPr>
          <w:b/>
        </w:rPr>
        <w:t xml:space="preserve"> </w:t>
      </w:r>
    </w:p>
    <w:p w:rsidRDefault="00963623" w:rsidP="00963623" w:rsidR="00963623">
      <w:pPr>
        <w:tabs>
          <w:tab w:pos="7350" w:val="left"/>
        </w:tabs>
        <w:jc w:val="both"/>
      </w:pPr>
      <w:r>
        <w:tab/>
      </w:r>
    </w:p>
    <w:p w:rsidRDefault="00963623" w:rsidP="00963623" w:rsidR="00963623">
      <w:pPr>
        <w:jc w:val="both"/>
      </w:pPr>
      <w:r>
        <w:tab/>
        <w:t xml:space="preserve">VI Pozivaju se dužnici stečajnog dužnika da svoje obveze bez odgode ispunjavaju stečajnom upravitelju za stečajnog dužnika. </w:t>
      </w:r>
    </w:p>
    <w:p w:rsidRDefault="00963623" w:rsidP="00963623" w:rsidR="00963623">
      <w:pPr>
        <w:jc w:val="both"/>
      </w:pPr>
    </w:p>
    <w:p w:rsidRDefault="00963623" w:rsidP="00963623" w:rsidR="00963623">
      <w:pPr>
        <w:jc w:val="both"/>
      </w:pPr>
      <w:r>
        <w:tab/>
        <w:t>VII Pozivaju se vjerovnici stečajnog dužnika na</w:t>
      </w:r>
    </w:p>
    <w:p w:rsidRDefault="00963623" w:rsidP="00963623" w:rsidR="00963623">
      <w:pPr>
        <w:jc w:val="both"/>
      </w:pPr>
    </w:p>
    <w:p w:rsidRDefault="00963623" w:rsidP="00963623" w:rsidR="00963623">
      <w:pPr>
        <w:numPr>
          <w:ilvl w:val="0"/>
          <w:numId w:val="1"/>
        </w:numPr>
        <w:ind w:firstLine="0" w:left="0"/>
        <w:jc w:val="both"/>
        <w:rPr>
          <w:b/>
        </w:rPr>
      </w:pPr>
      <w:r>
        <w:lastRenderedPageBreak/>
        <w:t xml:space="preserve">ročište za ispitivanje prijavljenih tražbina vjerovnika koje se zakazuje za dan </w:t>
      </w:r>
      <w:r w:rsidR="00DD3ECB">
        <w:rPr>
          <w:b/>
        </w:rPr>
        <w:t>19. siječnja 2017.</w:t>
      </w:r>
      <w:r w:rsidR="00AC3B1A">
        <w:rPr>
          <w:b/>
        </w:rPr>
        <w:t xml:space="preserve"> u </w:t>
      </w:r>
      <w:r>
        <w:rPr>
          <w:b/>
        </w:rPr>
        <w:t xml:space="preserve"> </w:t>
      </w:r>
      <w:r w:rsidR="00DD3ECB">
        <w:rPr>
          <w:b/>
        </w:rPr>
        <w:t>10,30</w:t>
      </w:r>
      <w:r w:rsidR="00AC3B1A">
        <w:rPr>
          <w:b/>
        </w:rPr>
        <w:t xml:space="preserve"> </w:t>
      </w:r>
      <w:r>
        <w:rPr>
          <w:b/>
        </w:rPr>
        <w:t>sati kod Trgovačkog suda u Zadru,</w:t>
      </w:r>
      <w:r w:rsidR="00DD3ECB">
        <w:rPr>
          <w:b/>
        </w:rPr>
        <w:t xml:space="preserve"> Dr. Franje Tuđmana 35,</w:t>
      </w:r>
      <w:r>
        <w:rPr>
          <w:b/>
        </w:rPr>
        <w:t xml:space="preserve"> sudnica 26/I,</w:t>
      </w: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numPr>
          <w:ilvl w:val="0"/>
          <w:numId w:val="1"/>
        </w:numPr>
        <w:ind w:firstLine="0" w:left="0"/>
        <w:jc w:val="both"/>
        <w:rPr>
          <w:b/>
        </w:rPr>
      </w:pPr>
      <w:r>
        <w:t xml:space="preserve">Izvještajno ročište koje se zakazuje za dan </w:t>
      </w:r>
      <w:r w:rsidR="00DD3ECB">
        <w:rPr>
          <w:b/>
        </w:rPr>
        <w:t>19. siječnja 2017</w:t>
      </w:r>
      <w:r>
        <w:rPr>
          <w:b/>
        </w:rPr>
        <w:t xml:space="preserve">. u </w:t>
      </w:r>
      <w:r w:rsidR="00DD3ECB">
        <w:rPr>
          <w:b/>
        </w:rPr>
        <w:t>11</w:t>
      </w:r>
      <w:r w:rsidR="00AC3B1A">
        <w:rPr>
          <w:b/>
        </w:rPr>
        <w:t>,</w:t>
      </w:r>
      <w:r w:rsidR="00DD3ECB">
        <w:rPr>
          <w:b/>
        </w:rPr>
        <w:t>00</w:t>
      </w:r>
      <w:r w:rsidR="00AC3B1A">
        <w:rPr>
          <w:b/>
        </w:rPr>
        <w:t xml:space="preserve"> </w:t>
      </w:r>
      <w:r>
        <w:rPr>
          <w:b/>
        </w:rPr>
        <w:t>sati kod Trgova</w:t>
      </w:r>
      <w:r w:rsidR="00AC3B1A">
        <w:rPr>
          <w:b/>
        </w:rPr>
        <w:t>čkog suda u Zadru,</w:t>
      </w:r>
      <w:r w:rsidR="00DD3ECB">
        <w:rPr>
          <w:b/>
        </w:rPr>
        <w:t xml:space="preserve"> Dr. Franje Tuđmana 35,</w:t>
      </w:r>
      <w:r w:rsidR="00AC3B1A">
        <w:rPr>
          <w:b/>
        </w:rPr>
        <w:t xml:space="preserve"> sudnica 26/I</w:t>
      </w:r>
      <w:r>
        <w:rPr>
          <w:b/>
        </w:rPr>
        <w:t>.</w:t>
      </w:r>
    </w:p>
    <w:p w:rsidRDefault="00963623" w:rsidP="00963623" w:rsidR="00963623"/>
    <w:p w:rsidRDefault="00963623" w:rsidP="00963623" w:rsidR="00963623">
      <w:pPr>
        <w:jc w:val="both"/>
      </w:pPr>
      <w:r>
        <w:tab/>
        <w:t>VIII Određuje se upis zabilježbe otvaranja stečajnog postupka u registar Trgovačkog suda u Zadru</w:t>
      </w:r>
      <w:r w:rsidR="00A30A2D">
        <w:t>, Stalna služba Šibenik</w:t>
      </w:r>
      <w:r>
        <w:t>,</w:t>
      </w:r>
      <w:r w:rsidR="00EE36DD">
        <w:t xml:space="preserve"> zemljišne knjige,</w:t>
      </w:r>
      <w:r>
        <w:t xml:space="preserve"> upisnik brodova, upisnik brodova u izgradnji i upisnik prava intelektualnog vlasništva.</w:t>
      </w:r>
    </w:p>
    <w:p w:rsidRDefault="00963623" w:rsidP="00963623" w:rsidR="00963623"/>
    <w:p w:rsidRDefault="00963623" w:rsidP="00963623" w:rsidR="00963623">
      <w:pPr>
        <w:jc w:val="center"/>
      </w:pPr>
      <w:r>
        <w:t>Obrazloženje</w:t>
      </w:r>
    </w:p>
    <w:p w:rsidRDefault="00963623" w:rsidP="00963623" w:rsidR="00963623"/>
    <w:p w:rsidRDefault="00963623" w:rsidP="00963623" w:rsidR="00963623">
      <w:pPr>
        <w:ind w:firstLine="708"/>
        <w:jc w:val="both"/>
      </w:pPr>
      <w:r>
        <w:t xml:space="preserve">FINA, Regionalni centar Split, Podružnica </w:t>
      </w:r>
      <w:r w:rsidR="00860CDA">
        <w:t>Šibenik</w:t>
      </w:r>
      <w:r>
        <w:t xml:space="preserve"> je ovom sudu </w:t>
      </w:r>
      <w:r w:rsidR="00DD3ECB">
        <w:t>27. studenoga 2015</w:t>
      </w:r>
      <w:r>
        <w:t>. sukladno odredbama Stečajnog zakona podnijela zahtjev za provedbu skraćenoga stečajnog postupka.</w:t>
      </w:r>
    </w:p>
    <w:p w:rsidRDefault="00DD3ECB" w:rsidP="00DD3ECB" w:rsidR="00DD3ECB" w:rsidRPr="005907AF">
      <w:pPr>
        <w:jc w:val="both"/>
        <w:rPr>
          <w:b/>
        </w:rPr>
      </w:pPr>
      <w:r>
        <w:tab/>
        <w:t xml:space="preserve">Postupajući temeljem čl. 433. Stečajnog zakona (Narodne novine 71/15), a nakon što je vjerovnik podnio prijedlog za otvaranje stečajnog postupka, sud je obustavio skraćeni stečajni postupak, te je po pravomoćnosti rješenja o obustavi, </w:t>
      </w:r>
      <w:r w:rsidRPr="000E0BAE">
        <w:t>a postupajući temeljem čl. 433. Stečajnog zakona donio rješenje o</w:t>
      </w:r>
      <w:r>
        <w:t xml:space="preserve"> pokretanju prethodnog postupka</w:t>
      </w:r>
      <w:r w:rsidRPr="000E0BAE">
        <w:t>.</w:t>
      </w:r>
    </w:p>
    <w:p w:rsidRDefault="00DD3ECB" w:rsidP="00DD3ECB" w:rsidR="00DD3ECB" w:rsidRPr="00B65D6D">
      <w:pPr>
        <w:ind w:firstLine="708"/>
        <w:jc w:val="both"/>
      </w:pPr>
      <w:r>
        <w:t>Naime, vjerovnik Jadranska banka d.d. je pravovremeno podnijela prijedlog za otvara</w:t>
      </w:r>
      <w:r w:rsidR="00B65D6D">
        <w:t>nje stečajnog postupka i učinila</w:t>
      </w:r>
      <w:r>
        <w:t xml:space="preserve"> vjerojatnim postojanje svojeg potraživanja prema </w:t>
      </w:r>
      <w:r w:rsidRPr="00B65D6D">
        <w:t xml:space="preserve">stečajnom dužniku dostavom </w:t>
      </w:r>
      <w:r w:rsidR="00B65D6D">
        <w:t>izvoda iz poslovnih knjiga i ugovora</w:t>
      </w:r>
      <w:r w:rsidRPr="00B65D6D">
        <w:t xml:space="preserve">. </w:t>
      </w:r>
    </w:p>
    <w:p w:rsidRDefault="00DD3ECB" w:rsidP="00DD3ECB" w:rsidR="00DD3ECB">
      <w:pPr>
        <w:ind w:firstLine="708"/>
        <w:jc w:val="both"/>
      </w:pPr>
      <w:r>
        <w:t xml:space="preserve">Rješenjem ovog suda posl. br. 1 St-709/16-4 od 2. lipnja 2016. pokrenut je postupak radi utvrđivanja uvjeta za otvaranje stečajnog postupka (prethodni postupak) nad dužnikom. </w:t>
      </w:r>
    </w:p>
    <w:p w:rsidRDefault="00DD3ECB" w:rsidP="00DD3ECB" w:rsidR="00DD3ECB">
      <w:pPr>
        <w:ind w:firstLine="708"/>
        <w:jc w:val="both"/>
      </w:pPr>
      <w:r>
        <w:t xml:space="preserve">Na ročište u prethodnom postupku o prijedlogu za otvaranje stečajnog postupka pristupio je zastupnik po zakonu stečajnog dužnika Goran Šarić, koji je u naveo da stečajni dužnik nema nikakve imovine, osim 20% udjela </w:t>
      </w:r>
      <w:r w:rsidR="00B65D6D">
        <w:t>u trgovačkom društvu</w:t>
      </w:r>
      <w:r>
        <w:t xml:space="preserve"> KINO d.o.o. Šibenik, a žiro račun u blokadi za oko 11.000.000,00 kuna.</w:t>
      </w:r>
      <w:r w:rsidR="00B65D6D">
        <w:t xml:space="preserve"> Obzirom na navedeno sud je postupajući temeljem odredbe čl. 132. st. 1. Stečajnog zakona rješenjem pozvao zainteresirane osobe da u određenom roku predujme iznos od 10.000,00 kuna potreban za pokriće troškova vođenja stečajnog postupka nad ovim stečajnim dužnikom. </w:t>
      </w:r>
    </w:p>
    <w:p w:rsidRDefault="00B65D6D" w:rsidP="00DD3ECB" w:rsidR="00B65D6D">
      <w:pPr>
        <w:ind w:firstLine="708"/>
        <w:jc w:val="both"/>
      </w:pPr>
      <w:r>
        <w:t>U rješenjem određenom roku je vjerovnik Jadranska banka izvršila uplatu traženog predujma, slijedom čega su se stekli uvjeti za otvaranje stečajnog postupka.</w:t>
      </w:r>
    </w:p>
    <w:p w:rsidRDefault="00DD3ECB" w:rsidP="00DD3ECB" w:rsidR="00DD3ECB" w:rsidRPr="007E0FEA">
      <w:pPr>
        <w:jc w:val="both"/>
      </w:pPr>
      <w:r w:rsidRPr="007E0FEA">
        <w:t xml:space="preserve">           </w:t>
      </w:r>
      <w:r>
        <w:t xml:space="preserve"> </w:t>
      </w:r>
      <w:r w:rsidRPr="007E0FEA">
        <w:t>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DD3ECB" w:rsidP="00DD3ECB" w:rsidR="00DD3ECB" w:rsidRPr="007E0FEA">
      <w:pPr>
        <w:ind w:firstLine="708"/>
        <w:jc w:val="both"/>
      </w:pPr>
      <w:r w:rsidRPr="007E0FEA"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DD3ECB" w:rsidP="00DD3ECB" w:rsidR="00DD3ECB" w:rsidRPr="007E0FEA">
      <w:pPr>
        <w:jc w:val="both"/>
      </w:pPr>
      <w:r w:rsidRPr="007E0FEA">
        <w:t xml:space="preserve">          Stoga je odlučeno kao u izreci.  </w:t>
      </w:r>
    </w:p>
    <w:p w:rsidRDefault="00DD3ECB" w:rsidP="00DD3ECB" w:rsidR="00DD3ECB" w:rsidRPr="007E0FEA">
      <w:pPr>
        <w:jc w:val="both"/>
      </w:pPr>
    </w:p>
    <w:p w:rsidRDefault="00DD3ECB" w:rsidP="00DD3ECB" w:rsidR="00DD3ECB" w:rsidRPr="007E0FEA">
      <w:pPr>
        <w:ind w:firstLine="708"/>
        <w:jc w:val="center"/>
      </w:pPr>
      <w:r w:rsidRPr="007E0FEA">
        <w:t xml:space="preserve">U Zadru, </w:t>
      </w:r>
      <w:r>
        <w:t>2</w:t>
      </w:r>
      <w:r w:rsidR="00B65D6D">
        <w:t>8</w:t>
      </w:r>
      <w:r>
        <w:t>. rujna 2016</w:t>
      </w:r>
      <w:r w:rsidRPr="007E0FEA">
        <w:t xml:space="preserve">. </w:t>
      </w:r>
    </w:p>
    <w:p w:rsidRDefault="00DD3ECB" w:rsidP="00DD3ECB" w:rsidR="00DD3ECB">
      <w:pPr>
        <w:jc w:val="both"/>
      </w:pPr>
    </w:p>
    <w:p w:rsidRDefault="00DD3ECB" w:rsidP="00DD3ECB" w:rsidR="00DD3ECB">
      <w:pPr>
        <w:jc w:val="right"/>
      </w:pPr>
      <w:r>
        <w:t>S</w:t>
      </w:r>
      <w:r w:rsidRPr="002C500F">
        <w:t>u</w:t>
      </w:r>
      <w:r>
        <w:t>tkinja:</w:t>
      </w:r>
    </w:p>
    <w:p w:rsidRDefault="00B65D6D" w:rsidP="00B65D6D" w:rsidR="00DD3ECB" w:rsidRPr="00B65D6D">
      <w:pPr>
        <w:jc w:val="right"/>
      </w:pPr>
      <w:r>
        <w:t>Ardena Bajlo</w:t>
      </w:r>
    </w:p>
    <w:p w:rsidRDefault="00DD3ECB" w:rsidP="00DD3ECB" w:rsidR="00DD3ECB" w:rsidRPr="004340F3">
      <w:pPr>
        <w:jc w:val="both"/>
      </w:pPr>
      <w:r w:rsidRPr="004340F3">
        <w:lastRenderedPageBreak/>
        <w:t>POUKA O PRAVNOM LIJEKU:</w:t>
      </w:r>
    </w:p>
    <w:p w:rsidRDefault="00DD3ECB" w:rsidP="00DD3ECB" w:rsidR="00DD3ECB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DD3ECB" w:rsidP="00DD3ECB" w:rsidR="00DD3ECB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963623" w:rsidP="00963623" w:rsidR="00963623">
      <w:pPr>
        <w:ind w:firstLine="705"/>
        <w:jc w:val="both"/>
      </w:pPr>
    </w:p>
    <w:p w:rsidRDefault="00963623" w:rsidP="00963623" w:rsidR="00963623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FINA</w:t>
      </w:r>
      <w:r w:rsidR="00A30A2D">
        <w:rPr>
          <w:color w:val="000000"/>
        </w:rPr>
        <w:t xml:space="preserve"> Šibenik</w:t>
      </w:r>
      <w:r w:rsidRPr="007E0FEA">
        <w:rPr>
          <w:color w:val="000000"/>
        </w:rPr>
        <w:t>,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A30A2D">
        <w:rPr>
          <w:color w:val="000000"/>
        </w:rPr>
        <w:t>Šibenik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A30A2D">
        <w:rPr>
          <w:color w:val="000000"/>
        </w:rPr>
        <w:t>Šibenik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A30A2D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A30A2D">
        <w:rPr>
          <w:color w:val="000000"/>
        </w:rPr>
        <w:t>Šibenik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A30A2D">
        <w:rPr>
          <w:color w:val="000000"/>
        </w:rPr>
        <w:t>Šibenik</w:t>
      </w:r>
      <w:r w:rsidR="00A30A2D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 w:rsidR="00A30A2D">
        <w:rPr>
          <w:color w:val="000000"/>
        </w:rPr>
        <w:t>, SS Šibenik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963623" w:rsidP="00963623" w:rsidR="00963623" w:rsidRPr="007E0FEA">
      <w:pPr>
        <w:numPr>
          <w:ilvl w:val="0"/>
          <w:numId w:val="3"/>
        </w:numPr>
        <w:jc w:val="both"/>
      </w:pPr>
      <w:r w:rsidRPr="007E0FEA">
        <w:rPr>
          <w:color w:val="000000"/>
        </w:rPr>
        <w:t>U spis.</w:t>
      </w:r>
    </w:p>
    <w:p w:rsidRDefault="00963623" w:rsidP="00963623" w:rsidR="00963623" w:rsidRPr="007E0FEA">
      <w:pPr>
        <w:ind w:hanging="705" w:left="705"/>
        <w:rPr>
          <w:b/>
          <w:color w:val="000000"/>
        </w:rPr>
      </w:pPr>
    </w:p>
    <w:p w:rsidRDefault="00963623" w:rsidP="00963623" w:rsidR="00963623" w:rsidRPr="007E0FEA">
      <w:pPr>
        <w:ind w:firstLine="705"/>
        <w:jc w:val="both"/>
      </w:pPr>
    </w:p>
    <w:p w:rsidRDefault="00963623" w:rsidP="00963623" w:rsidR="00963623">
      <w:pPr>
        <w:ind w:firstLine="705"/>
        <w:jc w:val="both"/>
      </w:pPr>
    </w:p>
    <w:p w:rsidRDefault="00963623" w:rsidP="00963623" w:rsidR="00963623">
      <w:pPr>
        <w:ind w:firstLine="705"/>
        <w:jc w:val="both"/>
      </w:pPr>
    </w:p>
    <w:p w:rsidRDefault="00172984" w:rsidP="00963623" w:rsidR="00172984">
      <w:pPr>
        <w:jc w:val="both"/>
      </w:pPr>
    </w:p>
    <w:sectPr w:rsidR="001729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623"/>
    <w:rsid w:val="00172984"/>
    <w:rsid w:val="006A5708"/>
    <w:rsid w:val="00860CDA"/>
    <w:rsid w:val="009514FE"/>
    <w:rsid w:val="00963623"/>
    <w:rsid w:val="009B0E4E"/>
    <w:rsid w:val="00A30A2D"/>
    <w:rsid w:val="00AC3B1A"/>
    <w:rsid w:val="00B65D6D"/>
    <w:rsid w:val="00DD3ECB"/>
    <w:rsid w:val="00EE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36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A5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7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7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7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7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36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A5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7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7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7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7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160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A&amp;K COMMERCE, društvo s ograničenom odgovornošću za proizvodnju, trgovinu i usluge</izvorni_sadrzaj>
    <derivirana_varijabla naziv="DomainObject.Predmet.ProtustrankaFormated_1">  A&amp;K COMMERCE, društvo s ograničenom odgovornošću za proizvodnju, trgovinu i usluge</derivirana_varijabla>
  </DomainObject.Predmet.ProtustrankaFormated>
  <DomainObject.Predmet.ProtustrankaFormatedOIB>
    <izvorni_sadrzaj>  A&amp;K COMMERCE, društvo s ograničenom odgovornošću za proizvodnju, trgovinu i usluge, OIB 40725333609</izvorni_sadrzaj>
    <derivirana_varijabla naziv="DomainObject.Predmet.ProtustrankaFormatedOIB_1">  A&amp;K COMMERCE, društvo s ograničenom odgovornošću za proizvodnju, trgovinu i usluge, OIB 40725333609</derivirana_varijabla>
  </DomainObject.Predmet.ProtustrankaFormatedOIB>
  <DomainObject.Predmet.ProtustrankaFormatedWithAdress>
    <izvorni_sadrzaj> A&amp;K COMMERCE, društvo s ograničenom odgovornošću za proizvodnju, trgovinu i usluge, Stara Cesta 32, 22000 Šibenik</izvorni_sadrzaj>
    <derivirana_varijabla naziv="DomainObject.Predmet.ProtustrankaFormatedWithAdress_1"> A&amp;K COMMERCE, društvo s ograničenom odgovornošću za proizvodnju, trgovinu i usluge, Stara Cesta 32, 22000 Šibenik</derivirana_varijabla>
  </DomainObject.Predmet.ProtustrankaFormatedWithAdress>
  <DomainObject.Predmet.ProtustrankaFormatedWithAdressOIB>
    <izvorni_sadrzaj> A&amp;K COMMERCE, društvo s ograničenom odgovornošću za proizvodnju, trgovinu i usluge, OIB 40725333609, Stara Cesta 32, 22000 Šibenik</izvorni_sadrzaj>
    <derivirana_varijabla naziv="DomainObject.Predmet.ProtustrankaFormatedWithAdressOIB_1"> A&amp;K COMMERCE, društvo s ograničenom odgovornošću za proizvodnju, trgovinu i usluge, OIB 40725333609, Stara Cesta 32, 22000 Šibenik</derivirana_varijabla>
  </DomainObject.Predmet.ProtustrankaFormatedWithAdressOIB>
  <DomainObject.Predmet.ProtustrankaWithAdress>
    <izvorni_sadrzaj>A&amp;K COMMERCE, društvo s ograničenom odgovornošću za proizvodnju, trgovinu i usluge Stara Cesta 32, 22000 Šibenik</izvorni_sadrzaj>
    <derivirana_varijabla naziv="DomainObject.Predmet.ProtustrankaWithAdress_1">A&amp;K COMMERCE, društvo s ograničenom odgovornošću za proizvodnju, trgovinu i usluge Stara Cesta 32, 22000 Šibenik</derivirana_varijabla>
  </DomainObject.Predmet.ProtustrankaWithAdress>
  <DomainObject.Predmet.ProtustrankaWithAdressOIB>
    <izvorni_sadrzaj>A&amp;K COMMERCE, društvo s ograničenom odgovornošću za proizvodnju, trgovinu i usluge, OIB 40725333609, Stara Cesta 32, 22000 Šibenik</izvorni_sadrzaj>
    <derivirana_varijabla naziv="DomainObject.Predmet.ProtustrankaWithAdressOIB_1">A&amp;K COMMERCE, društvo s ograničenom odgovornošću za proizvodnju, trgovinu i usluge, OIB 40725333609, Stara Cesta 32, 22000 Šibenik</derivirana_varijabla>
  </DomainObject.Predmet.ProtustrankaWithAdressOIB>
  <DomainObject.Predmet.ProtustrankaNazivFormated>
    <izvorni_sadrzaj>A&amp;K COMMERCE, društvo s ograničenom odgovornošću za proizvodnju, trgovinu i usluge</izvorni_sadrzaj>
    <derivirana_varijabla naziv="DomainObject.Predmet.ProtustrankaNazivFormated_1">A&amp;K COMMERCE, društvo s ograničenom odgovornošću za proizvodnju, trgovinu i usluge</derivirana_varijabla>
  </DomainObject.Predmet.ProtustrankaNazivFormated>
  <DomainObject.Predmet.ProtustrankaNazivFormatedOIB>
    <izvorni_sadrzaj>A&amp;K COMMERCE, društvo s ograničenom odgovornošću za proizvodnju, trgovinu i usluge, OIB 40725333609</izvorni_sadrzaj>
    <derivirana_varijabla naziv="DomainObject.Predmet.ProtustrankaNazivFormatedOIB_1">A&amp;K COMMERCE, društvo s ograničenom odgovornošću za proizvodnju, trgovinu i usluge, OIB 40725333609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A&amp;K COMMERCE, društvo s ograničenom odgovornošću za proizvodnju, trgovinu i usluge</item>
    </izvorni_sadrzaj>
    <derivirana_varijabla naziv="DomainObject.Predmet.ProtuStrankaListFormated_1">
      <item>A&amp;K COMMERCE, društvo s ograničenom odgovornošću za proizvodnju, trgovinu i usluge</item>
    </derivirana_varijabla>
  </DomainObject.Predmet.ProtuStrankaListFormated>
  <DomainObject.Predmet.ProtuStrankaListFormatedOIB>
    <izvorni_sadrzaj>
      <item>A&amp;K COMMERCE, društvo s ograničenom odgovornošću za proizvodnju, trgovinu i usluge, OIB 40725333609</item>
    </izvorni_sadrzaj>
    <derivirana_varijabla naziv="DomainObject.Predmet.ProtuStrankaListFormatedOIB_1">
      <item>A&amp;K COMMERCE, društvo s ograničenom odgovornošću za proizvodnju, trgovinu i usluge, OIB 40725333609</item>
    </derivirana_varijabla>
  </DomainObject.Predmet.ProtuStrankaListFormatedOIB>
  <DomainObject.Predmet.ProtuStrankaListFormatedWithAdress>
    <izvorni_sadrzaj>
      <item>A&amp;K COMMERCE, društvo s ograničenom odgovornošću za proizvodnju, trgovinu i usluge, Stara Cesta 32, 22000 Šibenik</item>
    </izvorni_sadrzaj>
    <derivirana_varijabla naziv="DomainObject.Predmet.ProtuStrankaListFormatedWithAdress_1">
      <item>A&amp;K COMMERCE, društvo s ograničenom odgovornošću za proizvodnju, trgovinu i usluge, Stara Cesta 32, 22000 Šibenik</item>
    </derivirana_varijabla>
  </DomainObject.Predmet.ProtuStrankaListFormatedWithAdress>
  <DomainObject.Predmet.ProtuStrankaListFormatedWithAdressOIB>
    <izvorni_sadrzaj>
      <item>A&amp;K COMMERCE, društvo s ograničenom odgovornošću za proizvodnju, trgovinu i usluge, OIB 40725333609, Stara Cesta 32, 22000 Šibenik</item>
    </izvorni_sadrzaj>
    <derivirana_varijabla naziv="DomainObject.Predmet.ProtuStrankaListFormatedWithAdressOIB_1">
      <item>A&amp;K COMMERCE, društvo s ograničenom odgovornošću za proizvodnju, trgovinu i usluge, OIB 40725333609, Stara Cesta 32, 22000 Šibenik</item>
    </derivirana_varijabla>
  </DomainObject.Predmet.ProtuStrankaListFormatedWithAdressOIB>
  <DomainObject.Predmet.ProtuStrankaListNazivFormated>
    <izvorni_sadrzaj>
      <item>A&amp;K COMMERCE, društvo s ograničenom odgovornošću za proizvodnju, trgovinu i usluge</item>
    </izvorni_sadrzaj>
    <derivirana_varijabla naziv="DomainObject.Predmet.ProtuStrankaListNazivFormated_1">
      <item>A&amp;K COMMERCE, društvo s ograničenom odgovornošću za proizvodnju, trgovinu i usluge</item>
    </derivirana_varijabla>
  </DomainObject.Predmet.ProtuStrankaListNazivFormated>
  <DomainObject.Predmet.ProtuStrankaListNazivFormatedOIB>
    <izvorni_sadrzaj>
      <item>A&amp;K COMMERCE, društvo s ograničenom odgovornošću za proizvodnju, trgovinu i usluge, OIB 40725333609</item>
    </izvorni_sadrzaj>
    <derivirana_varijabla naziv="DomainObject.Predmet.ProtuStrankaListNazivFormatedOIB_1">
      <item>A&amp;K COMMERCE, društvo s ograničenom odgovornošću za proizvodnju, trgovinu i usluge, OIB 40725333609</item>
    </derivirana_varijabla>
  </DomainObject.Predmet.ProtuStrankaListNazivFormatedOIB>
  <DomainObject.Predmet.OstaliListFormated>
    <izvorni_sadrzaj>
      <item>Goran Šarić</item>
    </izvorni_sadrzaj>
    <derivirana_varijabla naziv="DomainObject.Predmet.OstaliListFormated_1">
      <item>Goran Šarić</item>
    </derivirana_varijabla>
  </DomainObject.Predmet.OstaliListFormated>
  <DomainObject.Predmet.OstaliListFormatedOIB>
    <izvorni_sadrzaj>
      <item>Goran Šarić, OIB 15262087614</item>
    </izvorni_sadrzaj>
    <derivirana_varijabla naziv="DomainObject.Predmet.OstaliListFormatedOIB_1">
      <item>Goran Šarić, OIB 15262087614</item>
    </derivirana_varijabla>
  </DomainObject.Predmet.OstaliListFormatedOIB>
  <DomainObject.Predmet.OstaliListFormatedWithAdress>
    <izvorni_sadrzaj>
      <item>Goran Šarić, Stara Cesta 32, 22000 Šibenik</item>
    </izvorni_sadrzaj>
    <derivirana_varijabla naziv="DomainObject.Predmet.OstaliListFormatedWithAdress_1">
      <item>Goran Šarić, Stara Cesta 32, 22000 Šibenik</item>
    </derivirana_varijabla>
  </DomainObject.Predmet.OstaliListFormatedWithAdress>
  <DomainObject.Predmet.OstaliListFormatedWithAdressOIB>
    <izvorni_sadrzaj>
      <item>Goran Šarić, OIB 15262087614, Stara Cesta 32, 22000 Šibenik</item>
    </izvorni_sadrzaj>
    <derivirana_varijabla naziv="DomainObject.Predmet.OstaliListFormatedWithAdressOIB_1">
      <item>Goran Šarić, OIB 15262087614, Stara Cesta 32, 22000 Šibenik</item>
    </derivirana_varijabla>
  </DomainObject.Predmet.OstaliListFormatedWithAdressOIB>
  <DomainObject.Predmet.OstaliListNazivFormated>
    <izvorni_sadrzaj>
      <item>Goran Šarić</item>
    </izvorni_sadrzaj>
    <derivirana_varijabla naziv="DomainObject.Predmet.OstaliListNazivFormated_1">
      <item>Goran Šarić</item>
    </derivirana_varijabla>
  </DomainObject.Predmet.OstaliListNazivFormated>
  <DomainObject.Predmet.OstaliListNazivFormatedOIB>
    <izvorni_sadrzaj>
      <item>Goran Šarić, OIB 15262087614</item>
    </izvorni_sadrzaj>
    <derivirana_varijabla naziv="DomainObject.Predmet.OstaliListNazivFormatedOIB_1">
      <item>Goran Šarić, OIB 15262087614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A&amp;K COMMERCE, društvo s ograničenom odgovornošću za proizvodnju, trgovinu i usluge</izvorni_sadrzaj>
    <derivirana_varijabla naziv="DomainObject.Predmet.ProtustrankaIDrugi_1">A&amp;K COMMERCE, društvo s ograničenom odgovornošću za proizvodnju, trgovinu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A&amp;K COMMERCE, društvo s ograničenom odgovornošću za proizvodnju, trgovinu i usluge, OIB 40725333609, Stara Cesta 32, 22000 Šibenik</izvorni_sadrzaj>
    <derivirana_varijabla naziv="DomainObject.Predmet.ProtustrankaIDrugiAdressOIB_1">A&amp;K COMMERCE, društvo s ograničenom odgovornošću za proizvodnju, trgovinu i usluge, OIB 40725333609, Stara Cesta 32,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A&amp;K COMMERCE, društvo s ograničenom odgovornošću za proizvodnju, trgovinu i usluge</item>
      <item>FINA - Podružnica Šibenik</item>
      <item>Goran Šarić</item>
    </izvorni_sadrzaj>
    <derivirana_varijabla naziv="DomainObject.Predmet.SudioniciListNaziv_1">
      <item>A&amp;K COMMERCE, društvo s ograničenom odgovornošću za proizvodnju, trgovinu i usluge</item>
      <item>FINA - Podružnica Šibenik</item>
      <item>Goran Šarić</item>
    </derivirana_varijabla>
  </DomainObject.Predmet.SudioniciListNaziv>
  <DomainObject.Predmet.SudioniciListAdressOIB>
    <izvorni_sadrzaj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</izvorni_sadrzaj>
    <derivirana_varijabla naziv="DomainObject.Predmet.SudioniciListAdressOIB_1"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40725333609</item>
      <item>, OIB 85821130368</item>
      <item>, OIB 15262087614</item>
    </izvorni_sadrzaj>
    <derivirana_varijabla naziv="DomainObject.Predmet.SudioniciListNazivOIB_1">
      <item>, OIB 40725333609</item>
      <item>, OIB 85821130368</item>
      <item>, OIB 15262087614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899</properties:Words>
  <properties:Characters>4912</properties:Characters>
  <properties:Lines>125</properties:Lines>
  <properties:Paragraphs>48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2016-09-23T09:23:00Z</dcterms:created>
  <dc:creator>Martina Kalmeta</dc:creator>
  <cp:lastModifiedBy>Martina Kalmeta</cp:lastModifiedBy>
  <dcterms:modified xmlns:xsi="http://www.w3.org/2001/XMLSchema-instance" xsi:type="dcterms:W3CDTF">2016-09-28T12:26:00Z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