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c8e4" w14:paraId="9d2c8e4" w:rsidRDefault="008E6ED6" w:rsidR="008E6ED6">
      <w:pPr>
        <w15:collapsed w:val="false"/>
      </w:pPr>
      <w:bookmarkStart w:name="_GoBack" w:id="0"/>
      <w:bookmarkEnd w:id="0"/>
    </w:p>
    <w:p w:rsidRDefault="005C32A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806D5D">
        <w:rPr>
          <w:b/>
        </w:rPr>
        <w:t>1/</w:t>
      </w:r>
      <w:r w:rsidR="008E6ED6" w:rsidRPr="006F47C4">
        <w:rPr>
          <w:b/>
        </w:rPr>
        <w:t>St-</w:t>
      </w:r>
      <w:r w:rsidR="001E4EF8">
        <w:rPr>
          <w:b/>
        </w:rPr>
        <w:t>2931/2016-10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C44A23">
        <w:t>prethodnom</w:t>
      </w:r>
      <w:r w:rsidR="009C3A1F">
        <w:t xml:space="preserve"> postupku </w:t>
      </w:r>
      <w:r w:rsidR="00C44A23">
        <w:t xml:space="preserve">radi utvrđivanja pretpostavki za otvaranje stečajnog postupka </w:t>
      </w:r>
      <w:r w:rsidR="009C3A1F">
        <w:t xml:space="preserve">nad dužnikom </w:t>
      </w:r>
      <w:r w:rsidR="001E4EF8" w:rsidRPr="001E4EF8">
        <w:rPr>
          <w:b/>
        </w:rPr>
        <w:t>BRANISLAV j.d.o.o. za trgovinu i usluge, OIB 56462142957, Vrbovljani 37, Vrbovljani</w:t>
      </w:r>
      <w:r w:rsidR="00806D5D">
        <w:t xml:space="preserve">, </w:t>
      </w:r>
      <w:r w:rsidR="00914385">
        <w:t xml:space="preserve">dana </w:t>
      </w:r>
      <w:r w:rsidR="001E4EF8">
        <w:t>03.listopada</w:t>
      </w:r>
      <w:r w:rsidR="00BB0BA5">
        <w:t xml:space="preserve"> 2017</w:t>
      </w:r>
      <w:r w:rsidR="00420667">
        <w:t>.</w:t>
      </w:r>
      <w:r w:rsidR="001E4EF8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797A09" w:rsidR="00797A09">
      <w:pPr>
        <w:ind w:firstLine="720"/>
        <w:jc w:val="both"/>
      </w:pPr>
      <w:r>
        <w:t xml:space="preserve">Poziva se </w:t>
      </w:r>
      <w:r w:rsidR="00C44A23">
        <w:t>privremen</w:t>
      </w:r>
      <w:r w:rsidR="001E4EF8">
        <w:t>i stečajni</w:t>
      </w:r>
      <w:r>
        <w:t xml:space="preserve"> upravitelj</w:t>
      </w:r>
      <w:r w:rsidR="001E4EF8">
        <w:t xml:space="preserve"> Mirsad Demirović, dipl.ekonomist iz Gunje,</w:t>
      </w:r>
      <w:r>
        <w:t xml:space="preserve"> </w:t>
      </w:r>
      <w:r w:rsidR="003630D2">
        <w:t>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</w:t>
      </w:r>
      <w:r w:rsidR="00C44A23">
        <w:t xml:space="preserve"> </w:t>
      </w:r>
      <w:r w:rsidR="001E4EF8">
        <w:t>dostaviti ovome sudu pisano izvješće</w:t>
      </w:r>
      <w:r w:rsidR="00C44A23">
        <w:t xml:space="preserve"> </w:t>
      </w:r>
      <w:r w:rsidR="00797A09">
        <w:t>izvješće koje je bio dužan dostaviti po nalogu stečajnog suca rješenjem br.St-2931/2016-9 od 13.lipnja 2017.g.</w:t>
      </w:r>
    </w:p>
    <w:p w:rsidRDefault="004E7FCB" w:rsidP="00797A09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806D5D" w:rsidR="00B97F5B">
      <w:pPr>
        <w:jc w:val="center"/>
      </w:pPr>
      <w:r>
        <w:t xml:space="preserve">U Slav. </w:t>
      </w:r>
      <w:r w:rsidR="000A24DF">
        <w:t xml:space="preserve">Brodu, </w:t>
      </w:r>
      <w:r w:rsidR="001E4EF8">
        <w:t>03.listopada</w:t>
      </w:r>
      <w:r w:rsidR="00784978">
        <w:t xml:space="preserve"> </w:t>
      </w:r>
      <w:r w:rsidR="00BB0BA5">
        <w:t>2017</w:t>
      </w:r>
      <w:r w:rsidR="00E34446">
        <w:t>.</w:t>
      </w:r>
      <w:r w:rsidR="001E4EF8">
        <w:t>g.</w:t>
      </w:r>
    </w:p>
    <w:p w:rsidRDefault="001E4EF8" w:rsidP="00806D5D" w:rsidR="001E4EF8">
      <w:pPr>
        <w:jc w:val="center"/>
      </w:pPr>
    </w:p>
    <w:p w:rsidRDefault="000A24DF" w:rsidP="00B97F5B" w:rsidR="000A24D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962C99" w:rsidP="00B97F5B" w:rsidR="009732EF">
      <w:pPr>
        <w:jc w:val="both"/>
      </w:pPr>
      <w:r>
        <w:t>Dostaviti putem pošte:</w:t>
      </w:r>
    </w:p>
    <w:p w:rsidRDefault="00962C99" w:rsidP="00B97F5B" w:rsidR="00962C99">
      <w:pPr>
        <w:jc w:val="both"/>
      </w:pPr>
      <w:r>
        <w:t>-steč.uprav. Mirsad Demirović, Gunja, Kolodvorska 4</w:t>
      </w:r>
    </w:p>
    <w:sectPr w:rsidR="00962C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54E9F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E4EF8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C32AB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97A09"/>
    <w:rsid w:val="007A0224"/>
    <w:rsid w:val="007A57D0"/>
    <w:rsid w:val="007C5B3C"/>
    <w:rsid w:val="007C7C8C"/>
    <w:rsid w:val="007E107D"/>
    <w:rsid w:val="007F3433"/>
    <w:rsid w:val="00800359"/>
    <w:rsid w:val="00803167"/>
    <w:rsid w:val="00806D5D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62C99"/>
    <w:rsid w:val="009732EF"/>
    <w:rsid w:val="009C3A1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4A23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D2DF8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137</properties:Words>
  <properties:Characters>760</properties:Characters>
  <properties:Lines>35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2017-09-22T10:22:00Z</dcterms:created>
  <dc:creator>Korisnik</dc:creator>
  <cp:lastModifiedBy>wsadmin</cp:lastModifiedBy>
  <cp:lastPrinted>2017-10-03T12:11:00Z</cp:lastPrinted>
  <dcterms:modified xmlns:xsi="http://www.w3.org/2001/XMLSchema-instance" xsi:type="dcterms:W3CDTF">2017-10-03T12:17:00Z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