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abd7" w14:paraId="6b4abd7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456D6F">
        <w:t>5. rujna</w:t>
      </w:r>
      <w:r w:rsidR="00D16695">
        <w:t xml:space="preserve"> 2018.</w:t>
      </w:r>
      <w:r w:rsidRPr="003C2B77">
        <w:t xml:space="preserve"> </w:t>
      </w:r>
      <w:r w:rsidR="00876FAB" w:rsidRPr="003C2B77">
        <w:t>kod Trgovačkog suda u Varaždinu</w:t>
      </w:r>
    </w:p>
    <w:p w:rsidRDefault="00456D6F" w:rsidP="00456D6F" w:rsidR="00456D6F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 </w:t>
      </w:r>
      <w:r w:rsidR="00946ECD" w:rsidRPr="003C2B7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stečajnom masom iza DA-STA d.o.o. u stečaju, Ivanec, </w:t>
      </w:r>
    </w:p>
    <w:p w:rsidRDefault="00456D6F" w:rsidP="00456D6F" w:rsidR="00456D6F" w:rsidRPr="00456D6F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hrvatskih ivanovaca 9, OIB: 40119357003</w:t>
      </w:r>
    </w:p>
    <w:p w:rsidRDefault="0059343F" w:rsidP="008118D8" w:rsidR="0059343F"/>
    <w:p w:rsidRDefault="00481734" w:rsidP="008118D8" w:rsidR="00481734"/>
    <w:p w:rsidRDefault="00456D6F" w:rsidP="008118D8" w:rsidR="00456D6F"/>
    <w:p w:rsidRDefault="00456D6F" w:rsidP="008118D8" w:rsidR="00456D6F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56D6F" w:rsidR="00946ECD" w:rsidRPr="00C86D5C">
      <w:pPr>
        <w:jc w:val="both"/>
      </w:pPr>
      <w:r w:rsidRPr="00C86D5C">
        <w:t xml:space="preserve">Početak u </w:t>
      </w:r>
      <w:r w:rsidR="00456D6F">
        <w:t xml:space="preserve">08,00 </w:t>
      </w:r>
      <w:r w:rsidR="0058108C" w:rsidRPr="00C86D5C">
        <w:t>sati.</w:t>
      </w:r>
    </w:p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BD2227">
        <w:t>pristupile stečajni upravitelj</w:t>
      </w:r>
      <w:r w:rsidR="00A24B54" w:rsidRPr="00A24B54">
        <w:t xml:space="preserve"> </w:t>
      </w:r>
      <w:r w:rsidR="00BD2227">
        <w:t>Želimir Uršulin</w:t>
      </w:r>
      <w:r w:rsidR="001D6D94">
        <w:t xml:space="preserve"> te </w:t>
      </w:r>
      <w:r w:rsidR="00BD2227">
        <w:t>zastupnik</w:t>
      </w:r>
      <w:r w:rsidR="0055098E">
        <w:t xml:space="preserve"> Republike Hrvatske, </w:t>
      </w:r>
      <w:r w:rsidR="00BD2227">
        <w:t>zamjenik</w:t>
      </w:r>
      <w:r w:rsidR="00241F3A">
        <w:t xml:space="preserve"> Županijskog državnog odjela, Građansko-upravni</w:t>
      </w:r>
      <w:r w:rsidR="0055098E">
        <w:t xml:space="preserve"> odjel,</w:t>
      </w:r>
      <w:r w:rsidR="001D6D94">
        <w:t xml:space="preserve"> </w:t>
      </w:r>
      <w:r w:rsidR="00BD2227">
        <w:t>Tomo Božić</w:t>
      </w:r>
      <w:r w:rsidR="001D6D94">
        <w:t>.</w:t>
      </w:r>
    </w:p>
    <w:p w:rsidRDefault="00B12F5D" w:rsidP="0089128E" w:rsidR="00B12F5D">
      <w:pPr>
        <w:jc w:val="both"/>
      </w:pPr>
    </w:p>
    <w:p w:rsidRDefault="00BD2227" w:rsidP="00B12F5D" w:rsidR="00241F3A">
      <w:pPr>
        <w:jc w:val="both"/>
      </w:pPr>
      <w:r>
        <w:tab/>
        <w:t>Stečajni upravitelj</w:t>
      </w:r>
      <w:r w:rsidR="00B12F5D">
        <w:t xml:space="preserve"> predaje u spis dokaze o objavi javne dražbe na stranicama web stečaj i Sudačke mreže, te predlaže da se cijena za sljedeću javnu dražbu smanji </w:t>
      </w:r>
      <w:r w:rsidR="004921AC">
        <w:t xml:space="preserve">na </w:t>
      </w:r>
      <w:r>
        <w:t xml:space="preserve">435.000,00 </w:t>
      </w:r>
      <w:r w:rsidR="004921AC">
        <w:t>kn</w:t>
      </w:r>
      <w:r w:rsidR="00B12F5D"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9D1724" w:rsidP="002D37B3" w:rsidR="009D1724">
      <w:pPr>
        <w:jc w:val="both"/>
        <w:rPr>
          <w:rFonts w:eastAsia="Calibri"/>
          <w:lang w:eastAsia="en-US"/>
        </w:rPr>
      </w:pPr>
    </w:p>
    <w:p w:rsidRDefault="00456D6F" w:rsidP="002D37B3" w:rsidR="00456D6F">
      <w:pPr>
        <w:jc w:val="both"/>
        <w:rPr>
          <w:rFonts w:eastAsia="Calibri"/>
          <w:lang w:eastAsia="en-US"/>
        </w:rPr>
      </w:pPr>
    </w:p>
    <w:p w:rsidRDefault="00456D6F" w:rsidP="00456D6F" w:rsidR="00456D6F" w:rsidRPr="00456D6F">
      <w:pPr>
        <w:spacing w:after="200"/>
        <w:ind w:firstLine="708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>I. Određuje se  usmena javna dražba za prodaju nekretnina stečajne mase iza DA-STA d.o.o. u stečaju, Ivanec, Trg hrvatskih ivanovaca 9, OIB: 40119357003, u stečajnom postupku primjenom pravila o ovrsi na nekretnini i to:</w:t>
      </w:r>
    </w:p>
    <w:p w:rsidRDefault="00456D6F" w:rsidP="00456D6F" w:rsidR="00456D6F" w:rsidRPr="00456D6F">
      <w:pPr>
        <w:spacing w:after="200"/>
        <w:ind w:firstLine="708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>-čkbr.6572/2 Varaždinska sa 1298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stamb.posl.zgrada sa 121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dvorište sa 500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livada sa 677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upisane u z.k.ul. 12596, k.o. Varaždin (u osnivanju), kod Općinskog suda u Varaždinu, Zemljišno-knjižni odjel.</w:t>
      </w:r>
    </w:p>
    <w:p w:rsidRDefault="00456D6F" w:rsidP="00456D6F" w:rsidR="00456D6F" w:rsidRPr="00456D6F">
      <w:pPr>
        <w:spacing w:after="200"/>
        <w:ind w:firstLine="708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 xml:space="preserve">Utvrđuje se vrijednost nekretnine koja je predmet prodaje u iznosu od </w:t>
      </w:r>
      <w:r w:rsidR="00BD2227">
        <w:rPr>
          <w:rFonts w:eastAsiaTheme="minorHAnsi"/>
          <w:lang w:eastAsia="en-US"/>
        </w:rPr>
        <w:t>435.000</w:t>
      </w:r>
      <w:r w:rsidRPr="00456D6F">
        <w:rPr>
          <w:rFonts w:eastAsiaTheme="minorHAnsi"/>
          <w:lang w:eastAsia="en-US"/>
        </w:rPr>
        <w:t>,00 kn, što je ujedno i početna vrijednost za prvu javnu dražbu na kojoj će se nekretnina prodavati.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II. Na ovoj nekretnini upisano je razlučno pravo u korist Varaždinske banke d.d., Varaždin, sada Zagrebačke banke d.d. Zagreb.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 xml:space="preserve">III. Ročište za prodaju nekretnine održati će se na Trgovačkom sudu u Varaždinu, soba broj 232/II, </w:t>
      </w:r>
      <w:r w:rsidR="00BD2227">
        <w:rPr>
          <w:rFonts w:eastAsiaTheme="minorHAnsi"/>
          <w:lang w:eastAsia="en-US"/>
        </w:rPr>
        <w:t>15. listopada 2018. u 09,3</w:t>
      </w:r>
      <w:r w:rsidRPr="00456D6F">
        <w:rPr>
          <w:rFonts w:eastAsiaTheme="minorHAnsi"/>
          <w:lang w:eastAsia="en-US"/>
        </w:rPr>
        <w:t>0 sati.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lastRenderedPageBreak/>
        <w:tab/>
        <w:t>IV. Pravo sudjelovanja na dražbi imaju oni kupci koji su prethodno uplatili osiguranje  u vi</w:t>
      </w:r>
      <w:r w:rsidR="00BD2227">
        <w:rPr>
          <w:rFonts w:eastAsiaTheme="minorHAnsi"/>
          <w:lang w:eastAsia="en-US"/>
        </w:rPr>
        <w:t>sini 10% vrijednosti nekretnine</w:t>
      </w:r>
      <w:r w:rsidRPr="00456D6F">
        <w:rPr>
          <w:rFonts w:eastAsiaTheme="minorHAnsi"/>
          <w:lang w:eastAsia="en-US"/>
        </w:rPr>
        <w:t xml:space="preserve"> tri dana prije održavanja dražbe na žiro ra</w:t>
      </w:r>
      <w:r w:rsidR="00BD2227">
        <w:rPr>
          <w:rFonts w:eastAsiaTheme="minorHAnsi"/>
          <w:lang w:eastAsia="en-US"/>
        </w:rPr>
        <w:t>čun  Trgovačkog suda u Varaždinu</w:t>
      </w:r>
      <w:r w:rsidRPr="00456D6F">
        <w:rPr>
          <w:rFonts w:eastAsiaTheme="minorHAnsi"/>
          <w:lang w:eastAsia="en-US"/>
        </w:rPr>
        <w:t xml:space="preserve"> </w:t>
      </w:r>
      <w:r w:rsidRPr="00456D6F">
        <w:rPr>
          <w:rFonts w:cstheme="minorBidi" w:eastAsiaTheme="minorHAnsi"/>
          <w:noProof/>
          <w:lang w:eastAsia="en-US"/>
        </w:rPr>
        <w:t xml:space="preserve">broj IBAN: HR40 2390 0011 3000 0275 4, model: HR00, </w:t>
      </w:r>
      <w:r w:rsidRPr="00456D6F">
        <w:rPr>
          <w:rFonts w:eastAsiaTheme="minorHAnsi"/>
          <w:lang w:eastAsia="en-US"/>
        </w:rPr>
        <w:t>uz naznaku broja predmeta St-144/18.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Poreze i ostale troškove koji terete prodaju predmetne nekretnine snosi kupac.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VI. Nekretnina se prodaje po načelu „viđeno-kupljeno“, te se time isključuju svi prigovori glede nedostataka kupljene nekretnine. Obavijesti vezane uz prodaju predmetne nekretnine mogu se dobiti od stečajnog upravitelja  Želimiru Uršulin iz Ivanca od 8,00-15,00 sati svakog radnog dana.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VII.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332DA1">
        <w:rPr>
          <w:lang w:val="hr-HR"/>
        </w:rPr>
        <w:t>08</w:t>
      </w:r>
      <w:r w:rsidR="00BD2227">
        <w:rPr>
          <w:lang w:val="hr-HR"/>
        </w:rPr>
        <w:t>,05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C09" w:rsidR="003A4C09">
      <w:r>
        <w:separator/>
      </w:r>
    </w:p>
  </w:endnote>
  <w:endnote w:id="0" w:type="continuationSeparator">
    <w:p w:rsidRDefault="003A4C09" w:rsidR="003A4C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C09" w:rsidR="003A4C09">
      <w:r>
        <w:separator/>
      </w:r>
    </w:p>
  </w:footnote>
  <w:footnote w:id="0" w:type="continuationSeparator">
    <w:p w:rsidRDefault="003A4C09" w:rsidR="003A4C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0E24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456D6F">
      <w:t>144/18-</w:t>
    </w:r>
    <w:r w:rsidR="00BD2227">
      <w:t>90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456D6F">
      <w:t>-144/18-</w:t>
    </w:r>
    <w:r w:rsidR="00BD2227">
      <w:t>90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A4C09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6D6F"/>
    <w:rsid w:val="00457694"/>
    <w:rsid w:val="0046594A"/>
    <w:rsid w:val="0047355D"/>
    <w:rsid w:val="004735AA"/>
    <w:rsid w:val="00481734"/>
    <w:rsid w:val="0048343E"/>
    <w:rsid w:val="004921AC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E5E3B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6E17"/>
    <w:rsid w:val="006C2A1F"/>
    <w:rsid w:val="006E098E"/>
    <w:rsid w:val="0070083D"/>
    <w:rsid w:val="0070215E"/>
    <w:rsid w:val="00715354"/>
    <w:rsid w:val="007315C7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047AB"/>
    <w:rsid w:val="008118D8"/>
    <w:rsid w:val="00815EAA"/>
    <w:rsid w:val="00841EEE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6B78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41C8D"/>
    <w:rsid w:val="00B47697"/>
    <w:rsid w:val="00B53FF6"/>
    <w:rsid w:val="00B557E3"/>
    <w:rsid w:val="00B61DE3"/>
    <w:rsid w:val="00B6671A"/>
    <w:rsid w:val="00B71F1A"/>
    <w:rsid w:val="00B765D5"/>
    <w:rsid w:val="00B86ADD"/>
    <w:rsid w:val="00B90F2A"/>
    <w:rsid w:val="00B93447"/>
    <w:rsid w:val="00B94263"/>
    <w:rsid w:val="00BA12BE"/>
    <w:rsid w:val="00BA3709"/>
    <w:rsid w:val="00BB0001"/>
    <w:rsid w:val="00BB53B7"/>
    <w:rsid w:val="00BC6357"/>
    <w:rsid w:val="00BC6D4E"/>
    <w:rsid w:val="00BD2227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D064F5"/>
    <w:rsid w:val="00D14D89"/>
    <w:rsid w:val="00D16695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0E24"/>
    <w:rsid w:val="00D93AED"/>
    <w:rsid w:val="00D93F88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5679"/>
    <w:rsid w:val="00E75E19"/>
    <w:rsid w:val="00E775B0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D90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D90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5. rujna 2018.</izvorni_sadrzaj>
    <derivirana_varijabla naziv="DomainObject.StvarniPocetakDatum_1">5. rujna 2018.</derivirana_varijabla>
  </DomainObject.StvarniPocetakDatum>
  <DomainObject.StvarniZavrsetakDatum>
    <izvorni_sadrzaj>5. rujna 2018.</izvorni_sadrzaj>
    <derivirana_varijabla naziv="DomainObject.StvarniZavrsetakDatum_1">5. rujna 2018.</derivirana_varijabla>
  </DomainObject.StvarniZavrsetakDatum>
  <DomainObject.PlaniraniZavrsetakDatum>
    <izvorni_sadrzaj>5. rujna 2018.</izvorni_sadrzaj>
    <derivirana_varijabla naziv="DomainObject.PlaniraniZavrsetakDatum_1">5. rujna 2018.</derivirana_varijabla>
  </DomainObject.PlaniraniZavrsetakDatum>
  <DomainObject.PlaniraniPocetakDatum>
    <izvorni_sadrzaj>5. rujna 2018.</izvorni_sadrzaj>
    <derivirana_varijabla naziv="DomainObject.PlaniraniPocetakDatum_1">5. rujna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rujna 2018.</izvorni_sadrzaj>
    <derivirana_varijabla naziv="DomainObject.Zapisnik.DatumKreiranja_1">5.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St-144/2018-90</izvorni_sadrzaj>
    <derivirana_varijabla naziv="DomainObject.Zapisnik.Oznaka_1">St-144/2018-90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DA-STA društvo s ograničenom odgovornošću za trgovinu i obrazovanje</izvorni_sadrzaj>
    <derivirana_varijabla naziv="DomainObject.Predmet.ProtustrankaFormated_1">  Stečajna masa iza DA-STA društvo s ograničenom odgovornošću za trgovinu i obrazovanje</derivirana_varijabla>
  </DomainObject.Predmet.ProtustrankaFormated>
  <DomainObject.Predmet.ProtustrankaFormatedOIB>
    <izvorni_sadrzaj>  Stečajna masa iza DA-STA društvo s ograničenom odgovornošću za trgovinu i obrazovanje, OIB 40119357003</izvorni_sadrzaj>
    <derivirana_varijabla naziv="DomainObject.Predmet.ProtustrankaFormatedOIB_1">  Stečajna masa iza DA-STA društvo s ograničenom odgovornošću za trgovinu i obrazovanje, OIB 40119357003</derivirana_varijabla>
  </DomainObject.Predmet.ProtustrankaFormatedOIB>
  <DomainObject.Predmet.ProtustrankaFormatedWithAdress>
    <izvorni_sadrzaj> Stečajna masa iza DA-STA društvo s ograničenom odgovornošću za trgovinu i obrazovanje, Trg hrvatskih ivanovaca 9, 42240 Ivanec</izvorni_sadrzaj>
    <derivirana_varijabla naziv="DomainObject.Predmet.ProtustrankaFormatedWithAdress_1"> Stečajna masa iza DA-STA društvo s ograničenom odgovornošću za trgovinu i obrazovanje, Trg hrvatskih ivanovaca 9, 42240 Ivanec</derivirana_varijabla>
  </DomainObject.Predmet.ProtustrankaFormatedWithAdress>
  <DomainObject.Predmet.ProtustrankaFormatedWithAdressOIB>
    <izvorni_sadrzaj> Stečajna masa iza DA-STA društvo s ograničenom odgovornošću za trgovinu i obrazovanje, OIB 40119357003, Trg hrvatskih ivanovaca 9, 42240 Ivanec</izvorni_sadrzaj>
    <derivirana_varijabla naziv="DomainObject.Predmet.ProtustrankaFormatedWithAdressOIB_1"> Stečajna masa iza DA-STA društvo s ograničenom odgovornošću za trgovinu i obrazovanje, OIB 40119357003, Trg hrvatskih ivanovaca 9, 42240 Ivanec</derivirana_varijabla>
  </DomainObject.Predmet.ProtustrankaFormatedWithAdressOIB>
  <DomainObject.Predmet.ProtustrankaWithAdress>
    <izvorni_sadrzaj>Stečajna masa iza DA-STA društvo s ograničenom odgovornošću za trgovinu i obrazovanje Trg hrvatskih ivanovaca 9, 42240 Ivanec</izvorni_sadrzaj>
    <derivirana_varijabla naziv="DomainObject.Predmet.ProtustrankaWithAdress_1">Stečajna masa iza DA-STA društvo s ograničenom odgovornošću za trgovinu i obrazovanje Trg hrvatskih ivanovaca 9, 42240 Ivanec</derivirana_varijabla>
  </DomainObject.Predmet.ProtustrankaWithAdress>
  <DomainObject.Predmet.ProtustrankaWithAdressOIB>
    <izvorni_sadrzaj>Stečajna masa iza DA-STA društvo s ograničenom odgovornošću za trgovinu i obrazovanje, OIB 40119357003, Trg hrvatskih ivanovaca 9, 42240 Ivanec</izvorni_sadrzaj>
    <derivirana_varijabla naziv="DomainObject.Predmet.ProtustrankaWithAdressOIB_1">Stečajna masa iza DA-STA društvo s ograničenom odgovornošću za trgovinu i obrazovanje, OIB 40119357003, Trg hrvatskih ivanovaca 9, 42240 Ivanec</derivirana_varijabla>
  </DomainObject.Predmet.ProtustrankaWithAdressOIB>
  <DomainObject.Predmet.ProtustrankaNazivFormated>
    <izvorni_sadrzaj>Stečajna masa iza DA-STA društvo s ograničenom odgovornošću za trgovinu i obrazovanje</izvorni_sadrzaj>
    <derivirana_varijabla naziv="DomainObject.Predmet.ProtustrankaNazivFormated_1">Stečajna masa iza DA-STA društvo s ograničenom odgovornošću za trgovinu i obrazovanje</derivirana_varijabla>
  </DomainObject.Predmet.ProtustrankaNazivFormated>
  <DomainObject.Predmet.ProtustrankaNazivFormatedOIB>
    <izvorni_sadrzaj>Stečajna masa iza DA-STA društvo s ograničenom odgovornošću za trgovinu i obrazovanje, OIB 40119357003</izvorni_sadrzaj>
    <derivirana_varijabla naziv="DomainObject.Predmet.ProtustrankaNazivFormatedOIB_1">Stečajna masa iza DA-STA društvo s ograničenom odgovornošću za trgovinu i obrazovanje,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DA-STA društvo s ograničenom odgovornošću za trgovinu i obrazovanje</item>
    </izvorni_sadrzaj>
    <derivirana_varijabla naziv="DomainObject.Predmet.ProtuStrankaListFormated_1">
      <item>Stečajna masa iza DA-STA društvo s ograničenom odgovornošću za trgovinu i obrazovanje</item>
    </derivirana_varijabla>
  </DomainObject.Predmet.ProtuStrankaListFormated>
  <DomainObject.Predmet.ProtuStrankaListFormatedOIB>
    <izvorni_sadrzaj>
      <item>Stečajna masa iza DA-STA društvo s ograničenom odgovornošću za trgovinu i obrazovanje, OIB 40119357003</item>
    </izvorni_sadrzaj>
    <derivirana_varijabla naziv="DomainObject.Predmet.ProtuStrankaListFormatedOIB_1">
      <item>Stečajna masa iza DA-STA društvo s ograničenom odgovornošću za trgovinu i obrazovanje, OIB 40119357003</item>
    </derivirana_varijabla>
  </DomainObject.Predmet.ProtuStrankaListFormatedOIB>
  <DomainObject.Predmet.ProtuStrankaListFormatedWithAdress>
    <izvorni_sadrzaj>
      <item>Stečajna masa iza DA-STA društvo s ograničenom odgovornošću za trgovinu i obrazovanje, Trg hrvatskih ivanovaca 9, 42240 Ivanec</item>
    </izvorni_sadrzaj>
    <derivirana_varijabla naziv="DomainObject.Predmet.ProtuStrankaListFormatedWithAdress_1">
      <item>Stečajna masa iza DA-STA društvo s ograničenom odgovornošću za trgovinu i obrazovanje, Trg hrvatskih ivanovaca 9, 42240 Ivanec</item>
    </derivirana_varijabla>
  </DomainObject.Predmet.ProtuStrankaListFormatedWithAdress>
  <DomainObject.Predmet.ProtuStrankaListFormatedWithAdressOIB>
    <izvorni_sadrzaj>
      <item>Stečajna masa iza DA-STA društvo s ograničenom odgovornošću za trgovinu i obrazovanje, OIB 40119357003, Trg hrvatskih ivanovaca 9, 42240 Ivanec</item>
    </izvorni_sadrzaj>
    <derivirana_varijabla naziv="DomainObject.Predmet.ProtuStrankaListFormatedWithAdressOIB_1">
      <item>Stečajna masa iza DA-STA društvo s ograničenom odgovornošću za trgovinu i obrazovanje, OIB 40119357003, Trg hrvatskih ivanovaca 9, 42240 Ivanec</item>
    </derivirana_varijabla>
  </DomainObject.Predmet.ProtuStrankaListFormatedWithAdressOIB>
  <DomainObject.Predmet.ProtuStrankaListNazivFormated>
    <izvorni_sadrzaj>
      <item>Stečajna masa iza DA-STA društvo s ograničenom odgovornošću za trgovinu i obrazovanje</item>
    </izvorni_sadrzaj>
    <derivirana_varijabla naziv="DomainObject.Predmet.ProtuStrankaListNazivFormated_1">
      <item>Stečajna masa iza DA-STA društvo s ograničenom odgovornošću za trgovinu i obrazovanje</item>
    </derivirana_varijabla>
  </DomainObject.Predmet.ProtuStrankaListNazivFormated>
  <DomainObject.Predmet.ProtuStrankaListNazivFormatedOIB>
    <izvorni_sadrzaj>
      <item>Stečajna masa iza DA-STA društvo s ograničenom odgovornošću za trgovinu i obrazovanje, OIB 40119357003</item>
    </izvorni_sadrzaj>
    <derivirana_varijabla naziv="DomainObject.Predmet.ProtuStrankaListNazivFormatedOIB_1">
      <item>Stečajna masa iza DA-STA društvo s ograničenom odgovornošću za trgovinu i obrazovanje, OIB 40119357003</item>
    </derivirana_varijabla>
  </DomainObject.Predmet.ProtuStrankaListNazivFormatedOIB>
  <DomainObject.Predmet.OstaliListFormated>
    <izvorni_sadrzaj>
      <item>e-Oglasna</item>
      <item>Sudski registar Trgovačkog suda u Varaždinu</item>
      <item>Želimir Uršulin, stečajni upravitelj</item>
    </izvorni_sadrzaj>
    <derivirana_varijabla naziv="DomainObject.Predmet.OstaliListFormated_1">
      <item>e-Oglasna</item>
      <item>Sudski registar Trgovačkog suda u Varaždinu</item>
      <item>Želimir Uršulin, stečajni upravitelj</item>
    </derivirana_varijabla>
  </DomainObject.Predmet.OstaliListFormated>
  <DomainObject.Predmet.OstaliList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FormatedOIB_1">
      <item>e-Oglasna</item>
      <item>Sudski registar Trgovačkog suda u Varaždinu</item>
      <item>Želimir Uršulin, stečajni upravitelj, OIB 03842320752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Želimir Uršulin, stečajni upravitelj, Ulica Ivanuševec 1 C, 42240 Ivanec</item>
    </izvorni_sadrzaj>
    <derivirana_varijabla naziv="DomainObject.Predmet.OstaliListFormatedWithAdress_1">
      <item>e-Oglasna</item>
      <item>Sudski registar Trgovačkog suda u Varaždinu, B.Radića 2, 42000 Varaždin</item>
      <item>Želimir Uršulin, stečajni upravitelj, Ulica Ivanuševec 1 C, 42240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Želimir Uršulin, stečajni upravitelj, OIB 03842320752, Ulica Ivanuševec 1 C, 42240 Ivanec</item>
    </izvorni_sadrzaj>
    <derivirana_varijabla naziv="DomainObject.Predmet.OstaliListFormatedWithAdressOIB_1">
      <item>e-Oglasna</item>
      <item>Sudski registar Trgovačkog suda u Varaždinu, B.Radića 2, 42000 Varaždin</item>
      <item>Želimir Uršulin, stečajni upravitelj, OIB 03842320752, Ulica Ivanuševec 1 C, 42240 Ivanec</item>
    </derivirana_varijabla>
  </DomainObject.Predmet.OstaliListFormatedWithAdressOIB>
  <DomainObject.Predmet.OstaliListNazivFormated>
    <izvorni_sadrzaj>
      <item>e-Oglasna</item>
      <item>Sudski registar Trgovačkog suda u Varaždinu</item>
      <item>Želimir Uršulin, stečajni upravitelj</item>
    </izvorni_sadrzaj>
    <derivirana_varijabla naziv="DomainObject.Predmet.OstaliListNazivFormated_1">
      <item>e-Oglasna</item>
      <item>Sudski registar Trgovačkog suda u Varaždinu</item>
      <item>Želimir Uršulin, stečajni upravitelj</item>
    </derivirana_varijabla>
  </DomainObject.Predmet.OstaliListNazivFormated>
  <DomainObject.Predmet.OstaliListNaziv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NazivFormatedOIB_1">
      <item>e-Oglasna</item>
      <item>Sudski registar Trgovačkog suda u Varaždinu</item>
      <item>Želimir Uršulin, stečajni upravitelj,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St-144/2018-90</izvorni_sadrzaj>
    <derivirana_varijabla naziv="DomainObject.PoslovniBrojDokumenta_1">St-144/2018-90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DA-STA društvo s ograničenom odgovornošću za trgovinu i obrazovanje</izvorni_sadrzaj>
    <derivirana_varijabla naziv="DomainObject.Predmet.ProtustrankaIDrugi_1">Stečajna masa iza DA-STA društvo s ograničenom odgovornošću za trgovinu i obrazovanje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DA-STA društvo s ograničenom odgovornošću za trgovinu i obrazovanje, OIB 40119357003, Trg hrvatskih ivanovaca 9, 42240 Ivanec</izvorni_sadrzaj>
    <derivirana_varijabla naziv="DomainObject.Predmet.ProtustrankaIDrugiAdressOIB_1">Stečajna masa iza DA-STA društvo s ograničenom odgovornošću za trgovinu i obrazovanje, OIB 40119357003, Trg hrvatskih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izvorni_sadrzaj>
    <derivirana_varijabla naziv="DomainObject.Predmet.SudioniciListNaziv_1"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derivirana_varijabla>
  </DomainObject.Predmet.SudioniciListNaziv>
  <DomainObject.Predmet.SudioniciListAdressOIB>
    <izvorni_sadrzaj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izvorni_sadrzaj>
    <derivirana_varijabla naziv="DomainObject.Predmet.SudioniciListAdressOIB_1"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40119357003</item>
      <item>, OIB null</item>
      <item>, OIB null</item>
      <item>, OIB 03842320752</item>
    </izvorni_sadrzaj>
    <derivirana_varijabla naziv="DomainObject.Predmet.SudioniciListNazivOIB_1">
      <item>, OIB null</item>
      <item>, OIB 40119357003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C8B02-5EBA-4608-B819-F0F9F2D6E5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2760</properties:Characters>
  <properties:Lines>86</properties:Lines>
  <properties:Paragraphs>26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2018-09-05T05:56:00Z</cp:lastPrinted>
  <dcterms:modified xmlns:xsi="http://www.w3.org/2001/XMLSchema-instance" xsi:type="dcterms:W3CDTF">2018-09-05T07:53:00Z</dcterms:modified>
  <cp:revision>117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St-144/2018-90 / Zapisnik - Ročište za dražbu (ST-144-18-  ZAPISNIK JAVNA DRAŽBA 5.9.2018..docx)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