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f71bb1" w14:paraId="0f71bb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21820">
        <w:rPr>
          <w:rFonts w:hAnsi="Times New Roman" w:ascii="Times New Roman"/>
          <w:b/>
          <w:sz w:val="24"/>
          <w:szCs w:val="24"/>
        </w:rPr>
        <w:t>951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21820">
        <w:rPr>
          <w:rFonts w:hAnsi="Times New Roman" w:ascii="Times New Roman"/>
          <w:sz w:val="24"/>
          <w:szCs w:val="24"/>
        </w:rPr>
        <w:t>951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21820" w:rsidRPr="00021820">
        <w:rPr>
          <w:rFonts w:hAnsi="Times New Roman" w:ascii="Times New Roman"/>
          <w:sz w:val="24"/>
          <w:szCs w:val="24"/>
        </w:rPr>
        <w:t>SLIŠKOVIĆ j.d.o.o.</w:t>
      </w:r>
      <w:r w:rsidR="003C192C">
        <w:rPr>
          <w:rFonts w:hAnsi="Times New Roman" w:ascii="Times New Roman"/>
          <w:sz w:val="24"/>
          <w:szCs w:val="24"/>
        </w:rPr>
        <w:t xml:space="preserve">, iz </w:t>
      </w:r>
      <w:r w:rsidR="0002182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21820" w:rsidRPr="00021820">
        <w:rPr>
          <w:rFonts w:hAnsi="Times New Roman" w:ascii="Times New Roman"/>
          <w:sz w:val="24"/>
          <w:szCs w:val="24"/>
        </w:rPr>
        <w:t>98549691452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42D9B"/>
    <w:rsid w:val="006517E6"/>
    <w:rsid w:val="0066386D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386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3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3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386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3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3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SLIŠKOVIĆ jednostavno društvo s ograničenom odgovornošću za trgovinu, ugostiteljstvo i usluge</izvorni_sadrzaj>
    <derivirana_varijabla naziv="DomainObject.Predmet.ProtustrankaFormated_1">  SLIŠKOVIĆ jednostavno društvo s ograničenom odgovornošću za trgovinu, ugostiteljstvo i usluge</derivirana_varijabla>
  </DomainObject.Predmet.ProtustrankaFormated>
  <DomainObject.Predmet.ProtustrankaFormatedOIB>
    <izvorni_sadrzaj>  SLIŠKOVIĆ jednostavno društvo s ograničenom odgovornošću za trgovinu, ugostiteljstvo i usluge, OIB 98549691452</izvorni_sadrzaj>
    <derivirana_varijabla naziv="DomainObject.Predmet.ProtustrankaFormatedOIB_1">  SLIŠKOVIĆ jednostavno društvo s ograničenom odgovornošću za trgovinu, ugostiteljstvo i usluge, OIB 98549691452</derivirana_varijabla>
  </DomainObject.Predmet.ProtustrankaFormatedOIB>
  <DomainObject.Predmet.ProtustrankaFormatedWithAdress>
    <izvorni_sadrzaj> SLIŠKOVIĆ jednostavno društvo s ograničenom odgovornošću za trgovinu, ugostiteljstvo i usluge, Ulica Vladimira Varićaka 5, 10000 Zagreb</izvorni_sadrzaj>
    <derivirana_varijabla naziv="DomainObject.Predmet.ProtustrankaFormatedWithAdress_1"> SLIŠKOVIĆ jednostavno društvo s ograničenom odgovornošću za trgovinu, ugostiteljstvo i usluge, Ulica Vladimira Varićaka 5, 10000 Zagreb</derivirana_varijabla>
  </DomainObject.Predmet.ProtustrankaFormatedWithAdress>
  <DomainObject.Predmet.ProtustrankaFormatedWithAdressOIB>
    <izvorni_sadrzaj> SLIŠKOVIĆ jednostavno društvo s ograničenom odgovornošću za trgovinu, ugostiteljstvo i usluge, OIB 98549691452, Ulica Vladimira Varićaka 5, 10000 Zagreb</izvorni_sadrzaj>
    <derivirana_varijabla naziv="DomainObject.Predmet.ProtustrankaFormatedWithAdressOIB_1"> SLIŠKOVIĆ jednostavno društvo s ograničenom odgovornošću za trgovinu, ugostiteljstvo i usluge, OIB 98549691452, Ulica Vladimira Varićaka 5, 10000 Zagreb</derivirana_varijabla>
  </DomainObject.Predmet.ProtustrankaFormatedWithAdressOIB>
  <DomainObject.Predmet.ProtustrankaWithAdress>
    <izvorni_sadrzaj>SLIŠKOVIĆ jednostavno društvo s ograničenom odgovornošću za trgovinu, ugostiteljstvo i usluge Ulica Vladimira Varićaka 5, 10000 Zagreb</izvorni_sadrzaj>
    <derivirana_varijabla naziv="DomainObject.Predmet.ProtustrankaWithAdress_1">SLIŠKOVIĆ jednostavno društvo s ograničenom odgovornošću za trgovinu, ugostiteljstvo i usluge Ulica Vladimira Varićaka 5, 10000 Zagreb</derivirana_varijabla>
  </DomainObject.Predmet.ProtustrankaWithAdress>
  <DomainObject.Predmet.ProtustrankaWithAdressOIB>
    <izvorni_sadrzaj>SLIŠKOVIĆ jednostavno društvo s ograničenom odgovornošću za trgovinu, ugostiteljstvo i usluge, OIB 98549691452, Ulica Vladimira Varićaka 5, 10000 Zagreb</izvorni_sadrzaj>
    <derivirana_varijabla naziv="DomainObject.Predmet.ProtustrankaWithAdressOIB_1">SLIŠKOVIĆ jednostavno društvo s ograničenom odgovornošću za trgovinu, ugostiteljstvo i usluge, OIB 98549691452, Ulica Vladimira Varićaka 5, 10000 Zagreb</derivirana_varijabla>
  </DomainObject.Predmet.ProtustrankaWithAdressOIB>
  <DomainObject.Predmet.ProtustrankaNazivFormated>
    <izvorni_sadrzaj>SLIŠKOVIĆ jednostavno društvo s ograničenom odgovornošću za trgovinu, ugostiteljstvo i usluge</izvorni_sadrzaj>
    <derivirana_varijabla naziv="DomainObject.Predmet.ProtustrankaNazivFormated_1">SLIŠKOVIĆ jednostavno društvo s ograničenom odgovornošću za trgovinu, ugostiteljstvo i usluge</derivirana_varijabla>
  </DomainObject.Predmet.ProtustrankaNazivFormated>
  <DomainObject.Predmet.ProtustrankaNazivFormatedOIB>
    <izvorni_sadrzaj>SLIŠKOVIĆ jednostavno društvo s ograničenom odgovornošću za trgovinu, ugostiteljstvo i usluge, OIB 98549691452</izvorni_sadrzaj>
    <derivirana_varijabla naziv="DomainObject.Predmet.ProtustrankaNazivFormatedOIB_1">SLIŠKOVIĆ jednostavno društvo s ograničenom odgovornošću za trgovinu, ugostiteljstvo i usluge, OIB 98549691452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SLIŠKOVIĆ jednostavno društvo s ograničenom odgovornošću za trgovinu, ugostiteljstvo i usluge</item>
    </izvorni_sadrzaj>
    <derivirana_varijabla naziv="DomainObject.Predmet.ProtuStrankaListFormated_1">
      <item>SLIŠKOVIĆ jednostavno društvo s ograničenom odgovornošću za trgovinu, ugostiteljstvo i usluge</item>
    </derivirana_varijabla>
  </DomainObject.Predmet.ProtuStrankaListFormated>
  <DomainObject.Predmet.ProtuStrankaListFormatedOIB>
    <izvorni_sadrzaj>
      <item>SLIŠKOVIĆ jednostavno društvo s ograničenom odgovornošću za trgovinu, ugostiteljstvo i usluge, OIB 98549691452</item>
    </izvorni_sadrzaj>
    <derivirana_varijabla naziv="DomainObject.Predmet.ProtuStrankaListFormatedOIB_1">
      <item>SLIŠKOVIĆ jednostavno društvo s ograničenom odgovornošću za trgovinu, ugostiteljstvo i usluge, OIB 98549691452</item>
    </derivirana_varijabla>
  </DomainObject.Predmet.ProtuStrankaListFormatedOIB>
  <DomainObject.Predmet.ProtuStrankaListFormatedWithAdress>
    <izvorni_sadrzaj>
      <item>SLIŠKOVIĆ jednostavno društvo s ograničenom odgovornošću za trgovinu, ugostiteljstvo i usluge, Ulica Vladimira Varićaka 5, 10000 Zagreb</item>
    </izvorni_sadrzaj>
    <derivirana_varijabla naziv="DomainObject.Predmet.ProtuStrankaListFormatedWithAdress_1">
      <item>SLIŠKOVIĆ jednostavno društvo s ograničenom odgovornošću za trgovinu, ugostiteljstvo i usluge, Ulica Vladimira Varićaka 5, 10000 Zagreb</item>
    </derivirana_varijabla>
  </DomainObject.Predmet.ProtuStrankaListFormatedWithAdress>
  <DomainObject.Predmet.ProtuStrankaListFormatedWithAdressOIB>
    <izvorni_sadrzaj>
      <item>SLIŠKOVIĆ jednostavno društvo s ograničenom odgovornošću za trgovinu, ugostiteljstvo i usluge, OIB 98549691452, Ulica Vladimira Varićaka 5, 10000 Zagreb</item>
    </izvorni_sadrzaj>
    <derivirana_varijabla naziv="DomainObject.Predmet.ProtuStrankaListFormatedWithAdressOIB_1">
      <item>SLIŠKOVIĆ jednostavno društvo s ograničenom odgovornošću za trgovinu, ugostiteljstvo i usluge, OIB 98549691452, Ulica Vladimira Varićaka 5, 10000 Zagreb</item>
    </derivirana_varijabla>
  </DomainObject.Predmet.ProtuStrankaListFormatedWithAdressOIB>
  <DomainObject.Predmet.ProtuStrankaListNazivFormated>
    <izvorni_sadrzaj>
      <item>SLIŠKOVIĆ jednostavno društvo s ograničenom odgovornošću za trgovinu, ugostiteljstvo i usluge</item>
    </izvorni_sadrzaj>
    <derivirana_varijabla naziv="DomainObject.Predmet.ProtuStrankaListNazivFormated_1">
      <item>SLIŠKOVIĆ jednostavno društvo s ograničenom odgovornošću za trgovinu, ugostiteljstvo i usluge</item>
    </derivirana_varijabla>
  </DomainObject.Predmet.ProtuStrankaListNazivFormated>
  <DomainObject.Predmet.ProtuStrankaListNazivFormatedOIB>
    <izvorni_sadrzaj>
      <item>SLIŠKOVIĆ jednostavno društvo s ograničenom odgovornošću za trgovinu, ugostiteljstvo i usluge, OIB 98549691452</item>
    </izvorni_sadrzaj>
    <derivirana_varijabla naziv="DomainObject.Predmet.ProtuStrankaListNazivFormatedOIB_1">
      <item>SLIŠKOVIĆ jednostavno društvo s ograničenom odgovornošću za trgovinu, ugostiteljstvo i usluge, OIB 98549691452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SLIŠKOVIĆ jednostavno društvo s ograničenom odgovornošću za trgovinu, ugostiteljstvo i usluge</izvorni_sadrzaj>
    <derivirana_varijabla naziv="DomainObject.Predmet.ProtustrankaIDrugi_1">SLIŠKOVIĆ jednostavno društvo s ograničenom odgovornošću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SLIŠKOVIĆ jednostavno društvo s ograničenom odgovornošću za trgovinu, ugostiteljstvo i usluge, OIB 98549691452, Ulica Vladimira Varićaka 5, 10000 Zagreb</izvorni_sadrzaj>
    <derivirana_varijabla naziv="DomainObject.Predmet.ProtustrankaIDrugiAdressOIB_1">SLIŠKOVIĆ jednostavno društvo s ograničenom odgovornošću za trgovinu, ugostiteljstvo i usluge, OIB 98549691452, Ulica Vladimira Varićaka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SLIŠKOVIĆ jednostavno društvo s ograničenom odgovornošću za trgovinu, ugostiteljstvo i usluge</item>
    </izvorni_sadrzaj>
    <derivirana_varijabla naziv="DomainObject.Predmet.SudioniciListNaziv_1">
      <item>FINA Regionalni centar Zagreb</item>
      <item>SLIŠKOVIĆ jednostavno društvo s ograničenom odgovornošću za trgovinu,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SLIŠKOVIĆ jednostavno društvo s ograničenom odgovornošću za trgovinu, ugostiteljstvo i usluge, OIB 98549691452, Ulica Vladimira Varićaka 5,10000 Zagreb</item>
    </izvorni_sadrzaj>
    <derivirana_varijabla naziv="DomainObject.Predmet.SudioniciListAdressOIB_1">
      <item>FINA Regionalni centar Zagreb, OIB 85821130368, Trg svibanjskih žrtava 1995. br. 1,10000 Zagreb</item>
      <item>SLIŠKOVIĆ jednostavno društvo s ograničenom odgovornošću za trgovinu, ugostiteljstvo i usluge, OIB 98549691452, Ulica Vladimira Varićaka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98549691452</item>
    </izvorni_sadrzaj>
    <derivirana_varijabla naziv="DomainObject.Predmet.SudioniciListNazivOIB_1">
      <item>, OIB 85821130368</item>
      <item>, OIB 98549691452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2016-04-15T08:34:00Z</cp:lastPrinted>
  <dcterms:modified xmlns:xsi="http://www.w3.org/2001/XMLSchema-instance" xsi:type="dcterms:W3CDTF">2016-04-15T08:35:00Z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