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8193e" w14:paraId="2b8193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6E3BD0" w:rsidP="006E3BD0" w:rsidR="006E3BD0">
      <w:pPr>
        <w:pStyle w:val="Bezproreda"/>
        <w:ind w:firstLine="708" w:left="4956"/>
      </w:pPr>
      <w:r>
        <w:t>1 St-1411/2016-2</w:t>
      </w:r>
    </w:p>
    <w:p w:rsidRDefault="006E3BD0" w:rsidP="006E3BD0" w:rsidR="006E3BD0">
      <w:pPr>
        <w:pStyle w:val="Bezproreda"/>
      </w:pPr>
    </w:p>
    <w:p w:rsidRDefault="006E3BD0" w:rsidP="006E3BD0" w:rsidR="006E3BD0">
      <w:pPr>
        <w:pStyle w:val="Bezproreda"/>
        <w:jc w:val="center"/>
      </w:pPr>
      <w:r>
        <w:t>R E P U B L I K A       H R V A T S K A</w:t>
      </w:r>
    </w:p>
    <w:p w:rsidRDefault="006E3BD0" w:rsidP="006E3BD0" w:rsidR="006E3BD0">
      <w:pPr>
        <w:pStyle w:val="Bezproreda"/>
      </w:pPr>
    </w:p>
    <w:p w:rsidRDefault="006E3BD0" w:rsidP="006E3BD0" w:rsidR="006E3BD0">
      <w:pPr>
        <w:pStyle w:val="Bezproreda"/>
        <w:jc w:val="center"/>
      </w:pPr>
      <w:r>
        <w:t>R J E Š E N J E</w:t>
      </w:r>
    </w:p>
    <w:p w:rsidRDefault="006E3BD0" w:rsidP="006E3BD0" w:rsidR="006E3BD0">
      <w:pPr>
        <w:pStyle w:val="Bezproreda"/>
      </w:pPr>
    </w:p>
    <w:p w:rsidRDefault="006E3BD0" w:rsidP="006E3BD0" w:rsidR="006E3BD0">
      <w:pPr>
        <w:pStyle w:val="Bezproreda"/>
      </w:pPr>
    </w:p>
    <w:p w:rsidRDefault="006E3BD0" w:rsidP="006E3BD0" w:rsidR="006E3BD0">
      <w:pPr>
        <w:pStyle w:val="Bezproreda"/>
      </w:pPr>
      <w:r>
        <w:t>TRGOVAČKI SUD U BJELOVARU, po  sucu Branki Pleskalt,  u predmetu predlagatelja FINA RC Zagreb, Podružnica Bjelovar, protiv dužnika  JURA j.d.o.o. za smještaj starijih i nemoćnih osoba Veliko Trojstvo, Braće Radić 97, OIB: 22550725428, dana 23. siječnja  2017. godine</w:t>
      </w:r>
    </w:p>
    <w:p w:rsidRDefault="006E3BD0" w:rsidP="006E3BD0" w:rsidR="006E3BD0">
      <w:pPr>
        <w:pStyle w:val="Bezproreda"/>
      </w:pPr>
    </w:p>
    <w:p w:rsidRDefault="006E3BD0" w:rsidP="006E3BD0" w:rsidR="006E3BD0">
      <w:pPr>
        <w:pStyle w:val="Bezproreda"/>
        <w:jc w:val="center"/>
      </w:pPr>
      <w:r>
        <w:t>r i j e š i o     j e</w:t>
      </w:r>
    </w:p>
    <w:p w:rsidRDefault="006E3BD0" w:rsidP="006E3BD0" w:rsidR="006E3BD0">
      <w:pPr>
        <w:pStyle w:val="Bezproreda"/>
      </w:pPr>
    </w:p>
    <w:p w:rsidRDefault="006E3BD0" w:rsidP="006E3BD0" w:rsidR="006E3BD0">
      <w:pPr>
        <w:pStyle w:val="Bezproreda"/>
      </w:pPr>
    </w:p>
    <w:p w:rsidRDefault="006E3BD0" w:rsidP="006E3BD0" w:rsidR="006E3BD0">
      <w:pPr>
        <w:pStyle w:val="Bezproreda"/>
      </w:pPr>
      <w:r>
        <w:t>I Pokreće se prethodni postupak radi izjašnjenja o prijedlogu za otvaranje stečajnog postupka i utvrđenja uvjeta za otvaranje stečajnog postupka nad  dužnikom dužnika JURA j.d.o.o. za smještaj starijih i nemoćnih osoba Veliko Trojstvo, Braće Radić 97, OIB: 22550725428.</w:t>
      </w:r>
    </w:p>
    <w:p w:rsidRDefault="006E3BD0" w:rsidP="006E3BD0" w:rsidR="006E3BD0">
      <w:pPr>
        <w:pStyle w:val="Bezproreda"/>
      </w:pPr>
    </w:p>
    <w:p w:rsidRDefault="006E3BD0" w:rsidP="006E3BD0" w:rsidR="006E3BD0">
      <w:pPr>
        <w:pStyle w:val="Bezproreda"/>
      </w:pPr>
      <w:r>
        <w:t>II Zakazuje se ročište radi izjašnjenja o prijedlogu  za otvaranje stečajnog postupka i utvrđenja uvjeta za otvaranje stečajnog postupka za dan</w:t>
      </w:r>
    </w:p>
    <w:p w:rsidRDefault="006E3BD0" w:rsidP="006E3BD0" w:rsidR="006E3BD0">
      <w:pPr>
        <w:pStyle w:val="Bezproreda"/>
      </w:pPr>
    </w:p>
    <w:p w:rsidRDefault="006E3BD0" w:rsidP="006E3BD0" w:rsidR="006E3BD0">
      <w:pPr>
        <w:pStyle w:val="Bezproreda"/>
      </w:pPr>
    </w:p>
    <w:p w:rsidRDefault="006E3BD0" w:rsidP="006E3BD0" w:rsidR="006E3BD0">
      <w:pPr>
        <w:pStyle w:val="Bezproreda"/>
        <w:jc w:val="center"/>
      </w:pPr>
      <w:r>
        <w:t>20. veljače  2017. godine u 9,30 sati</w:t>
      </w:r>
    </w:p>
    <w:p w:rsidRDefault="006E3BD0" w:rsidP="006E3BD0" w:rsidR="006E3BD0">
      <w:pPr>
        <w:pStyle w:val="Bezproreda"/>
      </w:pPr>
    </w:p>
    <w:p w:rsidRDefault="006E3BD0" w:rsidP="006E3BD0" w:rsidR="006E3BD0">
      <w:pPr>
        <w:pStyle w:val="Bezproreda"/>
      </w:pPr>
    </w:p>
    <w:p w:rsidRDefault="006E3BD0" w:rsidP="006E3BD0" w:rsidR="006E3BD0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6E3BD0" w:rsidP="006E3BD0" w:rsidR="006E3BD0">
      <w:pPr>
        <w:pStyle w:val="Bezproreda"/>
      </w:pPr>
    </w:p>
    <w:p w:rsidRDefault="006E3BD0" w:rsidP="006E3BD0" w:rsidR="006E3BD0">
      <w:pPr>
        <w:pStyle w:val="Bezproreda"/>
        <w:numPr>
          <w:ilvl w:val="0"/>
          <w:numId w:val="47"/>
        </w:numPr>
        <w:spacing w:after="0"/>
        <w:contextualSpacing w:val="false"/>
      </w:pPr>
      <w:r>
        <w:t>predlagatelj</w:t>
      </w:r>
    </w:p>
    <w:p w:rsidRDefault="006E3BD0" w:rsidP="006E3BD0" w:rsidR="006E3BD0">
      <w:pPr>
        <w:pStyle w:val="Bezproreda"/>
        <w:numPr>
          <w:ilvl w:val="0"/>
          <w:numId w:val="47"/>
        </w:numPr>
        <w:spacing w:after="0"/>
        <w:contextualSpacing w:val="false"/>
      </w:pPr>
      <w:proofErr w:type="spellStart"/>
      <w:r>
        <w:t>z.z</w:t>
      </w:r>
      <w:proofErr w:type="spellEnd"/>
      <w:r>
        <w:t xml:space="preserve">. dužnika Danijela Jura iz </w:t>
      </w:r>
      <w:proofErr w:type="spellStart"/>
      <w:r>
        <w:t>Novoseljana</w:t>
      </w:r>
      <w:proofErr w:type="spellEnd"/>
      <w:r>
        <w:t xml:space="preserve"> 336.</w:t>
      </w:r>
    </w:p>
    <w:p w:rsidRDefault="006E3BD0" w:rsidP="006E3BD0" w:rsidR="006E3BD0">
      <w:pPr>
        <w:pStyle w:val="Bezproreda"/>
      </w:pPr>
    </w:p>
    <w:p w:rsidRDefault="006E3BD0" w:rsidP="006E3BD0" w:rsidR="006E3BD0">
      <w:pPr>
        <w:pStyle w:val="Bezproreda"/>
      </w:pPr>
      <w:r>
        <w:t xml:space="preserve">III Poziva se zastupnik po Zakonu dužnika Danijela Jura, da u roku od 8 dana dostavi na spis ovjerovljeni popis imovine i obveza stečajnog dužnika. </w:t>
      </w:r>
    </w:p>
    <w:p w:rsidRDefault="006E3BD0" w:rsidP="006E3BD0" w:rsidR="006E3BD0">
      <w:pPr>
        <w:pStyle w:val="Bezproreda"/>
      </w:pPr>
    </w:p>
    <w:p w:rsidRDefault="006E3BD0" w:rsidP="006E3BD0" w:rsidR="006E3BD0">
      <w:pPr>
        <w:pStyle w:val="Bezproreda"/>
        <w:jc w:val="center"/>
      </w:pPr>
      <w:r>
        <w:t>Obrazloženje</w:t>
      </w:r>
    </w:p>
    <w:p w:rsidRDefault="006E3BD0" w:rsidP="006E3BD0" w:rsidR="006E3BD0">
      <w:pPr>
        <w:pStyle w:val="Bezproreda"/>
      </w:pPr>
    </w:p>
    <w:p w:rsidRDefault="006E3BD0" w:rsidP="006E3BD0" w:rsidR="006E3BD0">
      <w:r>
        <w:t>Predlagatelj FINA RC Zagreb, Podružnica Bjelovar  je   dana 22.  studenog  2016. godine   podnijela je   prijedlog za otvaranje stečajnog postupka nad  dužnikom  dužnika  JURA j.d.o.o. za smještaj starijih i nemoćnih osoba Veliko Trojstvo, Braće Radić 97, OIB: 22550725428.</w:t>
      </w:r>
    </w:p>
    <w:p w:rsidRDefault="006E3BD0" w:rsidP="006E3BD0" w:rsidR="006E3BD0"/>
    <w:p w:rsidRDefault="006E3BD0" w:rsidP="006E3BD0" w:rsidR="006E3BD0">
      <w:r>
        <w:lastRenderedPageBreak/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6E3BD0" w:rsidP="006E3BD0" w:rsidR="006E3BD0">
      <w:pPr>
        <w:pStyle w:val="Bezproreda"/>
      </w:pPr>
    </w:p>
    <w:p w:rsidRDefault="006E3BD0" w:rsidP="006E3BD0" w:rsidR="006E3BD0"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dužnika  JURA j.d.o.o. za smještaj starijih i nemoćnih osoba Veliko Trojstvo, Braće Radić 97, OIB: 22550725428 a u skladu s  odredbom članka 115. Stečajnog zakona. </w:t>
      </w:r>
    </w:p>
    <w:p w:rsidRDefault="006E3BD0" w:rsidP="006E3BD0" w:rsidR="006E3BD0">
      <w:pPr>
        <w:pStyle w:val="Bezproreda"/>
      </w:pPr>
    </w:p>
    <w:p w:rsidRDefault="006E3BD0" w:rsidP="006E3BD0" w:rsidR="006E3BD0">
      <w:pPr>
        <w:pStyle w:val="Bezproreda"/>
      </w:pPr>
      <w:r>
        <w:t>Temeljem iznijetog riješeno je kao u izreci.</w:t>
      </w:r>
    </w:p>
    <w:p w:rsidRDefault="006E3BD0" w:rsidP="006E3BD0" w:rsidR="006E3BD0">
      <w:pPr>
        <w:pStyle w:val="Bezproreda"/>
      </w:pPr>
    </w:p>
    <w:p w:rsidRDefault="006E3BD0" w:rsidP="006E3BD0" w:rsidR="006E3BD0">
      <w:pPr>
        <w:pStyle w:val="Bezproreda"/>
      </w:pPr>
      <w:r>
        <w:t xml:space="preserve">Bjelovar,   23. siječnja  2017.   </w:t>
      </w:r>
    </w:p>
    <w:p w:rsidRDefault="006E3BD0" w:rsidP="006E3BD0" w:rsidR="006E3BD0">
      <w:pPr>
        <w:pStyle w:val="Bezproreda"/>
      </w:pPr>
    </w:p>
    <w:p w:rsidRDefault="006E3BD0" w:rsidP="006E3BD0" w:rsidR="006E3BD0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 xml:space="preserve">                   </w:t>
      </w:r>
      <w:r>
        <w:t xml:space="preserve"> S U D A C</w:t>
      </w:r>
    </w:p>
    <w:p w:rsidRDefault="006E3BD0" w:rsidP="006E3BD0" w:rsidR="006E3BD0">
      <w:pPr>
        <w:pStyle w:val="Bezproreda"/>
      </w:pPr>
    </w:p>
    <w:p w:rsidRDefault="006E3BD0" w:rsidP="006E3BD0" w:rsidR="006E3BD0">
      <w:pPr>
        <w:pStyle w:val="Bezproreda"/>
      </w:pPr>
      <w:r>
        <w:t xml:space="preserve">                                                                                                BRANKA PLESKALT </w:t>
      </w:r>
    </w:p>
    <w:p w:rsidRDefault="006E3BD0" w:rsidP="006E3BD0" w:rsidR="006E3BD0">
      <w:pPr>
        <w:pStyle w:val="Bezproreda"/>
      </w:pPr>
    </w:p>
    <w:p w:rsidRDefault="006E3BD0" w:rsidP="006E3BD0" w:rsidR="006E3BD0">
      <w:pPr>
        <w:pStyle w:val="Bezproreda"/>
      </w:pPr>
    </w:p>
    <w:p w:rsidRDefault="006E3BD0" w:rsidP="006E3BD0" w:rsidR="006E3BD0">
      <w:pPr>
        <w:pStyle w:val="Bezproreda"/>
      </w:pPr>
    </w:p>
    <w:p w:rsidRDefault="006E3BD0" w:rsidP="006E3BD0" w:rsidR="006E3BD0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6E3BD0" w:rsidP="006E3BD0" w:rsidR="006E3BD0">
      <w:pPr>
        <w:pStyle w:val="Bezproreda"/>
      </w:pPr>
    </w:p>
    <w:p w:rsidRDefault="006E3BD0" w:rsidP="006E3BD0" w:rsidR="006E3BD0">
      <w:pPr>
        <w:pStyle w:val="Bezproreda"/>
      </w:pPr>
    </w:p>
    <w:p w:rsidRDefault="006E3BD0" w:rsidP="006E3BD0" w:rsidR="006E3BD0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6E3BD0" w:rsidP="006E3BD0" w:rsidR="006E3BD0">
      <w:pPr>
        <w:pStyle w:val="Bezproreda"/>
      </w:pPr>
      <w:r>
        <w:t>Dna: predlagatelja- putem e-oglasne ploče suda</w:t>
      </w:r>
    </w:p>
    <w:p w:rsidRDefault="006E3BD0" w:rsidP="006E3BD0" w:rsidR="006E3BD0">
      <w:pPr>
        <w:pStyle w:val="Bezproreda"/>
      </w:pPr>
      <w:r>
        <w:t xml:space="preserve">        </w:t>
      </w:r>
      <w:proofErr w:type="spellStart"/>
      <w:r>
        <w:t>z.z</w:t>
      </w:r>
      <w:proofErr w:type="spellEnd"/>
      <w:r>
        <w:t>. stečajnog dužnika – putem e-oglasne ploče suda</w:t>
      </w:r>
    </w:p>
    <w:p w:rsidRDefault="006E3BD0" w:rsidP="006E3BD0" w:rsidR="006E3BD0">
      <w:pPr>
        <w:pStyle w:val="Bezproreda"/>
      </w:pPr>
      <w:r>
        <w:t xml:space="preserve">        ROČ. 20. 02. 2017. u  9,30</w:t>
      </w:r>
    </w:p>
    <w:p w:rsidRDefault="006E3BD0" w:rsidP="006E3BD0" w:rsidR="006E3BD0">
      <w:pPr>
        <w:pStyle w:val="Bezproreda"/>
      </w:pPr>
      <w:r>
        <w:t>Bjelovar, 23. 01.  2017.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7950EC"/>
    <w:multiLevelType w:val="hybridMultilevel"/>
    <w:tmpl w:val="D00ABA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BD0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7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St-1411/2016-2</izvorni_sadrzaj>
    <derivirana_varijabla naziv="DomainObject.Oznaka_1">St-1411/2016-2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1411</izvorni_sadrzaj>
    <derivirana_varijabla naziv="DomainObject.Predmet.Broj_1">1411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St-1411/2016</izvorni_sadrzaj>
    <derivirana_varijabla naziv="DomainObject.Predmet.OznakaBroj_1">St-1411/2016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JURA jednostavno društvo s ograničenom odgovornošću za smještaj starijih i nemoćnih osoba</izvorni_sadrzaj>
    <derivirana_varijabla naziv="DomainObject.Predmet.ProtustrankaFormated_1">  JURA jednostavno društvo s ograničenom odgovornošću za smještaj starijih i nemoćnih osoba</derivirana_varijabla>
  </DomainObject.Predmet.ProtustrankaFormated>
  <DomainObject.Predmet.ProtustrankaFormatedOIB>
    <izvorni_sadrzaj>  JURA jednostavno društvo s ograničenom odgovornošću za smještaj starijih i nemoćnih osoba, OIB 22550725428</izvorni_sadrzaj>
    <derivirana_varijabla naziv="DomainObject.Predmet.ProtustrankaFormatedOIB_1">  JURA jednostavno društvo s ograničenom odgovornošću za smještaj starijih i nemoćnih osoba, OIB 22550725428</derivirana_varijabla>
  </DomainObject.Predmet.ProtustrankaFormatedOIB>
  <DomainObject.Predmet.ProtustrankaFormatedWithAdress>
    <izvorni_sadrzaj> JURA jednostavno društvo s ograničenom odgovornošću za smještaj starijih i nemoćnih osoba, Braće Radić 97, 43000 Veliko Trojstvo</izvorni_sadrzaj>
    <derivirana_varijabla naziv="DomainObject.Predmet.ProtustrankaFormatedWithAdress_1"> JURA jednostavno društvo s ograničenom odgovornošću za smještaj starijih i nemoćnih osoba, Braće Radić 97, 43000 Veliko Trojstvo</derivirana_varijabla>
  </DomainObject.Predmet.ProtustrankaFormatedWithAdress>
  <DomainObject.Predmet.ProtustrankaFormatedWithAdressOIB>
    <izvorni_sadrzaj> JURA jednostavno društvo s ograničenom odgovornošću za smještaj starijih i nemoćnih osoba, OIB 22550725428, Braće Radić 97, 43000 Veliko Trojstvo</izvorni_sadrzaj>
    <derivirana_varijabla naziv="DomainObject.Predmet.ProtustrankaFormatedWithAdressOIB_1"> JURA jednostavno društvo s ograničenom odgovornošću za smještaj starijih i nemoćnih osoba, OIB 22550725428, Braće Radić 97, 43000 Veliko Trojstvo</derivirana_varijabla>
  </DomainObject.Predmet.ProtustrankaFormatedWithAdressOIB>
  <DomainObject.Predmet.ProtustrankaWithAdress>
    <izvorni_sadrzaj>JURA jednostavno društvo s ograničenom odgovornošću za smještaj starijih i nemoćnih osoba Braće Radić 97, 43000 Veliko Trojstvo</izvorni_sadrzaj>
    <derivirana_varijabla naziv="DomainObject.Predmet.ProtustrankaWithAdress_1">JURA jednostavno društvo s ograničenom odgovornošću za smještaj starijih i nemoćnih osoba Braće Radić 97, 43000 Veliko Trojstvo</derivirana_varijabla>
  </DomainObject.Predmet.ProtustrankaWithAdress>
  <DomainObject.Predmet.ProtustrankaWithAdressOIB>
    <izvorni_sadrzaj>JURA jednostavno društvo s ograničenom odgovornošću za smještaj starijih i nemoćnih osoba, OIB 22550725428, Braće Radić 97, 43000 Veliko Trojstvo</izvorni_sadrzaj>
    <derivirana_varijabla naziv="DomainObject.Predmet.ProtustrankaWithAdressOIB_1">JURA jednostavno društvo s ograničenom odgovornošću za smještaj starijih i nemoćnih osoba, OIB 22550725428, Braće Radić 97, 43000 Veliko Trojstvo</derivirana_varijabla>
  </DomainObject.Predmet.ProtustrankaWithAdressOIB>
  <DomainObject.Predmet.ProtustrankaNazivFormated>
    <izvorni_sadrzaj>JURA jednostavno društvo s ograničenom odgovornošću za smještaj starijih i nemoćnih osoba</izvorni_sadrzaj>
    <derivirana_varijabla naziv="DomainObject.Predmet.ProtustrankaNazivFormated_1">JURA jednostavno društvo s ograničenom odgovornošću za smještaj starijih i nemoćnih osoba</derivirana_varijabla>
  </DomainObject.Predmet.ProtustrankaNazivFormated>
  <DomainObject.Predmet.ProtustrankaNazivFormatedOIB>
    <izvorni_sadrzaj>JURA jednostavno društvo s ograničenom odgovornošću za smještaj starijih i nemoćnih osoba, OIB 22550725428</izvorni_sadrzaj>
    <derivirana_varijabla naziv="DomainObject.Predmet.ProtustrankaNazivFormatedOIB_1">JURA jednostavno društvo s ograničenom odgovornošću za smještaj starijih i nemoćnih osoba, OIB 22550725428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JURA jednostavno društvo s ograničenom odgovornošću za smještaj starijih i nemoćnih osoba</item>
    </izvorni_sadrzaj>
    <derivirana_varijabla naziv="DomainObject.Predmet.ProtuStrankaListFormated_1">
      <item>JURA jednostavno društvo s ograničenom odgovornošću za smještaj starijih i nemoćnih osoba</item>
    </derivirana_varijabla>
  </DomainObject.Predmet.ProtuStrankaListFormated>
  <DomainObject.Predmet.ProtuStrankaListFormatedOIB>
    <izvorni_sadrzaj>
      <item>JURA jednostavno društvo s ograničenom odgovornošću za smještaj starijih i nemoćnih osoba, OIB 22550725428</item>
    </izvorni_sadrzaj>
    <derivirana_varijabla naziv="DomainObject.Predmet.ProtuStrankaListFormatedOIB_1">
      <item>JURA jednostavno društvo s ograničenom odgovornošću za smještaj starijih i nemoćnih osoba, OIB 22550725428</item>
    </derivirana_varijabla>
  </DomainObject.Predmet.ProtuStrankaListFormatedOIB>
  <DomainObject.Predmet.ProtuStrankaListFormatedWithAdress>
    <izvorni_sadrzaj>
      <item>JURA jednostavno društvo s ograničenom odgovornošću za smještaj starijih i nemoćnih osoba, Braće Radić 97, 43000 Veliko Trojstvo</item>
    </izvorni_sadrzaj>
    <derivirana_varijabla naziv="DomainObject.Predmet.ProtuStrankaListFormatedWithAdress_1">
      <item>JURA jednostavno društvo s ograničenom odgovornošću za smještaj starijih i nemoćnih osoba, Braće Radić 97, 43000 Veliko Trojstvo</item>
    </derivirana_varijabla>
  </DomainObject.Predmet.ProtuStrankaListFormatedWithAdress>
  <DomainObject.Predmet.ProtuStrankaListFormatedWithAdressOIB>
    <izvorni_sadrzaj>
      <item>JURA jednostavno društvo s ograničenom odgovornošću za smještaj starijih i nemoćnih osoba, OIB 22550725428, Braće Radić 97, 43000 Veliko Trojstvo</item>
    </izvorni_sadrzaj>
    <derivirana_varijabla naziv="DomainObject.Predmet.ProtuStrankaListFormatedWithAdressOIB_1">
      <item>JURA jednostavno društvo s ograničenom odgovornošću za smještaj starijih i nemoćnih osoba, OIB 22550725428, Braće Radić 97, 43000 Veliko Trojstvo</item>
    </derivirana_varijabla>
  </DomainObject.Predmet.ProtuStrankaListFormatedWithAdressOIB>
  <DomainObject.Predmet.ProtuStrankaListNazivFormated>
    <izvorni_sadrzaj>
      <item>JURA jednostavno društvo s ograničenom odgovornošću za smještaj starijih i nemoćnih osoba</item>
    </izvorni_sadrzaj>
    <derivirana_varijabla naziv="DomainObject.Predmet.ProtuStrankaListNazivFormated_1">
      <item>JURA jednostavno društvo s ograničenom odgovornošću za smještaj starijih i nemoćnih osoba</item>
    </derivirana_varijabla>
  </DomainObject.Predmet.ProtuStrankaListNazivFormated>
  <DomainObject.Predmet.ProtuStrankaListNazivFormatedOIB>
    <izvorni_sadrzaj>
      <item>JURA jednostavno društvo s ograničenom odgovornošću za smještaj starijih i nemoćnih osoba, OIB 22550725428</item>
    </izvorni_sadrzaj>
    <derivirana_varijabla naziv="DomainObject.Predmet.ProtuStrankaListNazivFormatedOIB_1">
      <item>JURA jednostavno društvo s ograničenom odgovornošću za smještaj starijih i nemoćnih osoba, OIB 22550725428</item>
    </derivirana_varijabla>
  </DomainObject.Predmet.ProtuStrankaListNazivFormatedOIB>
  <DomainObject.Predmet.OstaliListFormated>
    <izvorni_sadrzaj>
      <item>Danijela Jura</item>
    </izvorni_sadrzaj>
    <derivirana_varijabla naziv="DomainObject.Predmet.OstaliListFormated_1">
      <item>Danijela Jura</item>
    </derivirana_varijabla>
  </DomainObject.Predmet.OstaliListFormated>
  <DomainObject.Predmet.OstaliListFormatedOIB>
    <izvorni_sadrzaj>
      <item>Danijela Jura, OIB 68457127933</item>
    </izvorni_sadrzaj>
    <derivirana_varijabla naziv="DomainObject.Predmet.OstaliListFormatedOIB_1">
      <item>Danijela Jura, OIB 68457127933</item>
    </derivirana_varijabla>
  </DomainObject.Predmet.OstaliListFormatedOIB>
  <DomainObject.Predmet.OstaliListFormatedWithAdress>
    <izvorni_sadrzaj>
      <item>Danijela Jura, Novoseljani 336., 43000 Bjelovar</item>
    </izvorni_sadrzaj>
    <derivirana_varijabla naziv="DomainObject.Predmet.OstaliListFormatedWithAdress_1">
      <item>Danijela Jura, Novoseljani 336., 43000 Bjelovar</item>
    </derivirana_varijabla>
  </DomainObject.Predmet.OstaliListFormatedWithAdress>
  <DomainObject.Predmet.OstaliListFormatedWithAdressOIB>
    <izvorni_sadrzaj>
      <item>Danijela Jura, OIB 68457127933, Novoseljani 336., 43000 Bjelovar</item>
    </izvorni_sadrzaj>
    <derivirana_varijabla naziv="DomainObject.Predmet.OstaliListFormatedWithAdressOIB_1">
      <item>Danijela Jura, OIB 68457127933, Novoseljani 336., 43000 Bjelovar</item>
    </derivirana_varijabla>
  </DomainObject.Predmet.OstaliListFormatedWithAdressOIB>
  <DomainObject.Predmet.OstaliListNazivFormated>
    <izvorni_sadrzaj>
      <item>Danijela Jura</item>
    </izvorni_sadrzaj>
    <derivirana_varijabla naziv="DomainObject.Predmet.OstaliListNazivFormated_1">
      <item>Danijela Jura</item>
    </derivirana_varijabla>
  </DomainObject.Predmet.OstaliListNazivFormated>
  <DomainObject.Predmet.OstaliListNazivFormatedOIB>
    <izvorni_sadrzaj>
      <item>Danijela Jura, OIB 68457127933</item>
    </izvorni_sadrzaj>
    <derivirana_varijabla naziv="DomainObject.Predmet.OstaliListNazivFormatedOIB_1">
      <item>Danijela Jura, OIB 68457127933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>St-1411/2016-2</izvorni_sadrzaj>
    <derivirana_varijabla naziv="DomainObject.PoslovniBrojDokumenta_1">St-1411/2016-2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JURA jednostavno društvo s ograničenom odgovornošću za smještaj starijih i nemoćnih osoba</izvorni_sadrzaj>
    <derivirana_varijabla naziv="DomainObject.Predmet.ProtustrankaIDrugi_1">JURA jednostavno društvo s ograničenom odgovornošću za smještaj starijih i nemoćnih osoba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JURA jednostavno društvo s ograničenom odgovornošću za smještaj starijih i nemoćnih osoba, OIB 22550725428, Braće Radić 97, 43000 Veliko Trojstvo</izvorni_sadrzaj>
    <derivirana_varijabla naziv="DomainObject.Predmet.ProtustrankaIDrugiAdressOIB_1">JURA jednostavno društvo s ograničenom odgovornošću za smještaj starijih i nemoćnih osoba, OIB 22550725428, Braće Radić 97, 43000 Veliko Trojstvo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JURA jednostavno društvo s ograničenom odgovornošću za smještaj starijih i nemoćnih osoba</item>
      <item>Danijela Jura</item>
    </izvorni_sadrzaj>
    <derivirana_varijabla naziv="DomainObject.Predmet.SudioniciListNaziv_1">
      <item>FINANCIJSKA AGENCIJA, RC ZAGREB, Podružnica Bjelovar</item>
      <item>JURA jednostavno društvo s ograničenom odgovornošću za smještaj starijih i nemoćnih osoba</item>
      <item>Danijela Jura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JURA jednostavno društvo s ograničenom odgovornošću za smještaj starijih i nemoćnih osoba, OIB 22550725428, Braće Radić 97,43000 Veliko Trojstvo</item>
      <item>Danijela Jura, OIB 68457127933, Novoseljani 336.,43000 Bjelovar</item>
    </izvorni_sadrzaj>
    <derivirana_varijabla naziv="DomainObject.Predmet.SudioniciListAdressOIB_1">
      <item>FINANCIJSKA AGENCIJA, RC ZAGREB, Podružnica Bjelovar, OIB 85821130368, F. Supila 4,43000 Bjelovar</item>
      <item>JURA jednostavno društvo s ograničenom odgovornošću za smještaj starijih i nemoćnih osoba, OIB 22550725428, Braće Radić 97,43000 Veliko Trojstvo</item>
      <item>Danijela Jura, OIB 68457127933, Novoseljani 336.,43000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61A4A2-8BB5-4C25-A996-A1A54EB6CE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426</properties:Words>
  <properties:Characters>2249</properties:Characters>
  <properties:Lines>80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2017-01-23T07:45:00Z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St-1411/2016-2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