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1c45" w14:paraId="eba1c4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A6DE1">
        <w:t>5225</w:t>
      </w:r>
      <w:r w:rsidR="009E40AD">
        <w:t>/1</w:t>
      </w:r>
      <w:r w:rsidR="00183B70">
        <w:t>6-40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F019CD" w:rsidP="000D576F" w:rsidR="000D576F" w:rsidRPr="00A70551">
      <w:pPr>
        <w:ind w:firstLine="708"/>
        <w:jc w:val="both"/>
        <w:rPr>
          <w:lang w:val="pt-BR"/>
        </w:rPr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HRVATSKE ŠUME </w:t>
      </w:r>
      <w:r w:rsidRPr="00D2043E">
        <w:t xml:space="preserve">d.o.o., Zagreb, Ljudevita Farkaša </w:t>
      </w:r>
      <w:proofErr w:type="spellStart"/>
      <w:r w:rsidRPr="00D2043E">
        <w:t>Vukotinovića</w:t>
      </w:r>
      <w:proofErr w:type="spellEnd"/>
      <w:r w:rsidRPr="00D2043E">
        <w:t xml:space="preserve"> 2, OIB: 69693144506</w:t>
      </w:r>
      <w:r>
        <w:t xml:space="preserve">, </w:t>
      </w:r>
      <w:r w:rsidRPr="00FF58DC">
        <w:t xml:space="preserve">za otvaranje stečajnog postupka nad dužnikom </w:t>
      </w:r>
      <w:r w:rsidRPr="004F3241">
        <w:t xml:space="preserve">DELTA d.o.o., OIB 09255091895, Zagreb, </w:t>
      </w:r>
      <w:proofErr w:type="spellStart"/>
      <w:r w:rsidRPr="004F3241">
        <w:t>Banjavčićeva</w:t>
      </w:r>
      <w:proofErr w:type="spellEnd"/>
      <w:r w:rsidRPr="004F3241">
        <w:t xml:space="preserve"> 5</w:t>
      </w:r>
      <w:r w:rsidR="000D576F" w:rsidRPr="00A70551">
        <w:rPr>
          <w:lang w:val="pt-BR"/>
        </w:rPr>
        <w:t xml:space="preserve">, </w:t>
      </w:r>
      <w:r w:rsidR="00183B70">
        <w:rPr>
          <w:lang w:val="pt-BR"/>
        </w:rPr>
        <w:t>21. ožujka 2017.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019CD" w:rsidRPr="004F3241">
        <w:t xml:space="preserve">DELTA d.o.o., OIB 09255091895, Zagreb, </w:t>
      </w:r>
      <w:proofErr w:type="spellStart"/>
      <w:r w:rsidR="00F019CD" w:rsidRPr="004F3241">
        <w:t>Banjavčićeva</w:t>
      </w:r>
      <w:proofErr w:type="spellEnd"/>
      <w:r w:rsidR="00F019CD" w:rsidRPr="004F3241">
        <w:t xml:space="preserve"> 5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183B70">
        <w:t>3. svibnja</w:t>
      </w:r>
      <w:r w:rsidR="00485F9E" w:rsidRPr="00485F9E">
        <w:t xml:space="preserve"> 2017.</w:t>
      </w:r>
      <w:r w:rsidR="00A019E5" w:rsidRPr="00485F9E">
        <w:t xml:space="preserve"> u </w:t>
      </w:r>
      <w:r w:rsidR="00F019CD">
        <w:t>9</w:t>
      </w:r>
      <w:r w:rsidR="00485F9E" w:rsidRPr="00485F9E">
        <w:t>,</w:t>
      </w:r>
      <w:r w:rsidR="00183B70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proofErr w:type="spellStart"/>
      <w:r w:rsidR="00F019CD">
        <w:t>Addiko</w:t>
      </w:r>
      <w:proofErr w:type="spellEnd"/>
      <w:r w:rsidR="00F019CD">
        <w:t xml:space="preserve"> Bank d.d.</w:t>
      </w:r>
    </w:p>
    <w:p w:rsidRDefault="00F019CD" w:rsidP="007E27C7" w:rsidR="00F019CD">
      <w:pPr>
        <w:jc w:val="both"/>
      </w:pPr>
      <w:r>
        <w:t>-    Fina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183B70">
        <w:t>21. ožujka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893C8C" w:rsidP="00893C8C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16538" w:rsidP="000D576F" w:rsidR="00316538"/>
    <w:p w:rsidRDefault="00893C8C" w:rsidP="002B3342" w:rsidR="00893C8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93C8C" w:rsidP="002B3342" w:rsidR="00893C8C" w:rsidRPr="00694D64">
      <w:r w:rsidRPr="00694D64">
        <w:t>Karmela Dolenc</w:t>
      </w:r>
    </w:p>
    <w:p w:rsidRDefault="00893C8C" w:rsidP="002B3342" w:rsidR="00893C8C">
      <w:pPr>
        <w:pStyle w:val="Bezproreda"/>
      </w:pPr>
    </w:p>
    <w:p w:rsidRDefault="00893C8C" w:rsidP="000D576F" w:rsidR="00893C8C"/>
    <w:sectPr w:rsidSect="00701008" w:rsidR="00893C8C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83B70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93C8C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893C8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893C8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</izvorni_sadrzaj>
    <derivirana_varijabla naziv="DomainObject.Predmet.OstaliListNazivFormated_1">
      <item>Frano Križanović</item>
      <item>Addiko Bank dioničko društvo</item>
      <item>Marijan Gudelj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d.o.o.</item>
      <item>Frano Križanović</item>
      <item>HRVATSKE ŠUME društvo s ograničenom odgovornošću</item>
      <item>Addiko Bank dioničko društvo</item>
      <item>Marijan Gudelj</item>
    </izvorni_sadrzaj>
    <derivirana_varijabla naziv="DomainObject.Predmet.SudioniciListNaziv_1">
      <item>FINA Regionalni centar Zagreb</item>
      <item>DELTA d.o.o.</item>
      <item>Frano Križanović</item>
      <item>HRVATSKE ŠUME društvo s ograničenom odgovornošću</item>
      <item>Addiko Bank dioničko društvo</item>
      <item>Marijan Gudelj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09255091895</item>
      <item>, OIB 67217841834</item>
      <item>, OIB 69693144506</item>
      <item>, OIB 14036333877</item>
      <item>, OIB 46116584808</item>
    </izvorni_sadrzaj>
    <derivirana_varijabla naziv="DomainObject.Predmet.SudioniciListNazivOIB_1">
      <item>, OIB 85821130368</item>
      <item>, OIB 09255091895</item>
      <item>, OIB 67217841834</item>
      <item>, OIB 69693144506</item>
      <item>, OIB 14036333877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929</properties:Characters>
  <properties:Lines>40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2017-03-21T10:34:00Z</cp:lastPrinted>
  <dcterms:modified xmlns:xsi="http://www.w3.org/2001/XMLSchema-instance" xsi:type="dcterms:W3CDTF">2017-03-21T10:34:00Z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